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034" w:rsidRDefault="00413FFD" w:rsidP="00403034">
      <w:pPr>
        <w:pStyle w:val="BodyText"/>
        <w:rPr>
          <w:rFonts w:ascii="Times New Roman"/>
        </w:rPr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-47625</wp:posOffset>
                </wp:positionV>
                <wp:extent cx="7557135" cy="2072005"/>
                <wp:effectExtent l="9525" t="0" r="5715" b="4445"/>
                <wp:wrapNone/>
                <wp:docPr id="16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57135" cy="2072005"/>
                          <a:chOff x="0" y="-75"/>
                          <a:chExt cx="11901" cy="3263"/>
                        </a:xfrm>
                      </wpg:grpSpPr>
                      <wps:wsp>
                        <wps:cNvPr id="17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0" y="285"/>
                            <a:ext cx="11885" cy="2518"/>
                          </a:xfrm>
                          <a:prstGeom prst="rect">
                            <a:avLst/>
                          </a:prstGeom>
                          <a:solidFill>
                            <a:srgbClr val="43475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30"/>
                        <wps:cNvSpPr>
                          <a:spLocks/>
                        </wps:cNvSpPr>
                        <wps:spPr bwMode="auto">
                          <a:xfrm>
                            <a:off x="0" y="-75"/>
                            <a:ext cx="4149" cy="420"/>
                          </a:xfrm>
                          <a:custGeom>
                            <a:avLst/>
                            <a:gdLst>
                              <a:gd name="T0" fmla="*/ 3307 w 4149"/>
                              <a:gd name="T1" fmla="*/ 420 h 420"/>
                              <a:gd name="T2" fmla="*/ 0 w 4149"/>
                              <a:gd name="T3" fmla="*/ 420 h 420"/>
                              <a:gd name="T4" fmla="*/ 0 w 4149"/>
                              <a:gd name="T5" fmla="*/ 0 h 420"/>
                              <a:gd name="T6" fmla="*/ 4148 w 4149"/>
                              <a:gd name="T7" fmla="*/ 0 h 420"/>
                              <a:gd name="T8" fmla="*/ 3307 w 4149"/>
                              <a:gd name="T9" fmla="*/ 420 h 4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49" h="420">
                                <a:moveTo>
                                  <a:pt x="3307" y="420"/>
                                </a:moveTo>
                                <a:lnTo>
                                  <a:pt x="0" y="420"/>
                                </a:lnTo>
                                <a:lnTo>
                                  <a:pt x="0" y="0"/>
                                </a:lnTo>
                                <a:lnTo>
                                  <a:pt x="4148" y="0"/>
                                </a:lnTo>
                                <a:lnTo>
                                  <a:pt x="3307" y="4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8D7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31"/>
                        <wps:cNvSpPr>
                          <a:spLocks/>
                        </wps:cNvSpPr>
                        <wps:spPr bwMode="auto">
                          <a:xfrm>
                            <a:off x="3307" y="-75"/>
                            <a:ext cx="5186" cy="420"/>
                          </a:xfrm>
                          <a:custGeom>
                            <a:avLst/>
                            <a:gdLst>
                              <a:gd name="T0" fmla="+- 0 7652 3307"/>
                              <a:gd name="T1" fmla="*/ T0 w 5186"/>
                              <a:gd name="T2" fmla="*/ 420 h 420"/>
                              <a:gd name="T3" fmla="+- 0 3307 3307"/>
                              <a:gd name="T4" fmla="*/ T3 w 5186"/>
                              <a:gd name="T5" fmla="*/ 420 h 420"/>
                              <a:gd name="T6" fmla="+- 0 4148 3307"/>
                              <a:gd name="T7" fmla="*/ T6 w 5186"/>
                              <a:gd name="T8" fmla="*/ 0 h 420"/>
                              <a:gd name="T9" fmla="+- 0 8493 3307"/>
                              <a:gd name="T10" fmla="*/ T9 w 5186"/>
                              <a:gd name="T11" fmla="*/ 0 h 420"/>
                              <a:gd name="T12" fmla="+- 0 7652 3307"/>
                              <a:gd name="T13" fmla="*/ T12 w 5186"/>
                              <a:gd name="T14" fmla="*/ 420 h 42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5186" h="420">
                                <a:moveTo>
                                  <a:pt x="4345" y="420"/>
                                </a:moveTo>
                                <a:lnTo>
                                  <a:pt x="0" y="420"/>
                                </a:lnTo>
                                <a:lnTo>
                                  <a:pt x="841" y="0"/>
                                </a:lnTo>
                                <a:lnTo>
                                  <a:pt x="5186" y="0"/>
                                </a:lnTo>
                                <a:lnTo>
                                  <a:pt x="4345" y="4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9D8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32"/>
                        <wps:cNvSpPr>
                          <a:spLocks/>
                        </wps:cNvSpPr>
                        <wps:spPr bwMode="auto">
                          <a:xfrm>
                            <a:off x="7652" y="-75"/>
                            <a:ext cx="4249" cy="420"/>
                          </a:xfrm>
                          <a:custGeom>
                            <a:avLst/>
                            <a:gdLst>
                              <a:gd name="T0" fmla="+- 0 11900 7652"/>
                              <a:gd name="T1" fmla="*/ T0 w 4249"/>
                              <a:gd name="T2" fmla="*/ 420 h 420"/>
                              <a:gd name="T3" fmla="+- 0 7652 7652"/>
                              <a:gd name="T4" fmla="*/ T3 w 4249"/>
                              <a:gd name="T5" fmla="*/ 420 h 420"/>
                              <a:gd name="T6" fmla="+- 0 8493 7652"/>
                              <a:gd name="T7" fmla="*/ T6 w 4249"/>
                              <a:gd name="T8" fmla="*/ 0 h 420"/>
                              <a:gd name="T9" fmla="+- 0 11900 7652"/>
                              <a:gd name="T10" fmla="*/ T9 w 4249"/>
                              <a:gd name="T11" fmla="*/ 0 h 420"/>
                              <a:gd name="T12" fmla="+- 0 11900 7652"/>
                              <a:gd name="T13" fmla="*/ T12 w 4249"/>
                              <a:gd name="T14" fmla="*/ 420 h 420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</a:cxnLst>
                            <a:rect l="0" t="0" r="r" b="b"/>
                            <a:pathLst>
                              <a:path w="4249" h="420">
                                <a:moveTo>
                                  <a:pt x="4248" y="420"/>
                                </a:moveTo>
                                <a:lnTo>
                                  <a:pt x="0" y="420"/>
                                </a:lnTo>
                                <a:lnTo>
                                  <a:pt x="841" y="0"/>
                                </a:lnTo>
                                <a:lnTo>
                                  <a:pt x="4248" y="0"/>
                                </a:lnTo>
                                <a:lnTo>
                                  <a:pt x="4248" y="4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A88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33"/>
                        <wps:cNvSpPr>
                          <a:spLocks/>
                        </wps:cNvSpPr>
                        <wps:spPr bwMode="auto">
                          <a:xfrm>
                            <a:off x="7581" y="2728"/>
                            <a:ext cx="4319" cy="460"/>
                          </a:xfrm>
                          <a:custGeom>
                            <a:avLst/>
                            <a:gdLst>
                              <a:gd name="T0" fmla="+- 0 8502 7581"/>
                              <a:gd name="T1" fmla="*/ T0 w 4319"/>
                              <a:gd name="T2" fmla="+- 0 2803 2803"/>
                              <a:gd name="T3" fmla="*/ 2803 h 460"/>
                              <a:gd name="T4" fmla="+- 0 11900 7581"/>
                              <a:gd name="T5" fmla="*/ T4 w 4319"/>
                              <a:gd name="T6" fmla="+- 0 2803 2803"/>
                              <a:gd name="T7" fmla="*/ 2803 h 460"/>
                              <a:gd name="T8" fmla="+- 0 11900 7581"/>
                              <a:gd name="T9" fmla="*/ T8 w 4319"/>
                              <a:gd name="T10" fmla="+- 0 3262 2803"/>
                              <a:gd name="T11" fmla="*/ 3262 h 460"/>
                              <a:gd name="T12" fmla="+- 0 7581 7581"/>
                              <a:gd name="T13" fmla="*/ T12 w 4319"/>
                              <a:gd name="T14" fmla="+- 0 3262 2803"/>
                              <a:gd name="T15" fmla="*/ 3262 h 460"/>
                              <a:gd name="T16" fmla="+- 0 8502 7581"/>
                              <a:gd name="T17" fmla="*/ T16 w 4319"/>
                              <a:gd name="T18" fmla="+- 0 2803 2803"/>
                              <a:gd name="T19" fmla="*/ 2803 h 4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4319" h="460">
                                <a:moveTo>
                                  <a:pt x="921" y="0"/>
                                </a:moveTo>
                                <a:lnTo>
                                  <a:pt x="4319" y="0"/>
                                </a:lnTo>
                                <a:lnTo>
                                  <a:pt x="4319" y="459"/>
                                </a:lnTo>
                                <a:lnTo>
                                  <a:pt x="0" y="459"/>
                                </a:lnTo>
                                <a:lnTo>
                                  <a:pt x="9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68D7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34"/>
                        <wps:cNvSpPr>
                          <a:spLocks/>
                        </wps:cNvSpPr>
                        <wps:spPr bwMode="auto">
                          <a:xfrm>
                            <a:off x="3238" y="2728"/>
                            <a:ext cx="5265" cy="460"/>
                          </a:xfrm>
                          <a:custGeom>
                            <a:avLst/>
                            <a:gdLst>
                              <a:gd name="T0" fmla="+- 0 4159 3238"/>
                              <a:gd name="T1" fmla="*/ T0 w 5265"/>
                              <a:gd name="T2" fmla="+- 0 2803 2803"/>
                              <a:gd name="T3" fmla="*/ 2803 h 460"/>
                              <a:gd name="T4" fmla="+- 0 8502 3238"/>
                              <a:gd name="T5" fmla="*/ T4 w 5265"/>
                              <a:gd name="T6" fmla="+- 0 2803 2803"/>
                              <a:gd name="T7" fmla="*/ 2803 h 460"/>
                              <a:gd name="T8" fmla="+- 0 7581 3238"/>
                              <a:gd name="T9" fmla="*/ T8 w 5265"/>
                              <a:gd name="T10" fmla="+- 0 3262 2803"/>
                              <a:gd name="T11" fmla="*/ 3262 h 460"/>
                              <a:gd name="T12" fmla="+- 0 3238 3238"/>
                              <a:gd name="T13" fmla="*/ T12 w 5265"/>
                              <a:gd name="T14" fmla="+- 0 3262 2803"/>
                              <a:gd name="T15" fmla="*/ 3262 h 460"/>
                              <a:gd name="T16" fmla="+- 0 4159 3238"/>
                              <a:gd name="T17" fmla="*/ T16 w 5265"/>
                              <a:gd name="T18" fmla="+- 0 2803 2803"/>
                              <a:gd name="T19" fmla="*/ 2803 h 4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265" h="460">
                                <a:moveTo>
                                  <a:pt x="921" y="0"/>
                                </a:moveTo>
                                <a:lnTo>
                                  <a:pt x="5264" y="0"/>
                                </a:lnTo>
                                <a:lnTo>
                                  <a:pt x="4343" y="459"/>
                                </a:lnTo>
                                <a:lnTo>
                                  <a:pt x="0" y="459"/>
                                </a:lnTo>
                                <a:lnTo>
                                  <a:pt x="9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9D8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135"/>
                        <wps:cNvSpPr>
                          <a:spLocks/>
                        </wps:cNvSpPr>
                        <wps:spPr bwMode="auto">
                          <a:xfrm>
                            <a:off x="0" y="2728"/>
                            <a:ext cx="4159" cy="460"/>
                          </a:xfrm>
                          <a:custGeom>
                            <a:avLst/>
                            <a:gdLst>
                              <a:gd name="T0" fmla="*/ 0 w 4159"/>
                              <a:gd name="T1" fmla="+- 0 2803 2803"/>
                              <a:gd name="T2" fmla="*/ 2803 h 460"/>
                              <a:gd name="T3" fmla="*/ 4159 w 4159"/>
                              <a:gd name="T4" fmla="+- 0 2803 2803"/>
                              <a:gd name="T5" fmla="*/ 2803 h 460"/>
                              <a:gd name="T6" fmla="*/ 3238 w 4159"/>
                              <a:gd name="T7" fmla="+- 0 3262 2803"/>
                              <a:gd name="T8" fmla="*/ 3262 h 460"/>
                              <a:gd name="T9" fmla="*/ 0 w 4159"/>
                              <a:gd name="T10" fmla="+- 0 3262 2803"/>
                              <a:gd name="T11" fmla="*/ 3262 h 460"/>
                              <a:gd name="T12" fmla="*/ 0 w 4159"/>
                              <a:gd name="T13" fmla="+- 0 2803 2803"/>
                              <a:gd name="T14" fmla="*/ 2803 h 460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</a:cxnLst>
                            <a:rect l="0" t="0" r="r" b="b"/>
                            <a:pathLst>
                              <a:path w="4159" h="460">
                                <a:moveTo>
                                  <a:pt x="0" y="0"/>
                                </a:moveTo>
                                <a:lnTo>
                                  <a:pt x="4159" y="0"/>
                                </a:lnTo>
                                <a:lnTo>
                                  <a:pt x="3238" y="459"/>
                                </a:lnTo>
                                <a:lnTo>
                                  <a:pt x="0" y="4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A88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28" o:spid="_x0000_s1026" style="position:absolute;margin-left:0;margin-top:-3.7pt;width:595.05pt;height:163.15pt;z-index:-251642880" coordorigin=",-75" coordsize="11901,3263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">
                <v:rect id="Rectangle 129" o:spid="_x0000_s1027" style="position:absolute;top:285;width:11885;height:251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4hdGwwAA&#10;ANsAAAAPAAAAZHJzL2Rvd25yZXYueG1sRE9LawIxEL4X+h/CFLwUzdaDldUoUhW1QsHHweOQjLuL&#10;m8m6ibr6602h0Nt8fM8ZjhtbiivVvnCs4KOTgCDWzhScKdjv5u0+CB+QDZaOScGdPIxHry9DTI27&#10;8Yau25CJGMI+RQV5CFUqpdc5WfQdVxFH7uhqiyHCOpOmxlsMt6XsJklPWiw4NuRY0VdO+rS9WAXu&#10;53B+7z/Wm8VhNZ3O5EL776NWqvXWTAYgAjXhX/znXpo4/xN+f4kHyNET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l4hdGwwAAANsAAAAPAAAAAAAAAAAAAAAAAJcCAABkcnMvZG93&#10;bnJldi54bWxQSwUGAAAAAAQABAD1AAAAhwMAAAAA&#10;" fillcolor="#434752" stroked="f"/>
                <v:shape id="Freeform 130" o:spid="_x0000_s1028" style="position:absolute;top:-75;width:4149;height:420;visibility:visible;mso-wrap-style:square;v-text-anchor:top" coordsize="4149,4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LWa7DwgAA&#10;ANsAAAAPAAAAZHJzL2Rvd25yZXYueG1sRI9Bi8JADIXvwv6HIYI3nVZU1uooi67oTdQ9eAyd2BY7&#10;mdKZ1frvzWFhbwnv5b0vy3XnavWgNlSeDaSjBBRx7m3FhYGfy274CSpEZIu1ZzLwogDr1UdviZn1&#10;Tz7R4xwLJSEcMjRQxthkWoe8JIdh5Bti0W6+dRhlbQttW3xKuKv1OElm2mHF0lBiQ5uS8vv51xnI&#10;kzQcr9/64NL9hovpZb6dvKwxg373tQAVqYv/5r/rgxV8gZVfZAC9eg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tZrsPCAAAA2wAAAA8AAAAAAAAAAAAAAAAAlwIAAGRycy9kb3du&#10;cmV2LnhtbFBLBQYAAAAABAAEAPUAAACGAwAAAAA=&#10;" path="m3307,420l0,420,,,4148,,3307,420xe" fillcolor="#d68d77" stroked="f">
                  <v:path arrowok="t" o:connecttype="custom" o:connectlocs="3307,420;0,420;0,0;4148,0;3307,420" o:connectangles="0,0,0,0,0"/>
                </v:shape>
                <v:shape id="Freeform 131" o:spid="_x0000_s1029" style="position:absolute;left:3307;top:-75;width:5186;height:420;visibility:visible;mso-wrap-style:square;v-text-anchor:top" coordsize="5186,4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5cEawgAA&#10;ANsAAAAPAAAAZHJzL2Rvd25yZXYueG1sRE9La8JAEL4X/A/LCL3VjQrWptkEEYKlIMXHpbchO02C&#10;2dmwu9H4791Cobf5+J6TFaPpxJWcby0rmM8SEMSV1S3XCs6n8mUNwgdkjZ1lUnAnD0U+ecow1fbG&#10;B7oeQy1iCPsUFTQh9KmUvmrIoJ/ZnjhyP9YZDBG6WmqHtxhuOrlIkpU02HJsaLCnbUPV5TgYBeuv&#10;tnzd6Wr4/nRLtzdmvytXQann6bh5BxFoDP/iP/eHjvPf4PeXeIDM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TlwRrCAAAA2wAAAA8AAAAAAAAAAAAAAAAAlwIAAGRycy9kb3du&#10;cmV2LnhtbFBLBQYAAAAABAAEAPUAAACGAwAAAAA=&#10;" path="m4345,420l0,420,841,,5186,,4345,420xe" fillcolor="#ee9d84" stroked="f">
                  <v:path arrowok="t" o:connecttype="custom" o:connectlocs="4345,420;0,420;841,0;5186,0;4345,420" o:connectangles="0,0,0,0,0"/>
                </v:shape>
                <v:shape id="Freeform 132" o:spid="_x0000_s1030" style="position:absolute;left:7652;top:-75;width:4249;height:420;visibility:visible;mso-wrap-style:square;v-text-anchor:top" coordsize="4249,42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Rkq/wAAA&#10;ANsAAAAPAAAAZHJzL2Rvd25yZXYueG1sRE9Ni8IwEL0L/ocwghfR1B5k7RqLCEIvHqx78TY0s213&#10;m0lpYhv//eaw4PHxvg95MJ0YaXCtZQXbTQKCuLK65VrB1/2y/gDhPLLGzjIpeJGD/DifHTDTduIb&#10;jaWvRQxhl6GCxvs+k9JVDRl0G9sTR+7bDgZ9hEMt9YBTDDedTJNkJw22HBsa7OncUPVbPo2Coh+7&#10;VQg/463cp219fYTHfQpKLRfh9AnCU/Bv8b+70ArSuD5+iT9AHv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HRkq/wAAAANsAAAAPAAAAAAAAAAAAAAAAAJcCAABkcnMvZG93bnJl&#10;di54bWxQSwUGAAAAAAQABAD1AAAAhAMAAAAA&#10;" path="m4248,420l0,420,841,,4248,,4248,420xe" fillcolor="#ffa88d" stroked="f">
                  <v:path arrowok="t" o:connecttype="custom" o:connectlocs="4248,420;0,420;841,0;4248,0;4248,420" o:connectangles="0,0,0,0,0"/>
                </v:shape>
                <v:shape id="Freeform 133" o:spid="_x0000_s1031" style="position:absolute;left:7581;top:2728;width:4319;height:460;visibility:visible;mso-wrap-style:square;v-text-anchor:top" coordsize="4319,4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oLGkxAAA&#10;ANsAAAAPAAAAZHJzL2Rvd25yZXYueG1sRI9Ba8JAFITvhf6H5RW81Y0WrEZXKUIg0otV4/mRfSah&#10;2bchu41Jf70rCB6HmfmGWW16U4uOWldZVjAZRyCIc6srLhScjsn7HITzyBpry6RgIAeb9evLCmNt&#10;r/xD3cEXIkDYxaig9L6JpXR5SQbd2DbEwbvY1qAPsi2kbvEa4KaW0yiaSYMVh4USG9qWlP8e/oyC&#10;/We3TYf/fXLKPvIhPS+yZPedKTV667+WIDz1/hl+tFOtYDqB+5fwA+T6Bg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nqCxpMQAAADbAAAADwAAAAAAAAAAAAAAAACXAgAAZHJzL2Rv&#10;d25yZXYueG1sUEsFBgAAAAAEAAQA9QAAAIgDAAAAAA==&#10;" path="m921,0l4319,,4319,459,,459,921,0xe" fillcolor="#d68d77" stroked="f">
                  <v:path arrowok="t" o:connecttype="custom" o:connectlocs="921,2803;4319,2803;4319,3262;0,3262;921,2803" o:connectangles="0,0,0,0,0"/>
                </v:shape>
                <v:shape id="Freeform 134" o:spid="_x0000_s1032" style="position:absolute;left:3238;top:2728;width:5265;height:460;visibility:visible;mso-wrap-style:square;v-text-anchor:top" coordsize="5265,4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O5EQxAAA&#10;ANsAAAAPAAAAZHJzL2Rvd25yZXYueG1sRI9Ba8JAFITvQv/D8gq9iG6ag5ToKmIt5iRUBfH2yD6z&#10;wezbNLs10V/vFgoeh5n5hpkteluLK7W+cqzgfZyAIC6crrhUcNh/jT5A+ICssXZMCm7kYTF/Gcww&#10;067jb7ruQikihH2GCkwITSalLwxZ9GPXEEfv7FqLIcq2lLrFLsJtLdMkmUiLFccFgw2tDBWX3a+N&#10;lNzkaXfbXk5D/1Ouh/fN+vi5UerttV9OQQTqwzP83861gjSFvy/xB8j5Aw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2zuREMQAAADbAAAADwAAAAAAAAAAAAAAAACXAgAAZHJzL2Rv&#10;d25yZXYueG1sUEsFBgAAAAAEAAQA9QAAAIgDAAAAAA==&#10;" path="m921,0l5264,,4343,459,,459,921,0xe" fillcolor="#ee9d84" stroked="f">
                  <v:path arrowok="t" o:connecttype="custom" o:connectlocs="921,2803;5264,2803;4343,3262;0,3262;921,2803" o:connectangles="0,0,0,0,0"/>
                </v:shape>
                <v:shape id="Freeform 135" o:spid="_x0000_s1033" style="position:absolute;top:2728;width:4159;height:460;visibility:visible;mso-wrap-style:square;v-text-anchor:top" coordsize="4159,46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7ZaCxAAA&#10;ANsAAAAPAAAAZHJzL2Rvd25yZXYueG1sRI9Pa8JAFMTvBb/D8gRvdaMWtamriEXoxYN/QHp7ZJ9J&#10;aPZt2H2N6bfvCoUeh5n5DbPa9K5RHYVYezYwGWegiAtvay4NXM775yWoKMgWG89k4IcibNaDpxXm&#10;1t/5SN1JSpUgHHM0UIm0udaxqMhhHPuWOHk3HxxKkqHUNuA9wV2jp1k21w5rTgsVtrSrqPg6fTsD&#10;3S6Tq5Sfx1mYL1+Kw8Le+P3VmNGw376BEurlP/zX/rAGpjN4fEk/QK9/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8O2WgsQAAADbAAAADwAAAAAAAAAAAAAAAACXAgAAZHJzL2Rv&#10;d25yZXYueG1sUEsFBgAAAAAEAAQA9QAAAIgDAAAAAA==&#10;" path="m0,0l4159,,3238,459,,459,,0xe" fillcolor="#ffa88d" stroked="f">
                  <v:path arrowok="t" o:connecttype="custom" o:connectlocs="0,2803;4159,2803;3238,3262;0,3262;0,2803" o:connectangles="0,0,0,0,0"/>
                </v:shape>
              </v:group>
            </w:pict>
          </mc:Fallback>
        </mc:AlternateContent>
      </w:r>
    </w:p>
    <w:p w:rsidR="00403034" w:rsidRDefault="00403034" w:rsidP="00403034">
      <w:pPr>
        <w:pStyle w:val="BodyText"/>
        <w:rPr>
          <w:rFonts w:ascii="Times New Roman"/>
        </w:rPr>
      </w:pPr>
    </w:p>
    <w:p w:rsidR="00403034" w:rsidRDefault="00403034" w:rsidP="00403034">
      <w:pPr>
        <w:pStyle w:val="BodyText"/>
        <w:rPr>
          <w:rFonts w:ascii="Times New Roman"/>
        </w:rPr>
      </w:pPr>
    </w:p>
    <w:p w:rsidR="00403034" w:rsidRDefault="00403034" w:rsidP="00403034">
      <w:pPr>
        <w:pStyle w:val="BodyText"/>
        <w:rPr>
          <w:rFonts w:ascii="Times New Roman"/>
        </w:rPr>
      </w:pPr>
    </w:p>
    <w:p w:rsidR="00403034" w:rsidRDefault="00413FFD" w:rsidP="00403034">
      <w:pPr>
        <w:pStyle w:val="BodyText"/>
        <w:rPr>
          <w:rFonts w:ascii="Times New Roman"/>
        </w:rPr>
      </w:pPr>
      <w:r>
        <w:rPr>
          <w:rFonts w:ascii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1571625</wp:posOffset>
                </wp:positionH>
                <wp:positionV relativeFrom="paragraph">
                  <wp:posOffset>120650</wp:posOffset>
                </wp:positionV>
                <wp:extent cx="4152900" cy="438150"/>
                <wp:effectExtent l="0" t="0" r="0" b="3175"/>
                <wp:wrapNone/>
                <wp:docPr id="15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29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3034" w:rsidRPr="003D19FB" w:rsidRDefault="00413FFD" w:rsidP="00403034">
                            <w:pPr>
                              <w:jc w:val="center"/>
                              <w:rPr>
                                <w:rFonts w:ascii="Gill Sans MT" w:hAnsi="Gill Sans MT"/>
                                <w:b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Gill Sans MT" w:hAnsi="Gill Sans MT"/>
                                <w:b/>
                                <w:color w:val="FFFFFF" w:themeColor="background1"/>
                                <w:sz w:val="56"/>
                                <w:szCs w:val="56"/>
                              </w:rPr>
                              <w:t>TITLE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19" o:spid="_x0000_s1026" type="#_x0000_t202" style="position:absolute;margin-left:123.75pt;margin-top:9.5pt;width:327pt;height:34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" filled="f" stroked="f">
                <v:textbox>
                  <w:txbxContent>
                    <w:p w:rsidR="00403034" w:rsidRPr="003D19FB" w:rsidRDefault="00413FFD" w:rsidP="00403034">
                      <w:pPr>
                        <w:jc w:val="center"/>
                        <w:rPr>
                          <w:rFonts w:ascii="Gill Sans MT" w:hAnsi="Gill Sans MT"/>
                          <w:b/>
                          <w:color w:val="FFFFFF" w:themeColor="background1"/>
                          <w:sz w:val="56"/>
                          <w:szCs w:val="56"/>
                        </w:rPr>
                      </w:pPr>
                      <w:r>
                        <w:rPr>
                          <w:rFonts w:ascii="Gill Sans MT" w:hAnsi="Gill Sans MT"/>
                          <w:b/>
                          <w:color w:val="FFFFFF" w:themeColor="background1"/>
                          <w:sz w:val="56"/>
                          <w:szCs w:val="56"/>
                        </w:rPr>
                        <w:t>TITLE</w:t>
                      </w:r>
                    </w:p>
                  </w:txbxContent>
                </v:textbox>
              </v:shape>
            </w:pict>
          </mc:Fallback>
        </mc:AlternateContent>
      </w:r>
    </w:p>
    <w:p w:rsidR="00403034" w:rsidRDefault="00403034" w:rsidP="00403034">
      <w:pPr>
        <w:pStyle w:val="BodyText"/>
        <w:rPr>
          <w:rFonts w:ascii="Times New Roman"/>
        </w:rPr>
      </w:pPr>
    </w:p>
    <w:p w:rsidR="00403034" w:rsidRDefault="00403034" w:rsidP="00403034">
      <w:pPr>
        <w:pStyle w:val="BodyText"/>
        <w:rPr>
          <w:rFonts w:ascii="Times New Roman"/>
        </w:rPr>
      </w:pPr>
    </w:p>
    <w:p w:rsidR="00403034" w:rsidRDefault="00403034" w:rsidP="00403034">
      <w:pPr>
        <w:tabs>
          <w:tab w:val="left" w:pos="5338"/>
        </w:tabs>
        <w:spacing w:line="301" w:lineRule="exact"/>
        <w:rPr>
          <w:sz w:val="39"/>
        </w:rPr>
      </w:pPr>
    </w:p>
    <w:p w:rsidR="00403034" w:rsidRDefault="00403034" w:rsidP="00403034">
      <w:pPr>
        <w:pStyle w:val="BodyText"/>
      </w:pPr>
    </w:p>
    <w:p w:rsidR="00403034" w:rsidRDefault="00403034" w:rsidP="00403034">
      <w:pPr>
        <w:pStyle w:val="BodyText"/>
      </w:pPr>
    </w:p>
    <w:p w:rsidR="00403034" w:rsidRDefault="00403034" w:rsidP="00403034">
      <w:pPr>
        <w:pStyle w:val="BodyText"/>
      </w:pPr>
    </w:p>
    <w:p w:rsidR="00403034" w:rsidRDefault="00403034" w:rsidP="00403034">
      <w:pPr>
        <w:pStyle w:val="BodyText"/>
      </w:pPr>
    </w:p>
    <w:p w:rsidR="00403034" w:rsidRDefault="00403034" w:rsidP="00403034">
      <w:pPr>
        <w:pStyle w:val="BodyText"/>
      </w:pPr>
    </w:p>
    <w:p w:rsidR="00403034" w:rsidRDefault="00403034" w:rsidP="00403034">
      <w:pPr>
        <w:pStyle w:val="BodyText"/>
      </w:pPr>
    </w:p>
    <w:p w:rsidR="00403034" w:rsidRDefault="00403034" w:rsidP="00403034">
      <w:pPr>
        <w:pStyle w:val="BodyText"/>
      </w:pPr>
    </w:p>
    <w:p w:rsidR="00403034" w:rsidRDefault="00403034" w:rsidP="00403034">
      <w:pPr>
        <w:pStyle w:val="BodyText"/>
      </w:pPr>
    </w:p>
    <w:p w:rsidR="00403034" w:rsidRDefault="00413FFD" w:rsidP="00403034">
      <w:pPr>
        <w:pStyle w:val="BodyText"/>
        <w:spacing w:before="8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581025</wp:posOffset>
                </wp:positionH>
                <wp:positionV relativeFrom="paragraph">
                  <wp:posOffset>159385</wp:posOffset>
                </wp:positionV>
                <wp:extent cx="2854325" cy="409575"/>
                <wp:effectExtent l="0" t="0" r="3175" b="1905"/>
                <wp:wrapTopAndBottom/>
                <wp:docPr id="14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325" cy="409575"/>
                        </a:xfrm>
                        <a:prstGeom prst="rect">
                          <a:avLst/>
                        </a:prstGeom>
                        <a:solidFill>
                          <a:srgbClr val="43475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3034" w:rsidRDefault="00413FFD" w:rsidP="00413FFD">
                            <w:pPr>
                              <w:pStyle w:val="BodyText"/>
                              <w:spacing w:before="240"/>
                              <w:ind w:left="647"/>
                            </w:pPr>
                            <w:r>
                              <w:rPr>
                                <w:color w:val="FFFFFF"/>
                                <w:w w:val="145"/>
                              </w:rPr>
                              <w:t xml:space="preserve">   S A M P L E  T E X 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4" o:spid="_x0000_s1027" type="#_x0000_t202" style="position:absolute;margin-left:45.75pt;margin-top:12.55pt;width:224.75pt;height:32.2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" fillcolor="#434752" stroked="f">
                <v:textbox inset="0,0,0,0">
                  <w:txbxContent>
                    <w:p w:rsidR="00403034" w:rsidRDefault="00413FFD" w:rsidP="00413FFD">
                      <w:pPr>
                        <w:pStyle w:val="BodyText"/>
                        <w:spacing w:before="240"/>
                        <w:ind w:left="647"/>
                      </w:pPr>
                      <w:r>
                        <w:rPr>
                          <w:color w:val="FFFFFF"/>
                          <w:w w:val="145"/>
                        </w:rPr>
                        <w:t xml:space="preserve">   S A M P L E  T E X 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4035425</wp:posOffset>
                </wp:positionH>
                <wp:positionV relativeFrom="paragraph">
                  <wp:posOffset>159385</wp:posOffset>
                </wp:positionV>
                <wp:extent cx="2854325" cy="409575"/>
                <wp:effectExtent l="0" t="4445" r="0" b="0"/>
                <wp:wrapTopAndBottom/>
                <wp:docPr id="13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325" cy="409575"/>
                        </a:xfrm>
                        <a:prstGeom prst="rect">
                          <a:avLst/>
                        </a:prstGeom>
                        <a:solidFill>
                          <a:srgbClr val="43475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3034" w:rsidRDefault="00403034" w:rsidP="00403034">
                            <w:pPr>
                              <w:pStyle w:val="BodyText"/>
                              <w:spacing w:before="5"/>
                              <w:rPr>
                                <w:sz w:val="21"/>
                              </w:rPr>
                            </w:pPr>
                          </w:p>
                          <w:p w:rsidR="00403034" w:rsidRDefault="00413FFD" w:rsidP="00403034">
                            <w:pPr>
                              <w:pStyle w:val="BodyText"/>
                              <w:ind w:left="647"/>
                            </w:pPr>
                            <w:r>
                              <w:rPr>
                                <w:color w:val="FFFFFF"/>
                                <w:w w:val="145"/>
                              </w:rPr>
                              <w:t xml:space="preserve">   </w:t>
                            </w:r>
                            <w:r w:rsidR="00403034">
                              <w:rPr>
                                <w:color w:val="FFFFFF"/>
                                <w:w w:val="145"/>
                              </w:rPr>
                              <w:t>S</w:t>
                            </w:r>
                            <w:r>
                              <w:rPr>
                                <w:color w:val="FFFFFF"/>
                                <w:w w:val="145"/>
                              </w:rPr>
                              <w:t xml:space="preserve"> A M P L E  T E X 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5" o:spid="_x0000_s1028" type="#_x0000_t202" style="position:absolute;margin-left:317.75pt;margin-top:12.55pt;width:224.75pt;height:32.2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" fillcolor="#434752" stroked="f">
                <v:textbox inset="0,0,0,0">
                  <w:txbxContent>
                    <w:p w:rsidR="00403034" w:rsidRDefault="00403034" w:rsidP="00403034">
                      <w:pPr>
                        <w:pStyle w:val="BodyText"/>
                        <w:spacing w:before="5"/>
                        <w:rPr>
                          <w:sz w:val="21"/>
                        </w:rPr>
                      </w:pPr>
                    </w:p>
                    <w:p w:rsidR="00403034" w:rsidRDefault="00413FFD" w:rsidP="00403034">
                      <w:pPr>
                        <w:pStyle w:val="BodyText"/>
                        <w:ind w:left="647"/>
                      </w:pPr>
                      <w:r>
                        <w:rPr>
                          <w:color w:val="FFFFFF"/>
                          <w:w w:val="145"/>
                        </w:rPr>
                        <w:t xml:space="preserve">   </w:t>
                      </w:r>
                      <w:r w:rsidR="00403034">
                        <w:rPr>
                          <w:color w:val="FFFFFF"/>
                          <w:w w:val="145"/>
                        </w:rPr>
                        <w:t>S</w:t>
                      </w:r>
                      <w:r>
                        <w:rPr>
                          <w:color w:val="FFFFFF"/>
                          <w:w w:val="145"/>
                        </w:rPr>
                        <w:t xml:space="preserve"> A M P L E  T E X 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03034" w:rsidRDefault="00403034" w:rsidP="00403034">
      <w:pPr>
        <w:pStyle w:val="BodyText"/>
      </w:pPr>
    </w:p>
    <w:p w:rsidR="00403034" w:rsidRDefault="00403034" w:rsidP="00403034">
      <w:pPr>
        <w:pStyle w:val="BodyText"/>
        <w:spacing w:before="6"/>
        <w:rPr>
          <w:sz w:val="12"/>
        </w:rPr>
      </w:pPr>
    </w:p>
    <w:tbl>
      <w:tblPr>
        <w:tblStyle w:val="TableGrid"/>
        <w:tblpPr w:leftFromText="180" w:rightFromText="180" w:vertAnchor="text" w:horzAnchor="page" w:tblpX="6973" w:tblpY="32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448"/>
      </w:tblGrid>
      <w:tr w:rsidR="00403034" w:rsidTr="00981A98">
        <w:trPr>
          <w:trHeight w:val="526"/>
        </w:trPr>
        <w:tc>
          <w:tcPr>
            <w:tcW w:w="3448" w:type="dxa"/>
            <w:tcBorders>
              <w:bottom w:val="single" w:sz="12" w:space="0" w:color="C0504D" w:themeColor="accent2"/>
            </w:tcBorders>
          </w:tcPr>
          <w:p w:rsidR="00403034" w:rsidRDefault="00403034" w:rsidP="00981A98">
            <w:pPr>
              <w:pStyle w:val="BodyText"/>
              <w:spacing w:before="6"/>
              <w:rPr>
                <w:sz w:val="25"/>
              </w:rPr>
            </w:pPr>
          </w:p>
        </w:tc>
      </w:tr>
      <w:tr w:rsidR="00403034" w:rsidTr="00981A98">
        <w:trPr>
          <w:trHeight w:val="526"/>
        </w:trPr>
        <w:tc>
          <w:tcPr>
            <w:tcW w:w="3448" w:type="dxa"/>
            <w:tcBorders>
              <w:top w:val="single" w:sz="12" w:space="0" w:color="C0504D" w:themeColor="accent2"/>
              <w:bottom w:val="single" w:sz="12" w:space="0" w:color="C0504D" w:themeColor="accent2"/>
            </w:tcBorders>
          </w:tcPr>
          <w:p w:rsidR="00403034" w:rsidRDefault="00403034" w:rsidP="00981A98">
            <w:pPr>
              <w:pStyle w:val="BodyText"/>
              <w:spacing w:before="6"/>
              <w:rPr>
                <w:sz w:val="25"/>
              </w:rPr>
            </w:pPr>
          </w:p>
        </w:tc>
      </w:tr>
      <w:tr w:rsidR="00403034" w:rsidTr="00981A98">
        <w:trPr>
          <w:trHeight w:val="526"/>
        </w:trPr>
        <w:tc>
          <w:tcPr>
            <w:tcW w:w="3448" w:type="dxa"/>
            <w:tcBorders>
              <w:top w:val="single" w:sz="12" w:space="0" w:color="C0504D" w:themeColor="accent2"/>
              <w:bottom w:val="single" w:sz="12" w:space="0" w:color="C0504D" w:themeColor="accent2"/>
            </w:tcBorders>
          </w:tcPr>
          <w:p w:rsidR="00403034" w:rsidRDefault="00403034" w:rsidP="00981A98">
            <w:pPr>
              <w:pStyle w:val="BodyText"/>
              <w:spacing w:before="6"/>
              <w:rPr>
                <w:sz w:val="25"/>
              </w:rPr>
            </w:pPr>
          </w:p>
        </w:tc>
      </w:tr>
      <w:tr w:rsidR="00403034" w:rsidTr="00981A98">
        <w:trPr>
          <w:trHeight w:val="555"/>
        </w:trPr>
        <w:tc>
          <w:tcPr>
            <w:tcW w:w="3448" w:type="dxa"/>
            <w:tcBorders>
              <w:top w:val="single" w:sz="12" w:space="0" w:color="C0504D" w:themeColor="accent2"/>
              <w:bottom w:val="single" w:sz="12" w:space="0" w:color="C0504D" w:themeColor="accent2"/>
            </w:tcBorders>
          </w:tcPr>
          <w:p w:rsidR="00403034" w:rsidRDefault="00403034" w:rsidP="00981A98">
            <w:pPr>
              <w:pStyle w:val="BodyText"/>
              <w:spacing w:before="6"/>
              <w:rPr>
                <w:sz w:val="25"/>
              </w:rPr>
            </w:pPr>
          </w:p>
        </w:tc>
      </w:tr>
      <w:tr w:rsidR="00403034" w:rsidTr="00981A98">
        <w:trPr>
          <w:trHeight w:val="526"/>
        </w:trPr>
        <w:tc>
          <w:tcPr>
            <w:tcW w:w="3448" w:type="dxa"/>
            <w:tcBorders>
              <w:top w:val="single" w:sz="12" w:space="0" w:color="C0504D" w:themeColor="accent2"/>
              <w:bottom w:val="single" w:sz="12" w:space="0" w:color="C0504D" w:themeColor="accent2"/>
            </w:tcBorders>
          </w:tcPr>
          <w:p w:rsidR="00403034" w:rsidRDefault="00403034" w:rsidP="00981A98">
            <w:pPr>
              <w:pStyle w:val="BodyText"/>
              <w:spacing w:before="6"/>
              <w:rPr>
                <w:sz w:val="25"/>
              </w:rPr>
            </w:pPr>
          </w:p>
        </w:tc>
      </w:tr>
      <w:tr w:rsidR="00403034" w:rsidTr="00981A98">
        <w:trPr>
          <w:trHeight w:val="526"/>
        </w:trPr>
        <w:tc>
          <w:tcPr>
            <w:tcW w:w="3448" w:type="dxa"/>
            <w:tcBorders>
              <w:top w:val="single" w:sz="12" w:space="0" w:color="C0504D" w:themeColor="accent2"/>
              <w:bottom w:val="single" w:sz="12" w:space="0" w:color="C0504D" w:themeColor="accent2"/>
            </w:tcBorders>
          </w:tcPr>
          <w:p w:rsidR="00403034" w:rsidRDefault="00403034" w:rsidP="00981A98">
            <w:pPr>
              <w:pStyle w:val="BodyText"/>
              <w:spacing w:before="6"/>
              <w:rPr>
                <w:sz w:val="25"/>
              </w:rPr>
            </w:pPr>
          </w:p>
        </w:tc>
      </w:tr>
      <w:tr w:rsidR="00403034" w:rsidTr="00981A98">
        <w:trPr>
          <w:trHeight w:val="555"/>
        </w:trPr>
        <w:tc>
          <w:tcPr>
            <w:tcW w:w="3448" w:type="dxa"/>
            <w:tcBorders>
              <w:top w:val="single" w:sz="12" w:space="0" w:color="C0504D" w:themeColor="accent2"/>
            </w:tcBorders>
          </w:tcPr>
          <w:p w:rsidR="00403034" w:rsidRDefault="00403034" w:rsidP="00981A98">
            <w:pPr>
              <w:pStyle w:val="BodyText"/>
              <w:spacing w:before="6"/>
              <w:rPr>
                <w:sz w:val="25"/>
              </w:rPr>
            </w:pPr>
          </w:p>
        </w:tc>
      </w:tr>
    </w:tbl>
    <w:p w:rsidR="00403034" w:rsidRDefault="00403034" w:rsidP="00403034">
      <w:pPr>
        <w:pStyle w:val="BodyText"/>
        <w:spacing w:before="6"/>
        <w:rPr>
          <w:sz w:val="12"/>
        </w:rPr>
      </w:pPr>
    </w:p>
    <w:tbl>
      <w:tblPr>
        <w:tblStyle w:val="TableGrid"/>
        <w:tblpPr w:leftFromText="180" w:rightFromText="180" w:vertAnchor="text" w:horzAnchor="page" w:tblpX="2248" w:tblpY="-104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448"/>
      </w:tblGrid>
      <w:tr w:rsidR="00403034" w:rsidTr="00981A98">
        <w:trPr>
          <w:trHeight w:val="526"/>
        </w:trPr>
        <w:tc>
          <w:tcPr>
            <w:tcW w:w="3448" w:type="dxa"/>
            <w:tcBorders>
              <w:bottom w:val="single" w:sz="12" w:space="0" w:color="C0504D" w:themeColor="accent2"/>
            </w:tcBorders>
          </w:tcPr>
          <w:p w:rsidR="00403034" w:rsidRDefault="00403034" w:rsidP="00981A98">
            <w:pPr>
              <w:pStyle w:val="BodyText"/>
              <w:spacing w:before="6" w:line="360" w:lineRule="auto"/>
              <w:rPr>
                <w:sz w:val="25"/>
              </w:rPr>
            </w:pPr>
          </w:p>
        </w:tc>
      </w:tr>
      <w:tr w:rsidR="00403034" w:rsidTr="00981A98">
        <w:trPr>
          <w:trHeight w:val="526"/>
        </w:trPr>
        <w:tc>
          <w:tcPr>
            <w:tcW w:w="3448" w:type="dxa"/>
            <w:tcBorders>
              <w:top w:val="single" w:sz="12" w:space="0" w:color="C0504D" w:themeColor="accent2"/>
              <w:bottom w:val="single" w:sz="12" w:space="0" w:color="C0504D" w:themeColor="accent2"/>
            </w:tcBorders>
          </w:tcPr>
          <w:p w:rsidR="00403034" w:rsidRDefault="00403034" w:rsidP="00981A98">
            <w:pPr>
              <w:pStyle w:val="BodyText"/>
              <w:spacing w:before="6" w:line="360" w:lineRule="auto"/>
              <w:rPr>
                <w:sz w:val="25"/>
              </w:rPr>
            </w:pPr>
          </w:p>
        </w:tc>
      </w:tr>
      <w:tr w:rsidR="00403034" w:rsidTr="00981A98">
        <w:trPr>
          <w:trHeight w:val="526"/>
        </w:trPr>
        <w:tc>
          <w:tcPr>
            <w:tcW w:w="3448" w:type="dxa"/>
            <w:tcBorders>
              <w:top w:val="single" w:sz="12" w:space="0" w:color="C0504D" w:themeColor="accent2"/>
              <w:bottom w:val="single" w:sz="12" w:space="0" w:color="C0504D" w:themeColor="accent2"/>
            </w:tcBorders>
          </w:tcPr>
          <w:p w:rsidR="00403034" w:rsidRDefault="00403034" w:rsidP="00981A98">
            <w:pPr>
              <w:pStyle w:val="BodyText"/>
              <w:spacing w:before="6" w:line="360" w:lineRule="auto"/>
              <w:rPr>
                <w:sz w:val="25"/>
              </w:rPr>
            </w:pPr>
          </w:p>
        </w:tc>
      </w:tr>
      <w:tr w:rsidR="00403034" w:rsidTr="00981A98">
        <w:trPr>
          <w:trHeight w:val="555"/>
        </w:trPr>
        <w:tc>
          <w:tcPr>
            <w:tcW w:w="3448" w:type="dxa"/>
            <w:tcBorders>
              <w:top w:val="single" w:sz="12" w:space="0" w:color="C0504D" w:themeColor="accent2"/>
              <w:bottom w:val="single" w:sz="12" w:space="0" w:color="C0504D" w:themeColor="accent2"/>
            </w:tcBorders>
          </w:tcPr>
          <w:p w:rsidR="00403034" w:rsidRDefault="00403034" w:rsidP="00981A98">
            <w:pPr>
              <w:pStyle w:val="BodyText"/>
              <w:spacing w:before="6" w:line="360" w:lineRule="auto"/>
              <w:rPr>
                <w:sz w:val="25"/>
              </w:rPr>
            </w:pPr>
          </w:p>
        </w:tc>
      </w:tr>
      <w:tr w:rsidR="00403034" w:rsidTr="00981A98">
        <w:trPr>
          <w:trHeight w:val="526"/>
        </w:trPr>
        <w:tc>
          <w:tcPr>
            <w:tcW w:w="3448" w:type="dxa"/>
            <w:tcBorders>
              <w:top w:val="single" w:sz="12" w:space="0" w:color="C0504D" w:themeColor="accent2"/>
              <w:bottom w:val="single" w:sz="12" w:space="0" w:color="C0504D" w:themeColor="accent2"/>
            </w:tcBorders>
          </w:tcPr>
          <w:p w:rsidR="00403034" w:rsidRDefault="00403034" w:rsidP="00981A98">
            <w:pPr>
              <w:pStyle w:val="BodyText"/>
              <w:spacing w:before="6" w:line="360" w:lineRule="auto"/>
              <w:rPr>
                <w:sz w:val="25"/>
              </w:rPr>
            </w:pPr>
          </w:p>
        </w:tc>
      </w:tr>
      <w:tr w:rsidR="00403034" w:rsidTr="00981A98">
        <w:trPr>
          <w:trHeight w:val="526"/>
        </w:trPr>
        <w:tc>
          <w:tcPr>
            <w:tcW w:w="3448" w:type="dxa"/>
            <w:tcBorders>
              <w:top w:val="single" w:sz="12" w:space="0" w:color="C0504D" w:themeColor="accent2"/>
              <w:bottom w:val="single" w:sz="12" w:space="0" w:color="C0504D" w:themeColor="accent2"/>
            </w:tcBorders>
          </w:tcPr>
          <w:p w:rsidR="00403034" w:rsidRDefault="00403034" w:rsidP="00981A98">
            <w:pPr>
              <w:pStyle w:val="BodyText"/>
              <w:spacing w:before="6" w:line="360" w:lineRule="auto"/>
              <w:rPr>
                <w:sz w:val="25"/>
              </w:rPr>
            </w:pPr>
          </w:p>
        </w:tc>
      </w:tr>
      <w:tr w:rsidR="00403034" w:rsidTr="00981A98">
        <w:trPr>
          <w:trHeight w:val="555"/>
        </w:trPr>
        <w:tc>
          <w:tcPr>
            <w:tcW w:w="3448" w:type="dxa"/>
            <w:tcBorders>
              <w:top w:val="single" w:sz="12" w:space="0" w:color="C0504D" w:themeColor="accent2"/>
            </w:tcBorders>
          </w:tcPr>
          <w:p w:rsidR="00403034" w:rsidRDefault="00403034" w:rsidP="00981A98">
            <w:pPr>
              <w:pStyle w:val="BodyText"/>
              <w:spacing w:before="6" w:line="360" w:lineRule="auto"/>
              <w:rPr>
                <w:sz w:val="25"/>
              </w:rPr>
            </w:pPr>
          </w:p>
        </w:tc>
      </w:tr>
    </w:tbl>
    <w:p w:rsidR="00403034" w:rsidRDefault="00413FFD" w:rsidP="00403034">
      <w:pPr>
        <w:pStyle w:val="BodyText"/>
        <w:spacing w:before="11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60960</wp:posOffset>
                </wp:positionV>
                <wp:extent cx="260350" cy="238125"/>
                <wp:effectExtent l="9525" t="15240" r="6350" b="13335"/>
                <wp:wrapNone/>
                <wp:docPr id="12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0" o:spid="_x0000_s1026" style="position:absolute;margin-left:68.25pt;margin-top:4.8pt;width:20.5pt;height:1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" strokecolor="#c00000" strokeweight="1pt"/>
            </w:pict>
          </mc:Fallback>
        </mc:AlternateContent>
      </w:r>
    </w:p>
    <w:p w:rsidR="00403034" w:rsidRDefault="00413FFD" w:rsidP="00403034">
      <w:pPr>
        <w:pStyle w:val="BodyText"/>
        <w:spacing w:before="11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876300</wp:posOffset>
                </wp:positionH>
                <wp:positionV relativeFrom="paragraph">
                  <wp:posOffset>274320</wp:posOffset>
                </wp:positionV>
                <wp:extent cx="260350" cy="238125"/>
                <wp:effectExtent l="9525" t="15240" r="6350" b="13335"/>
                <wp:wrapNone/>
                <wp:docPr id="11" name="Rectangl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1" o:spid="_x0000_s1026" style="position:absolute;margin-left:69pt;margin-top:21.6pt;width:20.5pt;height:1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" strokecolor="#c00000" strokeweight="1pt"/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876300</wp:posOffset>
                </wp:positionH>
                <wp:positionV relativeFrom="paragraph">
                  <wp:posOffset>626745</wp:posOffset>
                </wp:positionV>
                <wp:extent cx="260350" cy="238125"/>
                <wp:effectExtent l="9525" t="15240" r="6350" b="13335"/>
                <wp:wrapNone/>
                <wp:docPr id="10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2" o:spid="_x0000_s1026" style="position:absolute;margin-left:69pt;margin-top:49.35pt;width:20.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" strokecolor="#c00000" strokeweight="1pt"/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876300</wp:posOffset>
                </wp:positionH>
                <wp:positionV relativeFrom="paragraph">
                  <wp:posOffset>979170</wp:posOffset>
                </wp:positionV>
                <wp:extent cx="260350" cy="238125"/>
                <wp:effectExtent l="9525" t="15240" r="6350" b="13335"/>
                <wp:wrapNone/>
                <wp:docPr id="9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3" o:spid="_x0000_s1026" style="position:absolute;margin-left:69pt;margin-top:77.1pt;width:20.5pt;height:1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" strokecolor="#c00000" strokeweight="1pt"/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ragraph">
                  <wp:posOffset>1322070</wp:posOffset>
                </wp:positionV>
                <wp:extent cx="260350" cy="238125"/>
                <wp:effectExtent l="9525" t="15240" r="6350" b="13335"/>
                <wp:wrapNone/>
                <wp:docPr id="8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4" o:spid="_x0000_s1026" style="position:absolute;margin-left:69.75pt;margin-top:104.1pt;width:20.5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" strokecolor="#c00000" strokeweight="1pt"/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1674495</wp:posOffset>
                </wp:positionV>
                <wp:extent cx="260350" cy="238125"/>
                <wp:effectExtent l="9525" t="15240" r="6350" b="13335"/>
                <wp:wrapNone/>
                <wp:docPr id="7" name="Rectangl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03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5" o:spid="_x0000_s1026" style="position:absolute;margin-left:70.5pt;margin-top:131.85pt;width:20.5pt;height:1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" strokecolor="#c00000" strokeweight="1pt"/>
            </w:pict>
          </mc:Fallback>
        </mc:AlternateContent>
      </w:r>
      <w:r w:rsidR="00403034">
        <w:rPr>
          <w:sz w:val="22"/>
        </w:rPr>
        <w:br w:type="textWrapping" w:clear="all"/>
      </w:r>
    </w:p>
    <w:p w:rsidR="00403034" w:rsidRDefault="00403034" w:rsidP="00403034">
      <w:pPr>
        <w:pStyle w:val="BodyText"/>
      </w:pPr>
    </w:p>
    <w:p w:rsidR="00403034" w:rsidRDefault="00413FFD" w:rsidP="00403034">
      <w:pPr>
        <w:pStyle w:val="BodyText"/>
        <w:spacing w:before="6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609600</wp:posOffset>
                </wp:positionH>
                <wp:positionV relativeFrom="paragraph">
                  <wp:posOffset>187325</wp:posOffset>
                </wp:positionV>
                <wp:extent cx="2854325" cy="409575"/>
                <wp:effectExtent l="0" t="4445" r="3175" b="0"/>
                <wp:wrapTopAndBottom/>
                <wp:docPr id="6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325" cy="409575"/>
                        </a:xfrm>
                        <a:prstGeom prst="rect">
                          <a:avLst/>
                        </a:prstGeom>
                        <a:solidFill>
                          <a:srgbClr val="43475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3034" w:rsidRDefault="00403034" w:rsidP="00403034">
                            <w:pPr>
                              <w:pStyle w:val="BodyText"/>
                              <w:spacing w:before="9"/>
                              <w:rPr>
                                <w:sz w:val="22"/>
                              </w:rPr>
                            </w:pPr>
                          </w:p>
                          <w:p w:rsidR="00403034" w:rsidRDefault="00413FFD" w:rsidP="00413FFD">
                            <w:pPr>
                              <w:pStyle w:val="BodyText"/>
                            </w:pPr>
                            <w:r>
                              <w:rPr>
                                <w:color w:val="FFFFFF"/>
                                <w:w w:val="145"/>
                              </w:rPr>
                              <w:t xml:space="preserve">          S A M P L E  T E X 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6" o:spid="_x0000_s1029" type="#_x0000_t202" style="position:absolute;margin-left:48pt;margin-top:14.75pt;width:224.75pt;height:32.25pt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" fillcolor="#434752" stroked="f">
                <v:textbox inset="0,0,0,0">
                  <w:txbxContent>
                    <w:p w:rsidR="00403034" w:rsidRDefault="00403034" w:rsidP="00403034">
                      <w:pPr>
                        <w:pStyle w:val="BodyText"/>
                        <w:spacing w:before="9"/>
                        <w:rPr>
                          <w:sz w:val="22"/>
                        </w:rPr>
                      </w:pPr>
                    </w:p>
                    <w:p w:rsidR="00403034" w:rsidRDefault="00413FFD" w:rsidP="00413FFD">
                      <w:pPr>
                        <w:pStyle w:val="BodyText"/>
                      </w:pPr>
                      <w:r>
                        <w:rPr>
                          <w:color w:val="FFFFFF"/>
                          <w:w w:val="145"/>
                        </w:rPr>
                        <w:t xml:space="preserve">          S A M P L E  T E X 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page">
                  <wp:posOffset>4054475</wp:posOffset>
                </wp:positionH>
                <wp:positionV relativeFrom="paragraph">
                  <wp:posOffset>196850</wp:posOffset>
                </wp:positionV>
                <wp:extent cx="2854325" cy="409575"/>
                <wp:effectExtent l="0" t="4445" r="0" b="0"/>
                <wp:wrapTopAndBottom/>
                <wp:docPr id="5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325" cy="409575"/>
                        </a:xfrm>
                        <a:prstGeom prst="rect">
                          <a:avLst/>
                        </a:prstGeom>
                        <a:solidFill>
                          <a:srgbClr val="43475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3034" w:rsidRDefault="00403034" w:rsidP="00403034">
                            <w:pPr>
                              <w:pStyle w:val="BodyText"/>
                              <w:spacing w:before="2"/>
                            </w:pPr>
                          </w:p>
                          <w:p w:rsidR="00403034" w:rsidRDefault="00413FFD" w:rsidP="00413FFD">
                            <w:pPr>
                              <w:pStyle w:val="BodyText"/>
                            </w:pPr>
                            <w:r>
                              <w:rPr>
                                <w:color w:val="FFFFFF"/>
                                <w:w w:val="145"/>
                              </w:rPr>
                              <w:t xml:space="preserve">            </w:t>
                            </w:r>
                            <w:r w:rsidR="00403034">
                              <w:rPr>
                                <w:color w:val="FFFFFF"/>
                                <w:w w:val="145"/>
                              </w:rPr>
                              <w:t>S</w:t>
                            </w:r>
                            <w:r>
                              <w:rPr>
                                <w:color w:val="FFFFFF"/>
                                <w:w w:val="145"/>
                              </w:rPr>
                              <w:t xml:space="preserve"> A M P L E  T E X 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7" o:spid="_x0000_s1030" type="#_x0000_t202" style="position:absolute;margin-left:319.25pt;margin-top:15.5pt;width:224.75pt;height:32.25pt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" fillcolor="#434752" stroked="f">
                <v:textbox inset="0,0,0,0">
                  <w:txbxContent>
                    <w:p w:rsidR="00403034" w:rsidRDefault="00403034" w:rsidP="00403034">
                      <w:pPr>
                        <w:pStyle w:val="BodyText"/>
                        <w:spacing w:before="2"/>
                      </w:pPr>
                    </w:p>
                    <w:p w:rsidR="00403034" w:rsidRDefault="00413FFD" w:rsidP="00413FFD">
                      <w:pPr>
                        <w:pStyle w:val="BodyText"/>
                      </w:pPr>
                      <w:r>
                        <w:rPr>
                          <w:color w:val="FFFFFF"/>
                          <w:w w:val="145"/>
                        </w:rPr>
                        <w:t xml:space="preserve">            </w:t>
                      </w:r>
                      <w:r w:rsidR="00403034">
                        <w:rPr>
                          <w:color w:val="FFFFFF"/>
                          <w:w w:val="145"/>
                        </w:rPr>
                        <w:t>S</w:t>
                      </w:r>
                      <w:r>
                        <w:rPr>
                          <w:color w:val="FFFFFF"/>
                          <w:w w:val="145"/>
                        </w:rPr>
                        <w:t xml:space="preserve"> A M P L E  T E X T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1288" w:tblpY="389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448"/>
      </w:tblGrid>
      <w:tr w:rsidR="00403034" w:rsidTr="00981A98">
        <w:trPr>
          <w:trHeight w:val="526"/>
        </w:trPr>
        <w:tc>
          <w:tcPr>
            <w:tcW w:w="3448" w:type="dxa"/>
            <w:tcBorders>
              <w:bottom w:val="single" w:sz="12" w:space="0" w:color="C0504D" w:themeColor="accent2"/>
            </w:tcBorders>
          </w:tcPr>
          <w:p w:rsidR="00403034" w:rsidRDefault="00403034" w:rsidP="00981A98">
            <w:pPr>
              <w:pStyle w:val="BodyText"/>
              <w:spacing w:before="6"/>
              <w:rPr>
                <w:sz w:val="25"/>
              </w:rPr>
            </w:pPr>
          </w:p>
        </w:tc>
      </w:tr>
      <w:tr w:rsidR="00403034" w:rsidTr="00981A98">
        <w:trPr>
          <w:trHeight w:val="526"/>
        </w:trPr>
        <w:tc>
          <w:tcPr>
            <w:tcW w:w="3448" w:type="dxa"/>
            <w:tcBorders>
              <w:top w:val="single" w:sz="12" w:space="0" w:color="C0504D" w:themeColor="accent2"/>
              <w:bottom w:val="single" w:sz="12" w:space="0" w:color="C0504D" w:themeColor="accent2"/>
            </w:tcBorders>
          </w:tcPr>
          <w:p w:rsidR="00403034" w:rsidRDefault="00403034" w:rsidP="00981A98">
            <w:pPr>
              <w:pStyle w:val="BodyText"/>
              <w:spacing w:before="6"/>
              <w:rPr>
                <w:sz w:val="25"/>
              </w:rPr>
            </w:pPr>
          </w:p>
        </w:tc>
      </w:tr>
      <w:tr w:rsidR="00403034" w:rsidTr="00981A98">
        <w:trPr>
          <w:trHeight w:val="526"/>
        </w:trPr>
        <w:tc>
          <w:tcPr>
            <w:tcW w:w="3448" w:type="dxa"/>
            <w:tcBorders>
              <w:top w:val="single" w:sz="12" w:space="0" w:color="C0504D" w:themeColor="accent2"/>
              <w:bottom w:val="single" w:sz="12" w:space="0" w:color="C0504D" w:themeColor="accent2"/>
            </w:tcBorders>
          </w:tcPr>
          <w:p w:rsidR="00403034" w:rsidRDefault="00403034" w:rsidP="00981A98">
            <w:pPr>
              <w:pStyle w:val="BodyText"/>
              <w:spacing w:before="6"/>
              <w:rPr>
                <w:sz w:val="25"/>
              </w:rPr>
            </w:pPr>
          </w:p>
        </w:tc>
      </w:tr>
      <w:tr w:rsidR="00403034" w:rsidTr="00981A98">
        <w:trPr>
          <w:trHeight w:val="555"/>
        </w:trPr>
        <w:tc>
          <w:tcPr>
            <w:tcW w:w="3448" w:type="dxa"/>
            <w:tcBorders>
              <w:top w:val="single" w:sz="12" w:space="0" w:color="C0504D" w:themeColor="accent2"/>
            </w:tcBorders>
          </w:tcPr>
          <w:p w:rsidR="00403034" w:rsidRDefault="00403034" w:rsidP="00981A98">
            <w:pPr>
              <w:pStyle w:val="BodyText"/>
              <w:spacing w:before="6"/>
              <w:rPr>
                <w:sz w:val="25"/>
              </w:rPr>
            </w:pPr>
          </w:p>
        </w:tc>
      </w:tr>
    </w:tbl>
    <w:p w:rsidR="00403034" w:rsidRDefault="00413FFD" w:rsidP="00403034">
      <w:pPr>
        <w:pStyle w:val="BodyText"/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4091305</wp:posOffset>
                </wp:positionH>
                <wp:positionV relativeFrom="paragraph">
                  <wp:posOffset>508635</wp:posOffset>
                </wp:positionV>
                <wp:extent cx="2817495" cy="1882775"/>
                <wp:effectExtent l="14605" t="11430" r="6350" b="10795"/>
                <wp:wrapNone/>
                <wp:docPr id="4" name="Rectangl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7495" cy="18827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03034" w:rsidRDefault="00403034" w:rsidP="004030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6" o:spid="_x0000_s1031" style="position:absolute;margin-left:322.15pt;margin-top:40.05pt;width:221.85pt;height:14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" filled="f" strokecolor="#c00000" strokeweight="1pt">
                <v:textbox>
                  <w:txbxContent>
                    <w:p w:rsidR="00403034" w:rsidRDefault="00403034" w:rsidP="00403034"/>
                  </w:txbxContent>
                </v:textbox>
              </v:rect>
            </w:pict>
          </mc:Fallback>
        </mc:AlternateContent>
      </w:r>
    </w:p>
    <w:p w:rsidR="00403034" w:rsidRDefault="00403034" w:rsidP="00403034">
      <w:pPr>
        <w:pStyle w:val="BodyText"/>
      </w:pPr>
    </w:p>
    <w:p w:rsidR="00403034" w:rsidRDefault="00403034" w:rsidP="00403034">
      <w:pPr>
        <w:pStyle w:val="BodyText"/>
      </w:pPr>
    </w:p>
    <w:p w:rsidR="00403034" w:rsidRDefault="00403034" w:rsidP="00403034">
      <w:pPr>
        <w:pStyle w:val="BodyText"/>
      </w:pPr>
    </w:p>
    <w:p w:rsidR="00403034" w:rsidRDefault="00403034" w:rsidP="00403034">
      <w:pPr>
        <w:pStyle w:val="BodyText"/>
      </w:pPr>
    </w:p>
    <w:p w:rsidR="00403034" w:rsidRDefault="00403034" w:rsidP="00403034">
      <w:pPr>
        <w:pStyle w:val="BodyText"/>
      </w:pPr>
    </w:p>
    <w:p w:rsidR="00403034" w:rsidRDefault="00403034" w:rsidP="00403034">
      <w:pPr>
        <w:pStyle w:val="BodyText"/>
      </w:pPr>
    </w:p>
    <w:p w:rsidR="00403034" w:rsidRDefault="00403034" w:rsidP="00403034">
      <w:pPr>
        <w:pStyle w:val="BodyText"/>
      </w:pPr>
    </w:p>
    <w:p w:rsidR="00403034" w:rsidRDefault="00403034" w:rsidP="00403034">
      <w:pPr>
        <w:pStyle w:val="BodyText"/>
      </w:pPr>
    </w:p>
    <w:p w:rsidR="00403034" w:rsidRDefault="00403034" w:rsidP="00403034">
      <w:pPr>
        <w:pStyle w:val="BodyText"/>
      </w:pPr>
    </w:p>
    <w:p w:rsidR="00403034" w:rsidRDefault="00413FFD" w:rsidP="00403034">
      <w:pPr>
        <w:pStyle w:val="BodyTex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590550</wp:posOffset>
                </wp:positionH>
                <wp:positionV relativeFrom="page">
                  <wp:posOffset>8222615</wp:posOffset>
                </wp:positionV>
                <wp:extent cx="2854325" cy="409575"/>
                <wp:effectExtent l="0" t="2540" r="3175" b="0"/>
                <wp:wrapNone/>
                <wp:docPr id="3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325" cy="409575"/>
                        </a:xfrm>
                        <a:prstGeom prst="rect">
                          <a:avLst/>
                        </a:prstGeom>
                        <a:solidFill>
                          <a:srgbClr val="43475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3034" w:rsidRDefault="00403034" w:rsidP="00403034">
                            <w:pPr>
                              <w:pStyle w:val="BodyText"/>
                              <w:spacing w:before="5"/>
                              <w:rPr>
                                <w:sz w:val="21"/>
                              </w:rPr>
                            </w:pPr>
                          </w:p>
                          <w:p w:rsidR="00413FFD" w:rsidRDefault="00413FFD" w:rsidP="00413FFD">
                            <w:pPr>
                              <w:pStyle w:val="BodyText"/>
                              <w:ind w:left="647"/>
                            </w:pPr>
                            <w:r>
                              <w:rPr>
                                <w:color w:val="FFFFFF"/>
                                <w:w w:val="145"/>
                              </w:rPr>
                              <w:t xml:space="preserve">   S A M P L E  T E X T</w:t>
                            </w:r>
                          </w:p>
                          <w:p w:rsidR="00403034" w:rsidRDefault="00403034" w:rsidP="00403034">
                            <w:pPr>
                              <w:pStyle w:val="BodyText"/>
                              <w:ind w:left="1522" w:right="1626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8" o:spid="_x0000_s1032" type="#_x0000_t202" style="position:absolute;margin-left:46.5pt;margin-top:647.45pt;width:224.7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" fillcolor="#434752" stroked="f">
                <v:textbox inset="0,0,0,0">
                  <w:txbxContent>
                    <w:p w:rsidR="00403034" w:rsidRDefault="00403034" w:rsidP="00403034">
                      <w:pPr>
                        <w:pStyle w:val="BodyText"/>
                        <w:spacing w:before="5"/>
                        <w:rPr>
                          <w:sz w:val="21"/>
                        </w:rPr>
                      </w:pPr>
                    </w:p>
                    <w:p w:rsidR="00413FFD" w:rsidRDefault="00413FFD" w:rsidP="00413FFD">
                      <w:pPr>
                        <w:pStyle w:val="BodyText"/>
                        <w:ind w:left="647"/>
                      </w:pPr>
                      <w:r>
                        <w:rPr>
                          <w:color w:val="FFFFFF"/>
                          <w:w w:val="145"/>
                        </w:rPr>
                        <w:t xml:space="preserve">   S A M P L E  T E X T</w:t>
                      </w:r>
                    </w:p>
                    <w:p w:rsidR="00403034" w:rsidRDefault="00403034" w:rsidP="00403034">
                      <w:pPr>
                        <w:pStyle w:val="BodyText"/>
                        <w:ind w:left="1522" w:right="1626"/>
                        <w:jc w:val="cente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403034" w:rsidRDefault="00403034" w:rsidP="00403034">
      <w:pPr>
        <w:pStyle w:val="BodyText"/>
      </w:pPr>
    </w:p>
    <w:p w:rsidR="00403034" w:rsidRDefault="00403034" w:rsidP="00403034">
      <w:pPr>
        <w:pStyle w:val="BodyText"/>
      </w:pPr>
    </w:p>
    <w:p w:rsidR="00403034" w:rsidRDefault="00403034" w:rsidP="00403034">
      <w:pPr>
        <w:pStyle w:val="BodyText"/>
        <w:spacing w:before="6"/>
        <w:rPr>
          <w:sz w:val="25"/>
        </w:rPr>
      </w:pPr>
    </w:p>
    <w:p w:rsidR="00403034" w:rsidRDefault="00413FFD" w:rsidP="00403034">
      <w:pPr>
        <w:pStyle w:val="BodyText"/>
        <w:spacing w:before="6"/>
        <w:rPr>
          <w:sz w:val="25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581025</wp:posOffset>
                </wp:positionH>
                <wp:positionV relativeFrom="paragraph">
                  <wp:posOffset>113665</wp:posOffset>
                </wp:positionV>
                <wp:extent cx="6303645" cy="1304290"/>
                <wp:effectExtent l="9525" t="13970" r="11430" b="15240"/>
                <wp:wrapNone/>
                <wp:docPr id="2" name="Rectangl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3645" cy="130429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03034" w:rsidRDefault="00403034" w:rsidP="0040303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7" o:spid="_x0000_s1033" style="position:absolute;margin-left:45.75pt;margin-top:8.95pt;width:496.35pt;height:102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" filled="f" strokecolor="#c00000" strokeweight="1pt">
                <v:textbox>
                  <w:txbxContent>
                    <w:p w:rsidR="00403034" w:rsidRDefault="00403034" w:rsidP="00403034"/>
                  </w:txbxContent>
                </v:textbox>
              </v:rect>
            </w:pict>
          </mc:Fallback>
        </mc:AlternateContent>
      </w:r>
    </w:p>
    <w:p w:rsidR="00403034" w:rsidRDefault="00403034" w:rsidP="00403034">
      <w:pPr>
        <w:pStyle w:val="BodyText"/>
        <w:spacing w:before="6"/>
        <w:rPr>
          <w:sz w:val="25"/>
        </w:rPr>
      </w:pPr>
    </w:p>
    <w:p w:rsidR="00403034" w:rsidRDefault="00403034" w:rsidP="00403034">
      <w:pPr>
        <w:pStyle w:val="BodyText"/>
        <w:spacing w:before="6"/>
        <w:rPr>
          <w:sz w:val="25"/>
        </w:rPr>
      </w:pPr>
    </w:p>
    <w:p w:rsidR="00403034" w:rsidRDefault="00403034" w:rsidP="00403034">
      <w:pPr>
        <w:pStyle w:val="BodyText"/>
        <w:spacing w:before="6"/>
        <w:rPr>
          <w:sz w:val="25"/>
        </w:rPr>
      </w:pPr>
    </w:p>
    <w:p w:rsidR="00403034" w:rsidRDefault="00403034" w:rsidP="00403034">
      <w:pPr>
        <w:pStyle w:val="BodyText"/>
        <w:spacing w:before="6"/>
        <w:rPr>
          <w:sz w:val="25"/>
        </w:rPr>
      </w:pPr>
    </w:p>
    <w:p w:rsidR="00403034" w:rsidRDefault="00403034" w:rsidP="00403034">
      <w:pPr>
        <w:pStyle w:val="BodyText"/>
        <w:spacing w:before="6"/>
        <w:rPr>
          <w:sz w:val="25"/>
        </w:rPr>
      </w:pPr>
    </w:p>
    <w:p w:rsidR="00403034" w:rsidRDefault="00403034" w:rsidP="00403034">
      <w:pPr>
        <w:pStyle w:val="BodyText"/>
        <w:spacing w:before="6"/>
        <w:rPr>
          <w:sz w:val="25"/>
        </w:rPr>
      </w:pPr>
    </w:p>
    <w:p w:rsidR="00403034" w:rsidRDefault="00403034" w:rsidP="00403034">
      <w:pPr>
        <w:pStyle w:val="BodyText"/>
        <w:spacing w:before="6"/>
        <w:rPr>
          <w:sz w:val="25"/>
        </w:rPr>
      </w:pPr>
    </w:p>
    <w:p w:rsidR="00403034" w:rsidRDefault="00403034" w:rsidP="00403034">
      <w:pPr>
        <w:pStyle w:val="BodyText"/>
        <w:spacing w:before="6"/>
        <w:rPr>
          <w:sz w:val="25"/>
        </w:rPr>
      </w:pPr>
    </w:p>
    <w:p w:rsidR="00403034" w:rsidRDefault="00403034" w:rsidP="00403034">
      <w:pPr>
        <w:pStyle w:val="BodyText"/>
        <w:spacing w:before="6"/>
        <w:rPr>
          <w:sz w:val="25"/>
        </w:rPr>
      </w:pPr>
    </w:p>
    <w:p w:rsidR="00403034" w:rsidRDefault="00403034" w:rsidP="00403034">
      <w:pPr>
        <w:pStyle w:val="BodyText"/>
        <w:spacing w:before="6"/>
        <w:rPr>
          <w:sz w:val="25"/>
        </w:rPr>
      </w:pPr>
    </w:p>
    <w:p w:rsidR="00411583" w:rsidRPr="00403034" w:rsidRDefault="00411583" w:rsidP="00403034"/>
    <w:sectPr w:rsidR="00411583" w:rsidRPr="00403034">
      <w:type w:val="continuous"/>
      <w:pgSz w:w="11900" w:h="16840"/>
      <w:pgMar w:top="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auto"/>
    <w:pitch w:val="variable"/>
    <w:sig w:usb0="00000003" w:usb1="00000000" w:usb2="00000000" w:usb3="00000000" w:csb0="00000003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3AC"/>
    <w:rsid w:val="003D19FB"/>
    <w:rsid w:val="00403034"/>
    <w:rsid w:val="00411583"/>
    <w:rsid w:val="00413FFD"/>
    <w:rsid w:val="00570DE3"/>
    <w:rsid w:val="0066756C"/>
    <w:rsid w:val="006F73AC"/>
    <w:rsid w:val="00946044"/>
    <w:rsid w:val="00F01F39"/>
    <w:rsid w:val="00FC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9460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uiPriority w:val="1"/>
    <w:rsid w:val="00413FFD"/>
    <w:rPr>
      <w:rFonts w:ascii="Arial" w:eastAsia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F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FFD"/>
    <w:rPr>
      <w:rFonts w:ascii="Tahoma" w:eastAsia="Arial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9460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uiPriority w:val="1"/>
    <w:rsid w:val="00413FFD"/>
    <w:rPr>
      <w:rFonts w:ascii="Arial" w:eastAsia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3F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3FFD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%20HD:Users:Cindy:Dropbox:-Clients:Amy%20Harrop:amy-products:OnePagePP:Upsell2Templates:New%20Templates:Template%20Format:Orange%20and%20Grey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Orange and Grey.dotx</Template>
  <TotalTime>1</TotalTime>
  <Pages>2</Pages>
  <Words>15</Words>
  <Characters>87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Dark Gray and Orange Lines Work Schedule Planner</vt:lpstr>
    </vt:vector>
  </TitlesOfParts>
  <Company>Microsoft</Company>
  <LinksUpToDate>false</LinksUpToDate>
  <CharactersWithSpaces>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Dark Gray and Orange Lines Work Schedule Planner</dc:title>
  <dc:creator>Cindy</dc:creator>
  <cp:keywords>DACYakZCla4</cp:keywords>
  <cp:lastModifiedBy>Cindy</cp:lastModifiedBy>
  <cp:revision>1</cp:revision>
  <dcterms:created xsi:type="dcterms:W3CDTF">2017-07-18T01:20:00Z</dcterms:created>
  <dcterms:modified xsi:type="dcterms:W3CDTF">2017-07-18T01:24:00Z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2017-06-14T00:00:00Z</vt:filetime>
  </property>
  <property fmtid="{D5CDD505-2E9C-101B-9397-08002B2CF9AE}" pid="3" name="Creator">
    <vt:lpwstr>Canva</vt:lpwstr>
  </property>
  <property fmtid="{D5CDD505-2E9C-101B-9397-08002B2CF9AE}" pid="4" name="LastSaved">
    <vt:filetime>2017-06-21T00:00:00Z</vt:filetime>
  </property>
</Properties>
</file>