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6AE" w:rsidRDefault="009426AE" w:rsidP="009426AE">
      <w:pPr>
        <w:pStyle w:val="BodyText"/>
        <w:ind w:left="180"/>
        <w:rPr>
          <w:rFonts w:ascii="Times New Roman"/>
          <w:i w:val="0"/>
          <w:sz w:val="20"/>
        </w:rPr>
      </w:pPr>
      <w:bookmarkStart w:id="0" w:name="_GoBack"/>
      <w:bookmarkEnd w:id="0"/>
    </w:p>
    <w:p w:rsidR="009426AE" w:rsidRDefault="00CB1939" w:rsidP="009426AE">
      <w:pPr>
        <w:pStyle w:val="BodyText"/>
        <w:ind w:left="180"/>
        <w:rPr>
          <w:rFonts w:ascii="Times New Roman"/>
          <w:i w:val="0"/>
          <w:sz w:val="20"/>
        </w:rPr>
      </w:pPr>
      <w:r>
        <w:rPr>
          <w:noProof/>
        </w:rPr>
        <mc:AlternateContent>
          <mc:Choice Requires="wpg">
            <w:drawing>
              <wp:anchor distT="0" distB="0" distL="114300" distR="114300" simplePos="0" relativeHeight="251659264" behindDoc="1" locked="0" layoutInCell="1" allowOverlap="1">
                <wp:simplePos x="0" y="0"/>
                <wp:positionH relativeFrom="page">
                  <wp:posOffset>0</wp:posOffset>
                </wp:positionH>
                <wp:positionV relativeFrom="page">
                  <wp:posOffset>0</wp:posOffset>
                </wp:positionV>
                <wp:extent cx="7556500" cy="3968750"/>
                <wp:effectExtent l="0" t="0" r="0" b="3175"/>
                <wp:wrapNone/>
                <wp:docPr id="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6500" cy="3968750"/>
                          <a:chOff x="0" y="0"/>
                          <a:chExt cx="11900" cy="6250"/>
                        </a:xfrm>
                      </wpg:grpSpPr>
                      <wps:wsp>
                        <wps:cNvPr id="6" name="Rectangle 15"/>
                        <wps:cNvSpPr>
                          <a:spLocks noChangeArrowheads="1"/>
                        </wps:cNvSpPr>
                        <wps:spPr bwMode="auto">
                          <a:xfrm>
                            <a:off x="0" y="0"/>
                            <a:ext cx="11900" cy="5485"/>
                          </a:xfrm>
                          <a:prstGeom prst="rect">
                            <a:avLst/>
                          </a:prstGeom>
                          <a:solidFill>
                            <a:srgbClr val="E2DD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379" y="3057"/>
                            <a:ext cx="9262" cy="31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0;margin-top:0;width:595pt;height:312.5pt;z-index:-251657216;mso-position-horizontal-relative:page;mso-position-vertical-relative:page" coordsize="11900,625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">
                <v:rect id="Rectangle 15" o:spid="_x0000_s1027" style="position:absolute;width:11900;height:54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POsQwQAA&#10;ANoAAAAPAAAAZHJzL2Rvd25yZXYueG1sRI9Bi8IwFITvC/6H8ARva2oPIrVRZFFYBAWr4vXRvG27&#10;27yUJtvWf28EweMwM98w6XowteiodZVlBbNpBII4t7riQsHlvPtcgHAeWWNtmRTcycF6NfpIMdG2&#10;5xN1mS9EgLBLUEHpfZNI6fKSDLqpbYiD92Nbgz7ItpC6xT7ATS3jKJpLgxWHhRIb+iop/8v+jYJt&#10;f463+033e6TsEOeZZX283pSajIfNEoSnwb/Dr/a3VjCH55VwA+Tq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eDzrEMEAAADaAAAADwAAAAAAAAAAAAAAAACXAgAAZHJzL2Rvd25y&#10;ZXYueG1sUEsFBgAAAAAEAAQA9QAAAIUDAAAAAA==&#10;" fillcolor="#e2ddc9"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8" type="#_x0000_t75" style="position:absolute;left:1379;top:3057;width:9262;height:3192;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B16&#10;QVTDAAAA2gAAAA8AAABkcnMvZG93bnJldi54bWxEj09rwkAUxO8Fv8PyBG91U4U2RFcpgn+uph70&#10;9si+ZlOzb2N2TeK3dwuFHoeZ+Q2zXA+2Fh21vnKs4G2agCAunK64VHD62r6mIHxA1lg7JgUP8rBe&#10;jV6WmGnX85G6PJQiQthnqMCE0GRS+sKQRT91DXH0vl1rMUTZllK32Ee4reUsSd6lxYrjgsGGNoaK&#10;a363Cvbz1Jwv+jq/Hbo+T4+X2f1H7pSajIfPBYhAQ/gP/7UPWsEH/F6JN0Cung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HXpBVMMAAADaAAAADwAAAAAAAAAAAAAAAACcAgAA&#10;ZHJzL2Rvd25yZXYueG1sUEsFBgAAAAAEAAQA9wAAAIwDAAAAAA==&#10;">
                  <v:imagedata r:id="rId6" o:title=""/>
                </v:shape>
                <w10:wrap anchorx="page" anchory="page"/>
              </v:group>
            </w:pict>
          </mc:Fallback>
        </mc:AlternateContent>
      </w:r>
    </w:p>
    <w:p w:rsidR="009426AE" w:rsidRDefault="009426AE" w:rsidP="009426AE">
      <w:pPr>
        <w:pStyle w:val="BodyText"/>
        <w:rPr>
          <w:rFonts w:ascii="Times New Roman"/>
          <w:i w:val="0"/>
          <w:sz w:val="20"/>
        </w:rPr>
      </w:pPr>
    </w:p>
    <w:p w:rsidR="009426AE" w:rsidRDefault="009426AE" w:rsidP="009426AE">
      <w:pPr>
        <w:pStyle w:val="BodyText"/>
        <w:spacing w:before="5"/>
        <w:rPr>
          <w:rFonts w:ascii="Times New Roman"/>
          <w:i w:val="0"/>
          <w:sz w:val="18"/>
        </w:rPr>
      </w:pPr>
    </w:p>
    <w:p w:rsidR="009426AE" w:rsidRDefault="006B1DE0" w:rsidP="006B1DE0">
      <w:pPr>
        <w:tabs>
          <w:tab w:val="left" w:pos="4434"/>
        </w:tabs>
        <w:spacing w:line="486" w:lineRule="exact"/>
        <w:ind w:left="2970" w:right="886"/>
        <w:rPr>
          <w:rFonts w:ascii="Arial Black"/>
          <w:b/>
          <w:sz w:val="35"/>
        </w:rPr>
      </w:pPr>
      <w:r>
        <w:rPr>
          <w:rFonts w:ascii="Arial Black"/>
          <w:b/>
          <w:color w:val="444440"/>
          <w:sz w:val="35"/>
        </w:rPr>
        <w:t xml:space="preserve">            S </w:t>
      </w:r>
      <w:r w:rsidR="009426AE">
        <w:rPr>
          <w:rFonts w:ascii="Arial Black"/>
          <w:b/>
          <w:color w:val="444440"/>
          <w:sz w:val="35"/>
        </w:rPr>
        <w:t>A</w:t>
      </w:r>
      <w:r w:rsidR="009426AE">
        <w:rPr>
          <w:rFonts w:ascii="Arial Black"/>
          <w:b/>
          <w:color w:val="444440"/>
          <w:spacing w:val="-50"/>
          <w:sz w:val="35"/>
        </w:rPr>
        <w:t xml:space="preserve"> </w:t>
      </w:r>
      <w:r>
        <w:rPr>
          <w:rFonts w:ascii="Arial Black"/>
          <w:b/>
          <w:color w:val="444440"/>
          <w:spacing w:val="-50"/>
          <w:sz w:val="35"/>
        </w:rPr>
        <w:t>M P L E  T E X T</w:t>
      </w:r>
    </w:p>
    <w:p w:rsidR="009426AE" w:rsidRDefault="009426AE" w:rsidP="009426AE">
      <w:pPr>
        <w:pStyle w:val="BodyText"/>
        <w:rPr>
          <w:rFonts w:ascii="Arial Black"/>
          <w:b/>
          <w:i w:val="0"/>
          <w:sz w:val="20"/>
        </w:rPr>
      </w:pPr>
    </w:p>
    <w:p w:rsidR="009426AE" w:rsidRDefault="00CB1939" w:rsidP="009426AE">
      <w:pPr>
        <w:pStyle w:val="BodyText"/>
        <w:rPr>
          <w:rFonts w:ascii="Arial Black"/>
          <w:b/>
          <w:i w:val="0"/>
          <w:sz w:val="20"/>
        </w:rPr>
      </w:pPr>
      <w:r>
        <w:rPr>
          <w:rFonts w:ascii="Verdana"/>
          <w:i w:val="0"/>
          <w:noProof/>
          <w:sz w:val="20"/>
        </w:rPr>
        <mc:AlternateContent>
          <mc:Choice Requires="wps">
            <w:drawing>
              <wp:anchor distT="0" distB="0" distL="114300" distR="114300" simplePos="0" relativeHeight="251660288" behindDoc="0" locked="0" layoutInCell="1" allowOverlap="1">
                <wp:simplePos x="0" y="0"/>
                <wp:positionH relativeFrom="column">
                  <wp:posOffset>857250</wp:posOffset>
                </wp:positionH>
                <wp:positionV relativeFrom="paragraph">
                  <wp:posOffset>55245</wp:posOffset>
                </wp:positionV>
                <wp:extent cx="5724525" cy="657225"/>
                <wp:effectExtent l="0" t="0" r="0" b="1905"/>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26AE" w:rsidRPr="002C3E0C" w:rsidRDefault="006B1DE0" w:rsidP="009426AE">
                            <w:pPr>
                              <w:jc w:val="center"/>
                              <w:rPr>
                                <w:rFonts w:ascii="Gill Sans MT" w:hAnsi="Gill Sans MT"/>
                                <w:sz w:val="96"/>
                                <w:szCs w:val="96"/>
                              </w:rPr>
                            </w:pPr>
                            <w:r>
                              <w:rPr>
                                <w:rFonts w:ascii="Gill Sans MT" w:hAnsi="Gill Sans MT"/>
                                <w:sz w:val="96"/>
                                <w:szCs w:val="96"/>
                              </w:rPr>
                              <w:t>TITLE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7" o:spid="_x0000_s1026" type="#_x0000_t202" style="position:absolute;margin-left:67.5pt;margin-top:4.35pt;width:450.75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" filled="f" stroked="f">
                <v:textbox>
                  <w:txbxContent>
                    <w:p w:rsidR="009426AE" w:rsidRPr="002C3E0C" w:rsidRDefault="006B1DE0" w:rsidP="009426AE">
                      <w:pPr>
                        <w:jc w:val="center"/>
                        <w:rPr>
                          <w:rFonts w:ascii="Gill Sans MT" w:hAnsi="Gill Sans MT"/>
                          <w:sz w:val="96"/>
                          <w:szCs w:val="96"/>
                        </w:rPr>
                      </w:pPr>
                      <w:r>
                        <w:rPr>
                          <w:rFonts w:ascii="Gill Sans MT" w:hAnsi="Gill Sans MT"/>
                          <w:sz w:val="96"/>
                          <w:szCs w:val="96"/>
                        </w:rPr>
                        <w:t>TITLE</w:t>
                      </w:r>
                    </w:p>
                  </w:txbxContent>
                </v:textbox>
              </v:shape>
            </w:pict>
          </mc:Fallback>
        </mc:AlternateContent>
      </w:r>
    </w:p>
    <w:p w:rsidR="009426AE" w:rsidRDefault="009426AE" w:rsidP="009426AE">
      <w:pPr>
        <w:pStyle w:val="BodyText"/>
        <w:spacing w:before="7"/>
        <w:rPr>
          <w:rFonts w:ascii="Arial Black"/>
          <w:b/>
          <w:i w:val="0"/>
        </w:rPr>
      </w:pPr>
    </w:p>
    <w:p w:rsidR="009426AE" w:rsidRDefault="009426AE" w:rsidP="009426AE">
      <w:pPr>
        <w:tabs>
          <w:tab w:val="left" w:pos="6245"/>
        </w:tabs>
        <w:spacing w:line="246" w:lineRule="exact"/>
        <w:ind w:left="1425" w:right="886"/>
        <w:rPr>
          <w:rFonts w:ascii="Verdana"/>
          <w:sz w:val="66"/>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rPr>
          <w:rFonts w:ascii="Verdana"/>
          <w:i w:val="0"/>
          <w:sz w:val="20"/>
        </w:rPr>
      </w:pPr>
    </w:p>
    <w:p w:rsidR="009426AE" w:rsidRDefault="009426AE" w:rsidP="009426AE">
      <w:pPr>
        <w:pStyle w:val="BodyText"/>
        <w:spacing w:before="5"/>
        <w:rPr>
          <w:rFonts w:ascii="Verdana"/>
          <w:i w:val="0"/>
          <w:sz w:val="21"/>
        </w:rPr>
      </w:pPr>
    </w:p>
    <w:p w:rsidR="009426AE" w:rsidRDefault="006B1DE0" w:rsidP="006B1DE0">
      <w:pPr>
        <w:tabs>
          <w:tab w:val="left" w:pos="5425"/>
          <w:tab w:val="left" w:pos="7426"/>
        </w:tabs>
        <w:spacing w:line="533" w:lineRule="exact"/>
        <w:ind w:left="3214" w:right="886"/>
        <w:rPr>
          <w:rFonts w:ascii="Arial Black"/>
          <w:b/>
          <w:sz w:val="39"/>
        </w:rPr>
      </w:pPr>
      <w:r>
        <w:rPr>
          <w:rFonts w:ascii="Arial Black"/>
          <w:b/>
          <w:color w:val="444440"/>
          <w:sz w:val="39"/>
        </w:rPr>
        <w:t xml:space="preserve">          </w:t>
      </w:r>
      <w:r w:rsidR="009426AE">
        <w:rPr>
          <w:rFonts w:ascii="Arial Black"/>
          <w:b/>
          <w:color w:val="444440"/>
          <w:sz w:val="39"/>
        </w:rPr>
        <w:t>H</w:t>
      </w:r>
      <w:r>
        <w:rPr>
          <w:rFonts w:ascii="Arial Black"/>
          <w:b/>
          <w:color w:val="444440"/>
          <w:sz w:val="39"/>
        </w:rPr>
        <w:t>EADING 1</w:t>
      </w:r>
    </w:p>
    <w:p w:rsidR="009426AE" w:rsidRDefault="009426AE" w:rsidP="009426AE">
      <w:pPr>
        <w:pStyle w:val="BodyText"/>
        <w:rPr>
          <w:rFonts w:ascii="Arial Black"/>
          <w:b/>
          <w:i w:val="0"/>
          <w:sz w:val="20"/>
        </w:rPr>
      </w:pPr>
    </w:p>
    <w:p w:rsidR="009426AE" w:rsidRDefault="006B1DE0" w:rsidP="009426AE">
      <w:pPr>
        <w:pStyle w:val="BodyText"/>
        <w:spacing w:before="234" w:line="271" w:lineRule="auto"/>
        <w:ind w:left="1561" w:right="1394"/>
        <w:jc w:val="center"/>
      </w:pPr>
      <w:r w:rsidRPr="006B1DE0">
        <w:rPr>
          <w:color w:val="444440"/>
          <w:w w:val="110"/>
        </w:rPr>
        <w:t>Lorem ipsum dolor sit amet, pri tale hinc aperiri ad, ad sit probo everti habemus. Quo ne debitis liberavisse, suas corrumpit scribentur ius ad. An sed etiam temporibus, at duo fabulas antiopam. Deleniti appetere ut mei, eam integre argumentum eu.</w:t>
      </w:r>
    </w:p>
    <w:p w:rsidR="009426AE" w:rsidRDefault="009426AE" w:rsidP="009426AE">
      <w:pPr>
        <w:pStyle w:val="BodyText"/>
        <w:spacing w:before="6"/>
        <w:rPr>
          <w:sz w:val="29"/>
        </w:rPr>
      </w:pPr>
    </w:p>
    <w:p w:rsidR="009426AE" w:rsidRDefault="006B1DE0" w:rsidP="006B1DE0">
      <w:pPr>
        <w:pStyle w:val="BodyText"/>
        <w:spacing w:line="271" w:lineRule="auto"/>
        <w:ind w:left="1408" w:right="1241"/>
        <w:jc w:val="center"/>
      </w:pPr>
      <w:r w:rsidRPr="006B1DE0">
        <w:rPr>
          <w:color w:val="444440"/>
          <w:w w:val="110"/>
        </w:rPr>
        <w:t>Ei vix delectus sensibus. An pri meis luptatum laboramus. Meis delicata explicari eos id. Putant utamur equidem ei mel, has in tota inermis, vis falli nominavi invenire ea.</w:t>
      </w:r>
      <w:r>
        <w:rPr>
          <w:color w:val="444440"/>
          <w:w w:val="110"/>
        </w:rPr>
        <w:t xml:space="preserve"> </w:t>
      </w:r>
      <w:r w:rsidRPr="006B1DE0">
        <w:rPr>
          <w:color w:val="444440"/>
          <w:w w:val="110"/>
        </w:rPr>
        <w:t>Ea eos convenire consetetur, pro case augue ex, pro eu ferri fabellas.</w:t>
      </w:r>
      <w:r>
        <w:rPr>
          <w:color w:val="444440"/>
          <w:w w:val="110"/>
        </w:rPr>
        <w:t xml:space="preserve"> </w:t>
      </w:r>
      <w:r w:rsidRPr="006B1DE0">
        <w:rPr>
          <w:color w:val="444440"/>
          <w:w w:val="110"/>
        </w:rPr>
        <w:t xml:space="preserve">Saepe exerci deleniti ex vel, in illud eripuit usu. </w:t>
      </w:r>
    </w:p>
    <w:p w:rsidR="009426AE" w:rsidRDefault="009426AE" w:rsidP="009426AE">
      <w:pPr>
        <w:pStyle w:val="BodyText"/>
        <w:spacing w:before="6"/>
        <w:rPr>
          <w:sz w:val="29"/>
        </w:rPr>
      </w:pPr>
    </w:p>
    <w:p w:rsidR="009426AE" w:rsidRDefault="006B1DE0" w:rsidP="009426AE">
      <w:pPr>
        <w:pStyle w:val="BodyText"/>
        <w:spacing w:line="271" w:lineRule="auto"/>
        <w:ind w:left="1561" w:right="1394"/>
        <w:jc w:val="center"/>
        <w:rPr>
          <w:color w:val="444440"/>
          <w:w w:val="110"/>
        </w:rPr>
      </w:pPr>
      <w:r w:rsidRPr="006B1DE0">
        <w:rPr>
          <w:color w:val="444440"/>
          <w:w w:val="110"/>
        </w:rPr>
        <w:t>Cu ludus numquam sea. Illum meliore perfecto ne ius, ea iudico laoreet vix. Eu cum omnes dolores, mel ea dolore omnium explicari. Ea im</w:t>
      </w:r>
      <w:r>
        <w:rPr>
          <w:color w:val="444440"/>
          <w:w w:val="110"/>
        </w:rPr>
        <w:t>petus principes adolescens duo.</w:t>
      </w:r>
    </w:p>
    <w:p w:rsidR="006B1DE0" w:rsidRDefault="006B1DE0" w:rsidP="009426AE">
      <w:pPr>
        <w:pStyle w:val="BodyText"/>
        <w:spacing w:line="271" w:lineRule="auto"/>
        <w:ind w:left="1561" w:right="1394"/>
        <w:jc w:val="center"/>
      </w:pPr>
    </w:p>
    <w:p w:rsidR="00237608" w:rsidRDefault="00CB1939" w:rsidP="006B1DE0">
      <w:r>
        <w:rPr>
          <w:noProof/>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ragraph">
                  <wp:posOffset>1271270</wp:posOffset>
                </wp:positionV>
                <wp:extent cx="7556500" cy="1351915"/>
                <wp:effectExtent l="0" t="4445" r="0" b="0"/>
                <wp:wrapNone/>
                <wp:docPr id="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6500" cy="1351915"/>
                          <a:chOff x="0" y="2002"/>
                          <a:chExt cx="11900" cy="2129"/>
                        </a:xfrm>
                      </wpg:grpSpPr>
                      <wps:wsp>
                        <wps:cNvPr id="2" name="Rectangle 12"/>
                        <wps:cNvSpPr>
                          <a:spLocks noChangeArrowheads="1"/>
                        </wps:cNvSpPr>
                        <wps:spPr bwMode="auto">
                          <a:xfrm>
                            <a:off x="0" y="2002"/>
                            <a:ext cx="11900" cy="2128"/>
                          </a:xfrm>
                          <a:prstGeom prst="rect">
                            <a:avLst/>
                          </a:prstGeom>
                          <a:solidFill>
                            <a:srgbClr val="DBE7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Text Box 13"/>
                        <wps:cNvSpPr txBox="1">
                          <a:spLocks noChangeArrowheads="1"/>
                        </wps:cNvSpPr>
                        <wps:spPr bwMode="auto">
                          <a:xfrm>
                            <a:off x="0" y="2002"/>
                            <a:ext cx="11900" cy="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26AE" w:rsidRDefault="009426AE" w:rsidP="009426AE">
                              <w:pPr>
                                <w:rPr>
                                  <w:i/>
                                  <w:sz w:val="26"/>
                                </w:rPr>
                              </w:pPr>
                            </w:p>
                            <w:p w:rsidR="006B1DE0" w:rsidRDefault="006B1DE0" w:rsidP="006B1DE0">
                              <w:pPr>
                                <w:tabs>
                                  <w:tab w:val="left" w:pos="1475"/>
                                  <w:tab w:val="left" w:pos="2281"/>
                                  <w:tab w:val="left" w:pos="3087"/>
                                  <w:tab w:val="left" w:pos="4114"/>
                                  <w:tab w:val="left" w:pos="4471"/>
                                </w:tabs>
                                <w:spacing w:line="360" w:lineRule="exact"/>
                                <w:ind w:left="2509" w:right="886" w:hanging="1618"/>
                                <w:jc w:val="center"/>
                                <w:rPr>
                                  <w:rFonts w:ascii="Arial Black"/>
                                  <w:b/>
                                  <w:color w:val="444440"/>
                                  <w:sz w:val="26"/>
                                </w:rPr>
                              </w:pPr>
                              <w:r>
                                <w:rPr>
                                  <w:rFonts w:ascii="Arial Black"/>
                                  <w:b/>
                                  <w:color w:val="444440"/>
                                  <w:sz w:val="26"/>
                                </w:rPr>
                                <w:t xml:space="preserve">Contact Number </w:t>
                              </w:r>
                              <w:r>
                                <w:rPr>
                                  <w:rFonts w:ascii="Arial Black"/>
                                  <w:b/>
                                  <w:color w:val="444440"/>
                                  <w:w w:val="180"/>
                                  <w:sz w:val="26"/>
                                </w:rPr>
                                <w:t xml:space="preserve">| </w:t>
                              </w:r>
                              <w:r>
                                <w:rPr>
                                  <w:rFonts w:ascii="Arial Black"/>
                                  <w:b/>
                                  <w:color w:val="444440"/>
                                  <w:sz w:val="26"/>
                                </w:rPr>
                                <w:t>WEBSITE</w:t>
                              </w:r>
                            </w:p>
                            <w:p w:rsidR="009426AE" w:rsidRDefault="006B1DE0" w:rsidP="006B1DE0">
                              <w:pPr>
                                <w:tabs>
                                  <w:tab w:val="left" w:pos="1475"/>
                                  <w:tab w:val="left" w:pos="2281"/>
                                  <w:tab w:val="left" w:pos="3087"/>
                                  <w:tab w:val="left" w:pos="4114"/>
                                  <w:tab w:val="left" w:pos="4471"/>
                                </w:tabs>
                                <w:spacing w:line="360" w:lineRule="exact"/>
                                <w:ind w:left="2509" w:right="886" w:hanging="1618"/>
                                <w:jc w:val="center"/>
                                <w:rPr>
                                  <w:rFonts w:ascii="Arial Black"/>
                                  <w:b/>
                                  <w:sz w:val="26"/>
                                </w:rPr>
                              </w:pPr>
                              <w:r>
                                <w:rPr>
                                  <w:rFonts w:ascii="Arial Black"/>
                                  <w:b/>
                                  <w:color w:val="444440"/>
                                  <w:sz w:val="26"/>
                                </w:rPr>
                                <w:t xml:space="preserve">          Email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7" style="position:absolute;margin-left:0;margin-top:100.1pt;width:595pt;height:106.45pt;z-index:251658240;mso-position-horizontal-relative:page" coordorigin=",2002" coordsize="11900,212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">
                <v:rect id="Rectangle 12" o:spid="_x0000_s1028" style="position:absolute;top:2002;width:11900;height:212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YHj4wgAA&#10;ANoAAAAPAAAAZHJzL2Rvd25yZXYueG1sRI9Bi8IwFITvC/6H8ARvmupBpBpFBUUPCuvuD3g2z7ba&#10;vNQm2tZfbxaEPQ4z8w0zWzSmEE+qXG5ZwXAQgSBOrM45VfD7s+lPQDiPrLGwTApacrCYd75mGGtb&#10;8zc9Tz4VAcIuRgWZ92UspUsyMugGtiQO3sVWBn2QVSp1hXWAm0KOomgsDeYcFjIsaZ1Rcjs9jIJo&#10;ldaPtm7vB7rQ+LXH4/Z6PirV6zbLKQhPjf8Pf9o7rWAEf1fCDZDzN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VgePjCAAAA2gAAAA8AAAAAAAAAAAAAAAAAlwIAAGRycy9kb3du&#10;cmV2LnhtbFBLBQYAAAAABAAEAPUAAACGAwAAAAA=&#10;" fillcolor="#dbe7ca" stroked="f"/>
                <v:shape id="Text Box 13" o:spid="_x0000_s1029" type="#_x0000_t202" style="position:absolute;top:2002;width:11900;height:212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wjLAwwAA&#10;ANoAAAAPAAAAZHJzL2Rvd25yZXYueG1sRI9Ba8JAFITvBf/D8gRvdWMFqdFVRCwUhGKMB4/P7DNZ&#10;zL6N2a3Gf98VCh6HmfmGmS87W4sbtd44VjAaJiCIC6cNlwoO+df7JwgfkDXWjknBgzwsF723Oaba&#10;3Tmj2z6UIkLYp6igCqFJpfRFRRb90DXE0Tu71mKIsi2lbvEe4baWH0kykRYNx4UKG1pXVFz2v1bB&#10;6sjZxlx/TrvsnJk8nya8nVyUGvS71QxEoC68wv/tb61gDM8r8QbIx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3wjLAwwAAANoAAAAPAAAAAAAAAAAAAAAAAJcCAABkcnMvZG93&#10;bnJldi54bWxQSwUGAAAAAAQABAD1AAAAhwMAAAAA&#10;" filled="f" stroked="f">
                  <v:textbox inset="0,0,0,0">
                    <w:txbxContent>
                      <w:p w:rsidR="009426AE" w:rsidRDefault="009426AE" w:rsidP="009426AE">
                        <w:pPr>
                          <w:rPr>
                            <w:i/>
                            <w:sz w:val="26"/>
                          </w:rPr>
                        </w:pPr>
                      </w:p>
                      <w:p w:rsidR="006B1DE0" w:rsidRDefault="006B1DE0" w:rsidP="006B1DE0">
                        <w:pPr>
                          <w:tabs>
                            <w:tab w:val="left" w:pos="1475"/>
                            <w:tab w:val="left" w:pos="2281"/>
                            <w:tab w:val="left" w:pos="3087"/>
                            <w:tab w:val="left" w:pos="4114"/>
                            <w:tab w:val="left" w:pos="4471"/>
                          </w:tabs>
                          <w:spacing w:line="360" w:lineRule="exact"/>
                          <w:ind w:left="2509" w:right="886" w:hanging="1618"/>
                          <w:jc w:val="center"/>
                          <w:rPr>
                            <w:rFonts w:ascii="Arial Black"/>
                            <w:b/>
                            <w:color w:val="444440"/>
                            <w:sz w:val="26"/>
                          </w:rPr>
                        </w:pPr>
                        <w:r>
                          <w:rPr>
                            <w:rFonts w:ascii="Arial Black"/>
                            <w:b/>
                            <w:color w:val="444440"/>
                            <w:sz w:val="26"/>
                          </w:rPr>
                          <w:t xml:space="preserve">Contact Number </w:t>
                        </w:r>
                        <w:r>
                          <w:rPr>
                            <w:rFonts w:ascii="Arial Black"/>
                            <w:b/>
                            <w:color w:val="444440"/>
                            <w:w w:val="180"/>
                            <w:sz w:val="26"/>
                          </w:rPr>
                          <w:t xml:space="preserve">| </w:t>
                        </w:r>
                        <w:r>
                          <w:rPr>
                            <w:rFonts w:ascii="Arial Black"/>
                            <w:b/>
                            <w:color w:val="444440"/>
                            <w:sz w:val="26"/>
                          </w:rPr>
                          <w:t>WEBSITE</w:t>
                        </w:r>
                      </w:p>
                      <w:p w:rsidR="009426AE" w:rsidRDefault="006B1DE0" w:rsidP="006B1DE0">
                        <w:pPr>
                          <w:tabs>
                            <w:tab w:val="left" w:pos="1475"/>
                            <w:tab w:val="left" w:pos="2281"/>
                            <w:tab w:val="left" w:pos="3087"/>
                            <w:tab w:val="left" w:pos="4114"/>
                            <w:tab w:val="left" w:pos="4471"/>
                          </w:tabs>
                          <w:spacing w:line="360" w:lineRule="exact"/>
                          <w:ind w:left="2509" w:right="886" w:hanging="1618"/>
                          <w:jc w:val="center"/>
                          <w:rPr>
                            <w:rFonts w:ascii="Arial Black"/>
                            <w:b/>
                            <w:sz w:val="26"/>
                          </w:rPr>
                        </w:pPr>
                        <w:r>
                          <w:rPr>
                            <w:rFonts w:ascii="Arial Black"/>
                            <w:b/>
                            <w:color w:val="444440"/>
                            <w:sz w:val="26"/>
                          </w:rPr>
                          <w:t xml:space="preserve">          Email</w:t>
                        </w:r>
                      </w:p>
                    </w:txbxContent>
                  </v:textbox>
                </v:shape>
                <w10:wrap anchorx="page"/>
              </v:group>
            </w:pict>
          </mc:Fallback>
        </mc:AlternateContent>
      </w:r>
      <w:r w:rsidR="006B1DE0" w:rsidRPr="006B1DE0">
        <w:rPr>
          <w:color w:val="444440"/>
          <w:w w:val="110"/>
        </w:rPr>
        <w:t>Idque rationibus eu pro. Qui in quidam legendos electram, habemus deseruisse ad nec. Dicant doctus vis in, duo no mundi exerci appellantur.</w:t>
      </w:r>
      <w:r w:rsidR="009426AE">
        <w:rPr>
          <w:rFonts w:ascii="Times New Roman"/>
          <w:i/>
          <w:sz w:val="20"/>
        </w:rPr>
        <w:br w:type="page"/>
      </w:r>
    </w:p>
    <w:sectPr w:rsidR="00237608" w:rsidSect="009426AE">
      <w:type w:val="continuous"/>
      <w:pgSz w:w="11900" w:h="16840"/>
      <w:pgMar w:top="0" w:right="290" w:bottom="0" w:left="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Black">
    <w:panose1 w:val="020B0A0402010202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Gill Sans MT">
    <w:panose1 w:val="020B0502020104020203"/>
    <w:charset w:val="00"/>
    <w:family w:val="auto"/>
    <w:pitch w:val="variable"/>
    <w:sig w:usb0="00000003" w:usb1="00000000" w:usb2="00000000" w:usb3="00000000" w:csb0="00000003"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411"/>
    <w:rsid w:val="00174957"/>
    <w:rsid w:val="00237608"/>
    <w:rsid w:val="002C3E0C"/>
    <w:rsid w:val="006B1DE0"/>
    <w:rsid w:val="007E1411"/>
    <w:rsid w:val="009426AE"/>
    <w:rsid w:val="00CB1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Mac%20HD:Users:Cindy:Dropbox:-Clients:Amy%20Harrop:amy-products:OnePagePP:Upsell2Templates:New%20Templates:Template%20Format:Light%20Brown%20With%20Phot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Light Brown With Photo.dotx</Template>
  <TotalTime>0</TotalTime>
  <Pages>2</Pages>
  <Words>140</Words>
  <Characters>800</Characters>
  <Application>Microsoft Macintosh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Simple Pastel Photo Weekly Report</vt:lpstr>
    </vt:vector>
  </TitlesOfParts>
  <Company>Microsoft</Company>
  <LinksUpToDate>false</LinksUpToDate>
  <CharactersWithSpaces>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Simple Pastel Photo Weekly Report</dc:title>
  <dc:creator>Cindy</dc:creator>
  <cp:keywords>DACYgZ_nfSU</cp:keywords>
  <cp:lastModifiedBy>Cindy</cp:lastModifiedBy>
  <cp:revision>1</cp:revision>
  <dcterms:created xsi:type="dcterms:W3CDTF">2017-07-18T01:20:00Z</dcterms:created>
  <dcterms:modified xsi:type="dcterms:W3CDTF">2017-07-18T01:24:00Z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2017-06-15T00:00:00Z</vt:filetime>
  </property>
  <property fmtid="{D5CDD505-2E9C-101B-9397-08002B2CF9AE}" pid="3" name="Creator">
    <vt:lpwstr>Canva</vt:lpwstr>
  </property>
  <property fmtid="{D5CDD505-2E9C-101B-9397-08002B2CF9AE}" pid="4" name="LastSaved">
    <vt:filetime>2017-06-21T00:00:00Z</vt:filetime>
  </property>
</Properties>
</file>