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EF2" w:rsidRDefault="00972AC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D353A85" wp14:editId="7E12F979">
            <wp:simplePos x="0" y="0"/>
            <wp:positionH relativeFrom="page">
              <wp:posOffset>628650</wp:posOffset>
            </wp:positionH>
            <wp:positionV relativeFrom="paragraph">
              <wp:posOffset>-342899</wp:posOffset>
            </wp:positionV>
            <wp:extent cx="6419850" cy="8686800"/>
            <wp:effectExtent l="323850" t="323850" r="323850" b="3238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eekly Bullet Journal template.jpg"/>
                    <pic:cNvPicPr/>
                  </pic:nvPicPr>
                  <pic:blipFill>
                    <a:blip r:embed="rId7" cstate="print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86868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  <w:bookmarkStart w:id="0" w:name="_GoBack"/>
      <w:bookmarkEnd w:id="0"/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>
      <w:pPr>
        <w:rPr>
          <w:noProof/>
        </w:rPr>
      </w:pPr>
    </w:p>
    <w:p w:rsidR="00AF3273" w:rsidRDefault="00AF3273"/>
    <w:sectPr w:rsidR="00AF327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428" w:rsidRDefault="00B15428" w:rsidP="000A1981">
      <w:pPr>
        <w:spacing w:after="0" w:line="240" w:lineRule="auto"/>
      </w:pPr>
      <w:r>
        <w:separator/>
      </w:r>
    </w:p>
  </w:endnote>
  <w:endnote w:type="continuationSeparator" w:id="0">
    <w:p w:rsidR="00B15428" w:rsidRDefault="00B15428" w:rsidP="000A1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428" w:rsidRDefault="00B15428" w:rsidP="000A1981">
      <w:pPr>
        <w:spacing w:after="0" w:line="240" w:lineRule="auto"/>
      </w:pPr>
      <w:r>
        <w:separator/>
      </w:r>
    </w:p>
  </w:footnote>
  <w:footnote w:type="continuationSeparator" w:id="0">
    <w:p w:rsidR="00B15428" w:rsidRDefault="00B15428" w:rsidP="000A1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81" w:rsidRDefault="000A198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-133349</wp:posOffset>
              </wp:positionV>
              <wp:extent cx="7000875" cy="9315450"/>
              <wp:effectExtent l="19050" t="19050" r="28575" b="1905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00875" cy="9315450"/>
                      </a:xfrm>
                      <a:prstGeom prst="rect">
                        <a:avLst/>
                      </a:prstGeom>
                      <a:ln w="38100"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B113CB0" id="Rectangle 2" o:spid="_x0000_s1026" style="position:absolute;margin-left:-42pt;margin-top:-10.5pt;width:551.25pt;height:7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" fillcolor="white [3201]" strokecolor="#00b0f0" strokeweight="3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32"/>
    <w:rsid w:val="00011D13"/>
    <w:rsid w:val="000A1981"/>
    <w:rsid w:val="001958E8"/>
    <w:rsid w:val="004F6AAB"/>
    <w:rsid w:val="00540B11"/>
    <w:rsid w:val="008F1531"/>
    <w:rsid w:val="008F6966"/>
    <w:rsid w:val="00972AC5"/>
    <w:rsid w:val="009B51E1"/>
    <w:rsid w:val="00A57732"/>
    <w:rsid w:val="00AF3273"/>
    <w:rsid w:val="00B15428"/>
    <w:rsid w:val="00B8735C"/>
    <w:rsid w:val="00E9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981"/>
  </w:style>
  <w:style w:type="paragraph" w:styleId="Footer">
    <w:name w:val="footer"/>
    <w:basedOn w:val="Normal"/>
    <w:link w:val="FooterChar"/>
    <w:uiPriority w:val="99"/>
    <w:unhideWhenUsed/>
    <w:rsid w:val="000A1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9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981"/>
  </w:style>
  <w:style w:type="paragraph" w:styleId="Footer">
    <w:name w:val="footer"/>
    <w:basedOn w:val="Normal"/>
    <w:link w:val="FooterChar"/>
    <w:uiPriority w:val="99"/>
    <w:unhideWhenUsed/>
    <w:rsid w:val="000A1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Weekly Bullet Journal</Template>
  <TotalTime>0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amaryllis</dc:creator>
  <cp:lastModifiedBy>amaryllis</cp:lastModifiedBy>
  <cp:revision>2</cp:revision>
  <dcterms:created xsi:type="dcterms:W3CDTF">2017-05-10T13:33:00Z</dcterms:created>
  <dcterms:modified xsi:type="dcterms:W3CDTF">2017-05-10T13:33:00Z</dcterms:modified>
</cp:coreProperties>
</file>