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295F" w:rsidRDefault="007B1CFE">
      <w:pPr>
        <w:pStyle w:val="BodyText"/>
        <w:rPr>
          <w:rFonts w:ascii="Times New Roman"/>
        </w:rPr>
      </w:pPr>
      <w:r>
        <w:rPr>
          <w:noProof/>
        </w:rPr>
        <w:pict>
          <v:group id="_x0000_s1112" style="position:absolute;margin-left:7.6pt;margin-top:-.1pt;width:533.95pt;height:710.4pt;z-index:-251658240" coordorigin="772,818" coordsize="10679,1420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10" type="#_x0000_t75" style="position:absolute;left:1422;top:2326;width:3888;height:638" filled="t" fillcolor="#4bacc6 [3208]" stroked="t" strokecolor="#f2f2f2 [3041]" strokeweight="3pt">
              <v:imagedata r:id="rId5" o:title=""/>
              <v:shadow type="perspective" color="#205867 [1608]" opacity=".5" offset="1pt" offset2="-1pt"/>
            </v:shape>
            <v:shape id="_x0000_s1109" type="#_x0000_t75" style="position:absolute;left:6124;top:2346;width:3068;height:638" filled="t" fillcolor="#4bacc6 [3208]" stroked="t" strokecolor="#f2f2f2 [3041]" strokeweight="3pt">
              <v:imagedata r:id="rId6" o:title=""/>
              <v:shadow type="perspective" color="#205867 [1608]" opacity=".5" offset="1pt" offset2="-1pt"/>
            </v:shape>
            <v:shape id="_x0000_s1108" type="#_x0000_t75" style="position:absolute;left:1104;top:991;width:10041;height:1415" filled="t" fillcolor="#4bacc6 [3208]" stroked="t" strokecolor="#f2f2f2 [3041]" strokeweight="3pt">
              <v:imagedata r:id="rId7" o:title=""/>
              <v:shadow type="perspective" color="#205867 [1608]" opacity=".5" offset="1pt" offset2="-1pt"/>
            </v:shape>
            <v:line id="_x0000_s1107" style="position:absolute" from="777,832" to="11325,832" strokecolor="#f2f2f2 [3041]" strokeweight="3pt">
              <v:shadow type="perspective" color="#205867 [1608]" opacity=".5" offset="1pt" offset2="-1pt"/>
            </v:line>
            <v:shape id="_x0000_s1106" style="position:absolute;left:11311;top:824;width:121;height:15" coordorigin="11311,824" coordsize="121,15" path="m11428,824r-114,l11311,828r,8l11314,839r114,l11431,836r,-8l11428,824xe" fillcolor="#4bacc6 [3208]" strokecolor="#f2f2f2 [3041]" strokeweight="3pt">
              <v:shadow type="perspective" color="#205867 [1608]" opacity=".5" offset="1pt" offset2="-1pt"/>
              <v:path arrowok="t"/>
            </v:shape>
            <v:shape id="_x0000_s1105" style="position:absolute;left:785;top:824;width:2;height:12980" coordorigin="785,824" coordsize="0,12980" o:spt="100" adj="0,,0" path="m785,824r,6231m785,7037r,6095m785,13085r,719e" fillcolor="#4bacc6 [3208]" strokecolor="#f2f2f2 [3041]" strokeweight="3pt">
              <v:stroke joinstyle="round"/>
              <v:shadow type="perspective" color="#205867 [1608]" opacity=".5" offset="1pt" offset2="-1pt"/>
              <v:formulas/>
              <v:path arrowok="t" o:connecttype="segments"/>
            </v:shape>
            <v:shape id="_x0000_s1104" style="position:absolute;left:11424;top:824;width:2;height:8582" coordorigin="11424,824" coordsize="0,8582" o:spt="100" adj="0,,0" path="m11424,5247r,4159m11424,824r,3262e" fillcolor="#4bacc6 [3208]" strokecolor="#f2f2f2 [3041]" strokeweight="3pt">
              <v:stroke joinstyle="round"/>
              <v:shadow type="perspective" color="#205867 [1608]" opacity=".5" offset="1pt" offset2="-1pt"/>
              <v:formulas/>
              <v:path arrowok="t" o:connecttype="segments"/>
            </v:shape>
            <v:line id="_x0000_s1103" style="position:absolute" from="1076,1130" to="11132,1130" strokecolor="#f2f2f2 [3041]" strokeweight="3pt">
              <v:shadow type="perspective" color="#205867 [1608]" opacity=".5" offset="1pt" offset2="-1pt"/>
            </v:line>
            <v:shape id="_x0000_s1102" style="position:absolute;left:1084;top:1123;width:2;height:13603" coordorigin="1084,1123" coordsize="0,13603" o:spt="100" adj="0,,0" path="m1084,1123r,5036m1084,6144r,4049m1084,11353r,3373e" fillcolor="#4bacc6 [3208]" strokecolor="#f2f2f2 [3041]" strokeweight="3pt">
              <v:stroke joinstyle="round"/>
              <v:shadow type="perspective" color="#205867 [1608]" opacity=".5" offset="1pt" offset2="-1pt"/>
              <v:formulas/>
              <v:path arrowok="t" o:connecttype="segments"/>
            </v:shape>
            <v:line id="_x0000_s1101" style="position:absolute" from="11125,4254" to="11125,9107" strokecolor="#f2f2f2 [3041]" strokeweight="3pt">
              <v:shadow type="perspective" color="#205867 [1608]" opacity=".5" offset="1pt" offset2="-1pt"/>
            </v:line>
            <v:shape id="_x0000_s1100" style="position:absolute;left:791;top:818;width:10653;height:303" coordorigin="791,818" coordsize="10653,303" path="m11443,1046r-5,-28l11425,999r7,-35l11421,907r-32,-47l11343,829r-57,-11l938,818r-57,11l834,860r-31,47l791,964r12,57l813,1036r-2,10l817,1075r15,23l856,1114r28,6l11370,1120r29,-6l11422,1098r16,-23l11443,1046e" fillcolor="#4bacc6 [3208]" strokecolor="#f2f2f2 [3041]" strokeweight="3pt">
              <v:fill opacity="17478f"/>
              <v:shadow type="perspective" color="#205867 [1608]" opacity=".5" offset="1pt" offset2="-1pt"/>
              <v:path arrowok="t"/>
            </v:shape>
            <v:line id="_x0000_s1099" style="position:absolute" from="1399,2299" to="1399,6457" strokecolor="#f2f2f2 [3041]" strokeweight="3pt">
              <v:shadow type="perspective" color="#205867 [1608]" opacity=".5" offset="1pt" offset2="-1pt"/>
            </v:line>
            <v:shape id="_x0000_s1098" type="#_x0000_t75" style="position:absolute;left:1214;top:2170;width:418;height:318" filled="t" fillcolor="#4bacc6 [3208]" stroked="t" strokecolor="#f2f2f2 [3041]" strokeweight="3pt">
              <v:imagedata r:id="rId8" o:title=""/>
              <v:shadow type="perspective" color="#205867 [1608]" opacity=".5" offset="1pt" offset2="-1pt"/>
            </v:shape>
            <v:shape id="_x0000_s1097" type="#_x0000_t75" style="position:absolute;left:1210;top:2463;width:112;height:116" filled="t" fillcolor="#4bacc6 [3208]" stroked="t" strokecolor="#f2f2f2 [3041]" strokeweight="3pt">
              <v:imagedata r:id="rId9" o:title=""/>
              <v:shadow type="perspective" color="#205867 [1608]" opacity=".5" offset="1pt" offset2="-1pt"/>
            </v:shape>
            <v:shape id="_x0000_s1096" type="#_x0000_t75" style="position:absolute;left:1266;top:2167;width:444;height:427" filled="t" fillcolor="#4bacc6 [3208]" stroked="t" strokecolor="#f2f2f2 [3041]" strokeweight="3pt">
              <v:imagedata r:id="rId10" o:title=""/>
              <v:shadow type="perspective" color="#205867 [1608]" opacity=".5" offset="1pt" offset2="-1pt"/>
            </v:shape>
            <v:line id="_x0000_s1095" style="position:absolute" from="1399,6443" to="1399,7932" strokecolor="#f2f2f2 [3041]" strokeweight="3pt">
              <v:shadow type="perspective" color="#205867 [1608]" opacity=".5" offset="1pt" offset2="-1pt"/>
            </v:line>
            <v:shape id="_x0000_s1094" type="#_x0000_t75" style="position:absolute;left:5928;top:2170;width:486;height:423" filled="t" fillcolor="#4bacc6 [3208]" stroked="t" strokecolor="#f2f2f2 [3041]" strokeweight="3pt">
              <v:imagedata r:id="rId11" o:title=""/>
              <v:shadow type="perspective" color="#205867 [1608]" opacity=".5" offset="1pt" offset2="-1pt"/>
            </v:shape>
            <v:line id="_x0000_s1093" style="position:absolute" from="6385,4378" to="10543,4378" strokecolor="#f2f2f2 [3041]" strokeweight="3pt">
              <v:shadow type="perspective" color="#205867 [1608]" opacity=".5" offset="1pt" offset2="-1pt"/>
            </v:line>
            <v:line id="_x0000_s1092" style="position:absolute" from="6385,4677" to="10543,4677" strokecolor="#f2f2f2 [3041]" strokeweight="3pt">
              <v:shadow type="perspective" color="#205867 [1608]" opacity=".5" offset="1pt" offset2="-1pt"/>
            </v:line>
            <v:shape id="_x0000_s1091" style="position:absolute;left:6385;top:4976;width:4170;height:279" coordorigin="6385,4976" coordsize="4170,279" o:spt="100" adj="0,,0" path="m6385,4976r4158,m6396,5255r4159,e" fillcolor="#4bacc6 [3208]" strokecolor="#f2f2f2 [3041]" strokeweight="3pt">
              <v:stroke joinstyle="round"/>
              <v:shadow type="perspective" color="#205867 [1608]" opacity=".5" offset="1pt" offset2="-1pt"/>
              <v:formulas/>
              <v:path arrowok="t" o:connecttype="segments"/>
            </v:shape>
            <v:line id="_x0000_s1090" style="position:absolute" from="6385,5553" to="10543,5553" strokecolor="#f2f2f2 [3041]" strokeweight="3pt">
              <v:shadow type="perspective" color="#205867 [1608]" opacity=".5" offset="1pt" offset2="-1pt"/>
            </v:line>
            <v:line id="_x0000_s1089" style="position:absolute" from="6385,5852" to="10543,5852" strokecolor="#f2f2f2 [3041]" strokeweight="3pt">
              <v:shadow type="perspective" color="#205867 [1608]" opacity=".5" offset="1pt" offset2="-1pt"/>
            </v:line>
            <v:line id="_x0000_s1088" style="position:absolute" from="6385,6151" to="10543,6151" strokecolor="#f2f2f2 [3041]" strokeweight="3pt">
              <v:shadow type="perspective" color="#205867 [1608]" opacity=".5" offset="1pt" offset2="-1pt"/>
            </v:line>
            <v:line id="_x0000_s1087" style="position:absolute" from="6385,6450" to="10543,6450" strokecolor="#f2f2f2 [3041]" strokeweight="3pt">
              <v:shadow type="perspective" color="#205867 [1608]" opacity=".5" offset="1pt" offset2="-1pt"/>
            </v:line>
            <v:shape id="_x0000_s1086" style="position:absolute;left:6385;top:6749;width:4170;height:279" coordorigin="6385,6749" coordsize="4170,279" o:spt="100" adj="0,,0" path="m6385,6749r4158,m6396,7028r4159,e" fillcolor="#4bacc6 [3208]" strokecolor="#f2f2f2 [3041]" strokeweight="3pt">
              <v:stroke joinstyle="round"/>
              <v:shadow type="perspective" color="#205867 [1608]" opacity=".5" offset="1pt" offset2="-1pt"/>
              <v:formulas/>
              <v:path arrowok="t" o:connecttype="segments"/>
            </v:shape>
            <v:line id="_x0000_s1085" style="position:absolute" from="6385,7327" to="10543,7327" strokecolor="#f2f2f2 [3041]" strokeweight="3pt">
              <v:shadow type="perspective" color="#205867 [1608]" opacity=".5" offset="1pt" offset2="-1pt"/>
            </v:line>
            <v:line id="_x0000_s1084" style="position:absolute" from="6385,7626" to="10543,7626" strokecolor="#f2f2f2 [3041]" strokeweight="3pt">
              <v:shadow type="perspective" color="#205867 [1608]" opacity=".5" offset="1pt" offset2="-1pt"/>
            </v:line>
            <v:line id="_x0000_s1083" style="position:absolute" from="6113,6443" to="6113,7932" strokecolor="#f2f2f2 [3041]" strokeweight="3pt">
              <v:shadow type="perspective" color="#205867 [1608]" opacity=".5" offset="1pt" offset2="-1pt"/>
            </v:line>
            <v:line id="_x0000_s1082" style="position:absolute" from="6385,3203" to="10543,3203" strokecolor="#f2f2f2 [3041]" strokeweight="3pt">
              <v:shadow type="perspective" color="#205867 [1608]" opacity=".5" offset="1pt" offset2="-1pt"/>
            </v:line>
            <v:line id="_x0000_s1081" style="position:absolute" from="5815,2299" to="5815,7932" strokecolor="#f2f2f2 [3041]" strokeweight="3pt">
              <v:shadow type="perspective" color="#205867 [1608]" opacity=".5" offset="1pt" offset2="-1pt"/>
            </v:line>
            <v:line id="_x0000_s1080" style="position:absolute" from="1392,2306" to="5815,2306" strokecolor="#f2f2f2 [3041]" strokeweight="3pt">
              <v:shadow type="perspective" color="#205867 [1608]" opacity=".5" offset="1pt" offset2="-1pt"/>
            </v:line>
            <v:line id="_x0000_s1079" style="position:absolute" from="6113,2309" to="6113,6457" strokecolor="#f2f2f2 [3041]" strokeweight="3pt">
              <v:shadow type="perspective" color="#205867 [1608]" opacity=".5" offset="1pt" offset2="-1pt"/>
            </v:line>
            <v:line id="_x0000_s1078" style="position:absolute" from="6106,2316" to="10842,2316" strokecolor="#f2f2f2 [3041]" strokeweight="3pt">
              <v:shadow type="perspective" color="#205867 [1608]" opacity=".5" offset="1pt" offset2="-1pt"/>
            </v:line>
            <v:shape id="_x0000_s1077" type="#_x0000_t75" style="position:absolute;left:5929;top:2475;width:109;height:103" filled="t" fillcolor="#4bacc6 [3208]" stroked="t" strokecolor="#f2f2f2 [3041]" strokeweight="3pt">
              <v:imagedata r:id="rId12" o:title=""/>
              <v:shadow type="perspective" color="#205867 [1608]" opacity=".5" offset="1pt" offset2="-1pt"/>
            </v:shape>
            <v:shape id="_x0000_s1076" type="#_x0000_t75" style="position:absolute;left:6293;top:2168;width:101;height:106" filled="t" fillcolor="#4bacc6 [3208]" stroked="t" strokecolor="#f2f2f2 [3041]" strokeweight="3pt">
              <v:imagedata r:id="rId13" o:title=""/>
              <v:shadow type="perspective" color="#205867 [1608]" opacity=".5" offset="1pt" offset2="-1pt"/>
            </v:shape>
            <v:shape id="_x0000_s1075" style="position:absolute;left:1654;top:3183;width:3860;height:299" coordorigin="1654,3183" coordsize="3860,299" o:spt="100" adj="0,,0" path="m1654,3481r3818,m1654,3183r3860,e" fillcolor="#4bacc6 [3208]" strokecolor="#f2f2f2 [3041]" strokeweight="3pt">
              <v:stroke joinstyle="round"/>
              <v:shadow type="perspective" color="#205867 [1608]" opacity=".5" offset="1pt" offset2="-1pt"/>
              <v:formulas/>
              <v:path arrowok="t" o:connecttype="segments"/>
            </v:shape>
            <v:line id="_x0000_s1074" style="position:absolute" from="1654,3780" to="5514,3780" strokecolor="#f2f2f2 [3041]" strokeweight="3pt">
              <v:shadow type="perspective" color="#205867 [1608]" opacity=".5" offset="1pt" offset2="-1pt"/>
            </v:line>
            <v:line id="_x0000_s1073" style="position:absolute" from="1654,4079" to="5514,4079" strokecolor="#f2f2f2 [3041]" strokeweight="3pt">
              <v:shadow type="perspective" color="#205867 [1608]" opacity=".5" offset="1pt" offset2="-1pt"/>
            </v:line>
            <v:line id="_x0000_s1072" style="position:absolute" from="1654,4378" to="5514,4378" strokecolor="#f2f2f2 [3041]" strokeweight="3pt">
              <v:shadow type="perspective" color="#205867 [1608]" opacity=".5" offset="1pt" offset2="-1pt"/>
            </v:line>
            <v:line id="_x0000_s1071" style="position:absolute" from="1654,4677" to="5514,4677" strokecolor="#f2f2f2 [3041]" strokeweight="3pt">
              <v:shadow type="perspective" color="#205867 [1608]" opacity=".5" offset="1pt" offset2="-1pt"/>
            </v:line>
            <v:line id="_x0000_s1070" style="position:absolute" from="1654,5255" to="5514,5255" strokecolor="#f2f2f2 [3041]" strokeweight="3pt">
              <v:shadow type="perspective" color="#205867 [1608]" opacity=".5" offset="1pt" offset2="-1pt"/>
            </v:line>
            <v:line id="_x0000_s1069" style="position:absolute" from="1654,5553" to="5514,5553" strokecolor="#f2f2f2 [3041]" strokeweight="3pt">
              <v:shadow type="perspective" color="#205867 [1608]" opacity=".5" offset="1pt" offset2="-1pt"/>
            </v:line>
            <v:line id="_x0000_s1068" style="position:absolute" from="1654,5852" to="5514,5852" strokecolor="#f2f2f2 [3041]" strokeweight="3pt">
              <v:shadow type="perspective" color="#205867 [1608]" opacity=".5" offset="1pt" offset2="-1pt"/>
            </v:line>
            <v:line id="_x0000_s1067" style="position:absolute" from="1654,6151" to="5514,6151" strokecolor="#f2f2f2 [3041]" strokeweight="3pt">
              <v:shadow type="perspective" color="#205867 [1608]" opacity=".5" offset="1pt" offset2="-1pt"/>
            </v:line>
            <v:line id="_x0000_s1066" style="position:absolute" from="1654,6450" to="5514,6450" strokecolor="#f2f2f2 [3041]" strokeweight="3pt">
              <v:shadow type="perspective" color="#205867 [1608]" opacity=".5" offset="1pt" offset2="-1pt"/>
            </v:line>
            <v:shape id="_x0000_s1065" style="position:absolute;left:1654;top:6749;width:3860;height:279" coordorigin="1654,6749" coordsize="3860,279" o:spt="100" adj="0,,0" path="m1654,6749r3860,m1654,7028r3860,e" fillcolor="#4bacc6 [3208]" strokecolor="#f2f2f2 [3041]" strokeweight="3pt">
              <v:stroke joinstyle="round"/>
              <v:shadow type="perspective" color="#205867 [1608]" opacity=".5" offset="1pt" offset2="-1pt"/>
              <v:formulas/>
              <v:path arrowok="t" o:connecttype="segments"/>
            </v:shape>
            <v:line id="_x0000_s1064" style="position:absolute" from="1654,7327" to="5514,7327" strokecolor="#f2f2f2 [3041]" strokeweight="3pt">
              <v:shadow type="perspective" color="#205867 [1608]" opacity=".5" offset="1pt" offset2="-1pt"/>
            </v:line>
            <v:shape id="_x0000_s1063" style="position:absolute;left:1654;top:4956;width:3860;height:2670" coordorigin="1654,4956" coordsize="3860,2670" o:spt="100" adj="0,,0" path="m1654,7626r3860,m1654,4956r3860,e" fillcolor="#4bacc6 [3208]" strokecolor="#f2f2f2 [3041]" strokeweight="3pt">
              <v:stroke joinstyle="round"/>
              <v:shadow type="perspective" color="#205867 [1608]" opacity=".5" offset="1pt" offset2="-1pt"/>
              <v:formulas/>
              <v:path arrowok="t" o:connecttype="segments"/>
            </v:shape>
            <v:shape id="_x0000_s1062" style="position:absolute;left:1486;top:3038;width:90;height:4466" coordorigin="1486,3038" coordsize="90,4466" o:spt="100" adj="0,,0" path="m1486,3070r,-3l1486,3068r,2m1486,3067r,2l1486,3068r,-1m1487,3064r,1l1486,3067r1,-3m1487,3072r-1,-2l1486,3071r1,1m1487,3062r-1,2l1486,3067r1,-5m1487,3059r,l1487,3061r,-2m1488,3078r-1,-6l1487,3076r,1l1488,3078t2,4l1489,3081r,l1490,3082t6,4394l1496,7473r,1l1496,7476t1,1l1496,7475r,1l1497,7477t,-3l1496,7473r,2l1497,7474t,4l1497,7477r-1,-1l1496,7476r1,2m1497,7478r-1,-2l1496,7477r1,1m1497,7465r,l1497,7467r,-2m1503,3961r,-3l1503,3960r,1m1503,4849r,-3l1503,4848r,1m1504,4846r-1,2l1504,4848r,-2m1504,3959r,-1l1503,3960r1,-1m1504,4851r,-1l1504,4850r,-1l1503,4848r1,1l1503,4849r,l1504,4851t,-888l1504,3962r,l1504,3962r,l1503,3960r1,2l1503,3961r1,1l1504,3963t,-7l1504,3956r,2l1504,3956t,895l1503,4849r,1l1504,4851t,-7l1504,4844r,2l1504,4844t,-880l1503,3961r,1l1504,3964t1,874l1504,4839r,1l1505,4838t,-888l1504,3951r,2l1505,3950t,3544l1500,7488r3,5l1505,7494t,-2637l1504,4851r,4l1505,4856r,1m1505,3970r-1,-6l1504,3968r1,l1505,3970t1,890l1506,4859r-1,-2l1505,4858r1,2m1507,3973r-1,-1l1506,3972r1,1m1509,3096r-7,-2l1506,3095r3,1m1511,5742r,-3l1511,5741r,1m1511,5740r,1l1511,5742r,-1l1511,5740t1,-3l1512,5737r-1,3l1512,5737t,-912l1511,4826r,l1510,4828r,l1510,4828r1,l1512,4825t3,929l1514,5753r,1l1515,5754t2,866l1516,6617r,2l1517,6620t,-2l1517,6617r,2l1517,6618t,3l1517,6619r,2l1517,6621r,m1517,6622r,-1l1517,6620r,1l1517,6622t,1l1517,6620r,1l1517,6623t,-11l1516,6615r,2l1517,6612t,l1517,6616r-1,2l1517,6619r,-3l1517,6615r,-3m1518,4871r-2,-1l1517,4871r1,m1519,7502r-7,-2l1516,7501r3,1m1519,5761r-4,-7l1518,5759r1,2m1520,6632r,-1l1520,6631r,1m1521,4820r-1,l1518,4821r3,-1m1524,5717r-1,l1523,5717r1,m1525,7444r,l1524,7444r1,m1526,4875r-7,-2l1523,4875r3,m1526,3988r-7,-2l1523,3987r3,1m1529,5713r-1,l1526,5715r3,-2m1534,5769r-7,-2l1530,5768r4,1m1540,6647r-7,-2l1536,6646r4,1m1542,3059r,l1542,3059r,m1543,3069r,1l1543,3068r,3l1543,3070r,1l1543,3070r,-1m1545,3070r,-3l1544,3059r,-1l1543,3057r,10l1543,3070r,l1543,3070r,1l1543,3071r,1l1543,3071r,1l1543,3071r,1l1543,3069r,l1543,3069r-1,-1l1542,3072r,2l1542,3074r-1,4l1541,3078r,l1541,3079r-1,1l1540,3080r1,-1l1541,3079r,-1l1541,3078r,l1540,3079r,l1541,3078r,-2l1541,3078r1,-4l1542,3072r,-4l1542,3064r,-3l1542,3060r,l1542,3059r,-1l1542,3059r,1l1542,3060r,l1542,3061r,1l1542,3064r,l1542,3061r,l1542,3064r,l1543,3065r,3l1543,3065r,2l1543,3067r,1l1543,3067r,-10l1543,3056r,8l1543,3064r-1,-4l1543,3064r,-8l1540,3051r,29l1540,3080r,l1540,3080r,-29l1540,3050r,6l1539,3053r,l1540,3056r,-6l1538,3048r,l1538,3048r,12l1537,3063r,21l1537,3084r,l1537,3084r-5,6l1533,3089r,l1534,3089r-1,l1533,3089r,l1532,3090r-1,1l1532,3090r-1,1l1528,3092r,l1526,3093r,l1528,3092r3,-1l1532,3090r-2,1l1532,3090r,l1537,3084r,-21l1537,3066r-1,2l1536,3067r2,-7l1538,3060r,-12l1538,3048r,3l1538,3052r,l1538,3059r,l1533,3048r5,11l1538,3052r-1,-2l1537,3050r1,2l1538,3052r-1,-1l1537,3051r1,1l1538,3051r-2,-2l1536,3049r,1l1533,3047r,l1536,3050r,-1l1536,3049r,l1536,3049r2,2l1538,3048r-5,-4l1533,3047r-1,-1l1532,3046r-2,-2l1530,3044r,l1532,3046r-2,-2l1532,3046r,l1532,3046r1,1l1533,3044r-2,-2l1531,3044r-3,-1l1528,3043r3,1l1531,3042r-2,-1l1525,3039r-1,l1524,3095r-2,l1522,3095r2,l1524,3039r-4,-1l1519,3038r,2l1519,3040r,l1519,3040r,l1519,3038r,l1519,3038r,2l1519,3095r-7,1l1515,3095r4,l1519,3040r-11,l1504,3042r,52l1502,3093r,l1504,3094r,-52l1501,3043r,49l1501,3092r,l1501,3092r,l1501,3092r,l1501,3043r,1l1501,3092r-1,l1499,3091r,l1499,3091r1,1l1500,3092r1,l1501,3092r,-48l1498,3045r1,l1508,3040r-2,1l1506,3041r2,-1l1508,3040r11,l1519,3038r-1,l1515,3038r,l1514,3038r1,l1514,3038r,l1514,3038r-4,1l1506,3039r-2,1l1508,3040r-6,2l1505,3041r-3,1l1502,3042r-1,l1502,3042r6,-2l1504,3040r,l1503,3041r-2,1l1501,3042r,l1500,3042r,1l1498,3044r,l1500,3043r,-1l1500,3043r-1,l1499,3043r-3,2l1496,3045r-1,1l1494,3047r-1,2l1493,3049r,-1l1493,3048r,1l1492,3049r,l1492,3049r,1l1492,3051r,33l1492,3084r,l1492,3084r,l1492,3084r-1,-1l1491,3083r1,1l1492,3051r-1,l1491,3051r,1l1491,3082r-3,-4l1489,3079r2,3l1491,3083r-1,-1l1490,3082r-1,-4l1488,3078r,-1l1488,3078r3,4l1491,3052r-1,1l1490,3053r,1l1490,3055r-2,6l1488,3077r,l1488,3077r,l1488,3077r,-16l1488,3061r,l1490,3055r,-1l1489,3056r-1,2l1489,3056r-1,2l1489,3056r,-1l1489,3055r,1l1489,3055r,l1489,3055r,1l1489,3056r1,-2l1490,3053r-1,1l1489,3055r-1,2l1487,3059r,2l1486,3065r,2l1486,3069r,-4l1487,3065r,-1l1487,3064r,4l1487,3066r,-2l1487,3065r1,-4l1487,3064r,4l1487,3069r,-4l1487,3066r,3l1487,3074r,-2l1488,3075r,l1487,3074r,-6l1486,3070r,-1l1486,3070r,-1l1486,3071r1,1l1486,3071r1,l1487,3072r,l1487,3072r,1l1488,3078r,1l1489,3081r,l1490,3082r3,5l1495,3088r,l1495,3088r,1l1496,3089r,l1497,3090r-1,l1495,3088r,l1495,3088r1,l1492,3085r,-1l1492,3085r,l1492,3085r4,3l1495,3088r1,2l1497,3090r,l1497,3090r5,4l1502,3093r,l1504,3095r3,l1507,3095r3,l1510,3095r1,1l1510,3095r-3,l1516,3097r2,-1l1518,3096r4,-1l1520,3096r-4,1l1512,3097r-3,-1l1514,3097r4,l1525,3096r10,-6l1542,3081r3,-11m1552,7480r-1,2l1551,7484r,-1l1552,7480t1,-4l1553,7474r,3l1553,7476t1,-3500l1554,3976r,l1554,3976t1,3500l1555,7473r-1,-8l1554,7464r-1,-1l1553,7473r,3l1553,7475r,1l1553,7477r,-1l1553,7477r,l1553,7478r,l1553,7478r,-1l1553,7478r,-1l1553,7478r,-3l1553,7475r,3l1552,7480r,l1551,7483r,2l1551,7484r,1l1551,7485r,1l1550,7486r1,-1l1551,7484r,l1551,7482r1,-2l1552,7480r1,-2l1553,7475r,l1553,7475r-1,-5l1553,7471r,3l1553,7471r,2l1553,7472r,1l1553,7474r,-1l1553,7463r-1,-2l1552,7470r,l1552,7470r,l1552,7470r,l1552,7467r,l1552,7470r,-9l1552,7460r,6l1552,7466r,-2l1552,7465r,l1552,7466r,l1552,7466r,l1552,7466r,l1552,7465r,1l1552,7465r,l1552,7465r,l1552,7465r,-1l1552,7466r,-6l1550,7458r,27l1550,7486r,l1550,7485r,-27l1550,7456r,6l1549,7461r,26l1549,7487r,1l1549,7488r,l1549,7488r-2,2l1547,7490r2,-2l1549,7488r,l1548,7489r1,-2l1549,7487r,-26l1548,7458r,7l1548,7465r,l1548,7467r-1,2l1547,7490r,l1547,7490r,l1547,7490r-3,4l1544,7494r-1,1l1543,7495r1,-1l1544,7494r,l1547,7490r,-21l1547,7472r-1,1l1546,7473r2,-6l1548,7465r-5,-11l1548,7465r,-7l1547,7456r,l1547,7457r,l1548,7458r-1,-1l1547,7457r,-1l1550,7462r-1,-3l1549,7459r1,3l1550,7456r-1,-2l1547,7453r,4l1546,7455r,l1546,7454r,l1546,7455r,l1547,7457r,-4l1542,7449r,47l1542,7496r-1,1l1542,7496r-2,1l1540,7498r-1,1l1539,7499r1,-1l1540,7497r-1,1l1539,7498r-3,1l1537,7499r2,-1l1542,7496r,l1542,7496r,l1542,7496r,l1542,7449r-3,-2l1539,7447r,2l1538,7449r,l1539,7449r,-2l1535,7445r-1,l1534,7501r-2,l1531,7501r1,l1531,7501r,l1532,7501r,l1532,7501r2,l1534,7445r-1,l1533,7500r,1l1533,7501r,l1532,7501r,l1533,7500r,-55l1531,7444r-2,l1529,7446r,l1529,7446r,55l1522,7502r3,-1l1529,7501r,-55l1518,7446r,l1529,7446r,l1529,7446r,-2l1529,7444r-1,l1525,7444r3,l1525,7444r,l1525,7444r,l1525,7444r4,1l1525,7444r-1,l1524,7444r-3,1l1520,7445r,l1520,7445r-2,l1518,7446r-4,2l1514,7500r-2,-1l1512,7499r2,1l1514,7448r-2,1l1512,7499r-1,l1511,7498r,l1511,7498r,l1512,7499r,-50l1511,7450r,48l1510,7498r-1,-1l1509,7497r,l1510,7498r1,l1511,7498r,l1511,7450r-3,1l1509,7451r9,-5l1518,7445r-2,l1514,7446r4,l1514,7446r-1,1l1511,7448r,l1510,7449r-2,1l1508,7450r2,-1l1510,7449r1,-1l1511,7448r,l1511,7448r-1,1l1509,7449r,l1506,7451r,l1506,7494r-1,-1l1505,7494r,l1504,7493r1,1l1505,7493r-2,-2l1503,7491r-1,-1l1502,7490r1,1l1503,7491r-1,l1502,7490r-1,l1501,7490r1,l1501,7488r,1l1502,7490r,l1502,7491r1,l1506,7494r,-43l1505,7452r,l1503,7454r,l1503,7454r2,-2l1504,7453r-1,2l1503,7455r-1,1l1502,7456r,1l1501,7457r,l1500,7459r,1l1500,7460r-1,1l1499,7486r,l1499,7486r,l1499,7461r,l1500,7460r,-1l1499,7460r,1l1498,7463r-1,2l1497,7467r,l1497,7468r,l1497,7468r-1,2l1496,7473r,-2l1496,7473r,2l1496,7471r1,l1497,7468r,2l1499,7462r,1l1499,7485r-1,-2l1498,7483r,l1499,7485r,l1499,7463r-2,7l1497,7470r,1l1497,7474r,-2l1497,7470r1,-3l1498,7483r-1,-3l1497,7480r1,1l1497,7480r,-1l1497,7480r,-2l1498,7481r,l1497,7480r1,3l1498,7483r,-16l1498,7467r-1,3l1497,7471r,-1l1497,7474r,1l1497,7471r,1l1497,7475r,-1l1496,7476r1,1l1497,7478r,l1497,7479r,l1497,7479r,-1l1497,7482r,1l1498,7484r,l1498,7485r1,1l1498,7484r,1l1498,7486r1,1l1499,7487r1,1l1500,7487r,1l1500,7488r,l1505,7494r,l1505,7494r,1l1506,7495r1,1l1507,7496r,l1507,7496r1,l1509,7497r-2,-1l1507,7496r5,4l1512,7499r2,2l1517,7501r,l1517,7501r9,2l1528,7502r1,l1532,7501r-2,1l1526,7503r-4,l1519,7502r5,1l1529,7503r6,-1l1545,7496r7,-9l1555,7476t4,-3524l1559,3951r,l1559,3952t1,897l1560,4847r,3l1560,4849t,-888l1560,3959r,4l1560,3961t,887l1560,4849r,1l1560,4849r,-1m1560,3961r,l1560,3962r,l1560,3961t3,l1562,3959r-1,-9l1560,3948r,10l1560,3961r,l1560,3962r,1l1560,3962r,1l1560,3963r,l1560,3963r,l1560,3963r,1l1560,3963r,l1560,3963r,l1560,3963r,-3l1560,3961r,-5l1560,3964r-1,1l1559,3966r-1,2l1558,3969r,l1558,3969r,1l1558,3970r,l1558,3970r,-1l1558,3970r,1l1558,3971r,l1558,3971r,-1l1558,3971r,l1558,3969r,l1557,3970r,1l1557,3972r,l1557,3971r,-1l1556,3973r,l1556,3973r,l1556,3973r,l1556,3973r,1l1556,3973r,1l1556,3973r,l1556,3973r,l1555,3975r-1,1l1554,3976r2,-2l1554,3976r,l1554,3977r-2,2l1552,3979r2,-2l1554,3976r-1,1l1554,3976r-5,5l1550,3980r1,l1550,3980r,l1550,3981r-1,l1549,3981r-1,1l1549,3981r-3,2l1546,3983r-3,1l1544,3984r2,-1l1549,3981r6,-6l1556,3973r2,-5l1559,3965r1,-1l1560,3956r,-1l1559,3952r,1l1560,3956r,-1l1560,3957r,2l1560,3957r,2l1560,3958r,l1560,3960r,-2l1560,3948r,l1560,3957r,-1l1560,3956r,1l1560,3948r,l1560,3955r,l1559,3952r,-2l1559,3950r,1l1559,3952r,l1559,3952r,l1559,3951r,-1l1559,3952r1,3l1560,3948r-3,-6l1557,3947r-1,-3l1556,3945r1,2l1557,3942r-1,-2l1555,3939r,13l1555,3953r,-1l1555,3952r,-13l1555,3939r,5l1555,3951r,l1554,3947r,10l1553,3959r,-1l1554,3957r,-10l1555,3951r,-7l1554,3942r,l1554,3942r,l1554,3942r,l1554,3942r1,1l1554,3942r,l1554,3942r1,2l1555,3939r-2,-1l1553,3941r-1,-1l1550,3938r3,3l1553,3941r,-3l1549,3935r,2l1547,3936r,l1549,3937r,-2l1546,3932r,3l1545,3934r,l1546,3935r,-3l1544,3931r,2l1544,3933r-3,-1l1541,3986r-2,l1539,3986r1,l1540,3986r-1,l1541,3986r,-54l1544,3933r,l1544,3931r-1,l1538,3930r,2l1536,3931r,l1536,3931r2,1l1538,3930r,l1536,3929r-1,l1532,3929r3,l1532,3929r,l1532,3929r,1l1532,3929r-1,1l1532,3929r-4,1l1528,3932r,55l1525,3986r,l1528,3987r,-55l1525,3932r1,l1528,3932r,-2l1527,3930r-2,l1525,3932r-5,2l1520,3985r-1,-1l1518,3984r,l1518,3983r,1l1518,3984r1,l1519,3984r-1,l1519,3984r1,1l1520,3934r-2,1l1518,3983r-1,l1518,3983r,l1518,3935r-2,1l1516,3982r,l1516,3982r,l1516,3936r-1,l1516,3936r9,-4l1525,3930r-2,1l1521,3932r4,-1l1522,3932r,l1519,3933r,l1520,3933r2,-1l1522,3932r-1,l1520,3932r-2,2l1518,3934r,l1518,3934r,l1515,3936r,l1518,3934r,l1517,3934r,l1516,3935r-2,1l1513,3936r,1l1512,3938r,l1511,3939r1,-1l1511,3939r-1,2l1510,3941r,l1510,3940r,1l1510,3941r,35l1510,3976r-1,-1l1509,3975r,1l1509,3976r,-1l1509,3976r1,l1510,3976r-1,l1510,3976r,l1510,3941r,l1510,3941r-1,1l1509,3942r-1,1l1508,3974r,l1508,3974r,l1508,3974r,l1508,3974r,-31l1506,3945r,1l1506,3948r,l1506,3948r,l1506,3948r,l1506,3946r,-1l1506,3946r,1l1505,3948r,1l1505,3967r,-1l1504,3964r1,1l1504,3962r,1l1505,3966r,1l1505,3949r,1l1504,3953r,l1503,3956r,2l1503,3957r,2l1503,3960r1,-3l1504,3956r,-1l1504,3956r,l1504,3959r,-2l1504,3955r,2l1504,3956r,3l1504,3957r,l1504,3960r,-1l1504,3962r,1l1504,3965r,-3l1504,3963r,1l1504,3964r,l1505,3970r,1l1506,3972r,-1l1506,3971r,-1l1506,3970r,-1l1505,3969r,l1505,3968r,l1505,3968r,1l1505,3969r,l1506,3969r1,4l1506,3969r,1l1508,3974r-2,-4l1506,3971r,1l1506,3972r1,1l1507,3973r,l1510,3978r2,2l1512,3980r1,1l1514,3981r5,5l1519,3984r2,2l1524,3987r,l1524,3987r,l1527,3987r-1,-1l1527,3987r,l1524,3987r9,1l1536,3988r,l1539,3987r-2,1l1533,3988r-4,l1526,3988r5,1l1536,3988r6,-1l1552,3982r8,-10l1563,3961t,888l1562,4847r-1,-10l1560,4836r,10l1560,4849r,l1560,4849r,2l1560,4850r,1l1560,4851r,l1560,4851r,l1560,4851r,1l1560,4851r,l1560,4851r,-1l1560,4851r,-3l1560,4848r,-4l1560,4852r-1,1l1559,4853r-1,2l1559,4853r1,-1l1560,4844r,-1l1559,4840r,l1560,4843r,l1560,4844r,3l1560,4845r,2l1560,4845r,1l1560,4848r,-2l1560,4836r,l1560,4845r,l1560,4844r,l1560,4845r,-9l1560,4835r,8l1560,4843r-1,-4l1559,4839r,l1559,4840r,-1l1559,4839r,-1l1559,4838r,1l1559,4839r,l1559,4839r,l1559,4837r,3l1560,4843r,-8l1558,4832r,l1558,4857r,1l1558,4858r,l1558,4858r,-1l1558,4858r,1l1558,4859r,l1558,4859r,-1l1558,4858r,l1558,4857r,-25l1557,4830r,29l1557,4859r,1l1557,4859r,-29l1557,4830r-1,-1l1556,4834r,27l1556,4861r,l1556,4861r,l1556,4861r,l1556,4862r,l1554,4863r,l1554,4864r,l1554,4864r,-1l1556,4862r,-1l1556,4861r-2,2l1556,4861r,l1556,4834r,-2l1556,4832r,2l1556,4829r,-2l1555,4827r,12l1554,4842r1,-3l1555,4839r,-12l1555,4827r,4l1554,4830r,l1554,4830r,l1554,4830r1,1l1555,4827r-1,-1l1554,4845r-1,1l1553,4846r1,-1l1554,4826r-2,-2l1552,4867r-1,l1552,4867r,l1552,4824r-1,l1551,4867r-1,1l1550,4868r1,-1l1551,4824r-1,-1l1549,4822r,3l1549,4869r,l1549,4869r-3,2l1546,4871r-3,1l1544,4872r2,-1l1549,4869r,l1549,4825r-2,-2l1547,4823r,l1549,4825r-2,-2l1549,4825r,-3l1546,4820r,l1546,4820r,l1543,4819r-2,-1l1541,4874r-2,l1539,4874r1,l1540,4874r-1,l1541,4874r,-56l1538,4818r,1l1536,4819r-8,l1528,4875r-1,l1527,4875r1,l1528,4819r-3,l1526,4819r10,l1536,4819r,l1538,4819r,-1l1538,4818r-2,-1l1535,4817r-3,l1532,4817r,l1527,4818r-2,l1525,4818r,2l1525,4874r,l1525,4874r,l1525,4820r-6,2l1519,4872r-1,-1l1518,4871r,l1518,4871r,l1517,4871r-1,-1l1516,4870r,l1518,4871r,l1518,4871r,l1518,4871r,l1518,4871r1,l1519,4872r,-50l1515,4824r1,l1525,4820r,-2l1525,4818r,1l1519,4821r,l1525,4819r,-1l1523,4818r-2,2l1521,4820r-3,1l1517,4822r,l1516,4822r-2,2l1513,4824r,l1513,4868r-4,-4l1509,4863r,l1509,4863r,l1509,4864r,l1509,4864r1,l1510,4864r3,4l1513,4824r-1,1l1511,4828r-1,l1510,4828r,l1510,4829r-1,l1509,4863r-1,-1l1509,4862r,1l1509,4829r,1l1508,4830r,l1508,4831r,30l1508,4862r,l1508,4862r,l1508,4861r-2,-4l1506,4858r2,4l1506,4858r-1,-2l1505,4856r,l1505,4856r1,2l1506,4857r-1,-3l1505,4853r-1,-1l1505,4853r-1,-3l1504,4851r1,3l1505,4854r1,3l1508,4861r,-30l1507,4832r,1l1506,4835r-1,5l1506,4835r,1l1506,4835r,l1507,4833r,-1l1506,4833r,1l1505,4836r,2l1504,4841r-1,3l1504,4841r-1,3l1503,4846r,-2l1503,4847r,1l1504,4844r,l1504,4843r,1l1504,4847r,-2l1504,4843r,1l1504,4844r,3l1504,4844r,1l1504,4848r,-1l1504,4849r,2l1504,4853r,-3l1504,4851r,1l1505,4857r,1l1506,4859r,1l1506,4860r,l1506,4860r1,1l1507,4861r,l1507,4861r3,5l1512,4867r,1l1513,4868r,l1513,4868r6,5l1519,4872r2,2l1524,4874r,l1524,4874r9,2l1535,4875r1,l1539,4875r-2,l1533,4876r-3,l1526,4875r5,2l1536,4876r6,-1l1552,4869r8,-9l1563,4849t5,893l1568,5742r,-2l1568,5744r,-1l1568,5743r,l1568,5742t2,l1569,5731r,l1568,5729r,10l1568,5743r,l1568,5742r,1l1568,5744r,l1568,5744r,1l1567,5745r1,-1l1568,5744r-1,3l1567,5747r-1,3l1566,5751r,l1566,5751r,l1566,5751r,l1565,5752r,l1566,5751r,-1l1566,5751r,-2l1566,5750r,l1567,5747r,l1567,5747r,l1567,5746r1,-2l1568,5744r-1,l1568,5741r-1,1l1567,5737r,1l1568,5740r,-2l1568,5740r,-1l1568,5739r,2l1568,5739r,-10l1568,5729r,9l1568,5737r,l1568,5738r,-9l1567,5728r,8l1567,5734r,l1567,5736r,-8l1567,5727r,6l1567,5733r,1l1567,5734r,-1l1567,5732r-1,-1l1566,5730r,1l1566,5731r1,l1567,5731r,1l1567,5732r,1l1567,5734r,-1l1567,5733r,l1567,5727r-2,-3l1565,5752r,1l1565,5753r,-1l1565,5724r,-1l1564,5722r,5l1564,5754r,l1564,5754r,1l1564,5754r-2,3l1564,5754r,l1564,5727r-1,-1l1564,5726r,1l1564,5722r-1,-1l1563,5720r,13l1562,5736r,21l1562,5757r,l1559,5760r,1l1559,5761r-2,1l1559,5761r,-1l1557,5762r5,-5l1562,5736r-1,2l1561,5740r,-1l1563,5733r,l1563,5720r,l1563,5724r-1,-1l1562,5724r,-1l1562,5723r,l1562,5723r1,1l1563,5720r-2,-1l1561,5722r,-1l1561,5722r,l1561,5719r-4,-3l1557,5716r,3l1557,5762r-1,1l1553,5765r,-1l1553,5765r-2,1l1551,5765r2,-1l1553,5764r3,-1l1557,5762r,l1557,5762r,-43l1555,5717r,l1557,5719r,-3l1554,5713r1,3l1554,5713r,3l1554,5716r-4,-2l1554,5716r,l1554,5716r,l1554,5713r,l1554,5713r,l1550,5712r,l1550,5766r-1,1l1547,5767r,l1549,5767r-2,l1547,5767r,l1547,5767r2,l1549,5767r,l1550,5766r,-54l1546,5711r,57l1546,5768r,l1546,5768r,-57l1545,5711r,l1545,5713r-1,-1l1544,5712r,l1545,5713r,-2l1544,5711r-1,-1l1543,5712r,56l1537,5768r3,l1543,5768r,-56l1536,5713r,55l1533,5767r1,1l1533,5767r,l1533,5767r3,1l1536,5713r-3,l1529,5715r,51l1526,5765r,l1526,5765r,l1526,5765r,l1526,5765r1,l1529,5766r,-51l1526,5716r,49l1525,5764r,l1525,5764r,l1525,5764r,l1525,5764r,l1526,5765r,-49l1524,5717r,47l1524,5764r-2,-1l1522,5763r2,1l1524,5764r,-1l1524,5763r,l1524,5763r,1l1524,5717r-1,l1522,5718r1,-1l1530,5714r-3,l1527,5714r3,l1524,5717r9,-4l1533,5713r10,-1l1543,5710r,l1540,5711r3,l1540,5711r-1,l1539,5711r-4,l1531,5712r-2,1l1529,5713r-3,2l1525,5715r,l1523,5717r,l1525,5715r,l1525,5715r-1,1l1524,5716r-3,1l1521,5717r,1l1520,5719r,l1520,5760r,l1520,5760r,l1520,5760r,l1517,5757r,l1517,5757r,l1517,5756r,1l1516,5755r,l1517,5757r,l1517,5757r,l1520,5760r,-41l1519,5720r,l1517,5722r1,-1l1518,5721r,1l1517,5722r,1l1517,5722r-1,2l1516,5724r,l1516,5724r,l1516,5755r-1,l1516,5755r,l1516,5724r-1,1l1515,5727r,l1515,5727r,l1515,5725r-1,2l1514,5728r,l1514,5751r-1,-1l1513,5751r1,l1514,5728r-1,1l1512,5731r,1l1512,5734r,l1512,5734r,l1511,5737r,2l1511,5738r,2l1511,5741r,-3l1512,5737r,-1l1512,5737r-1,3l1512,5738r,-2l1512,5738r,-1l1512,5740r,4l1512,5747r1,1l1512,5747r,-2l1512,5746r,-8l1512,5738r,3l1511,5740r,3l1511,5742r,1l1511,5742r,1l1511,5742r,1l1512,5745r-1,-2l1512,5745r-1,-2l1511,5744r1,1l1512,5745r,1l1512,5745r,4l1512,5750r1,1l1513,5752r1,1l1514,5753r,l1515,5754r,l1515,5755r4,6l1520,5761r1,1l1527,5767r,-1l1529,5767r2,1l1532,5768r,l1541,5769r2,l1543,5769r4,-1l1545,5769r-4,l1537,5769r-3,l1539,5770r4,-1l1550,5768r10,-5l1567,5754r3,-12m1573,6620r,l1573,6618r,3l1573,6620r,1l1573,6621r,-1m1576,6620r,-2l1575,6609r-1,-1l1574,6607r,10l1573,6620r,1l1573,6622r,-1l1573,6622r,l1573,6623r,-1l1573,6622r-1,2l1572,6624r,1l1572,6627r,-3l1572,6627r-1,1l1571,6628r,1l1571,6629r,l1571,6629r,1l1571,6629r,l1571,6629r,-1l1571,6628r1,-1l1572,6624r,l1573,6622r,-1l1573,6622r,-3l1573,6620r,-5l1573,6614r,-3l1573,6612r,3l1573,6614r,2l1573,6618r,-2l1573,6618r,-2l1573,6617r,2l1574,6617r,-10l1573,6607r,9l1573,6615r,l1573,6616r,-9l1573,6607r,7l1573,6614r-1,-3l1572,6610r,1l1572,6611r,-1l1572,6611r,-1l1572,6610r,1l1572,6610r,l1572,6611r,-1l1572,6610r,1l1573,6614r,-7l1571,6602r,28l1570,6631r,l1571,6630r,-28l1571,6602r-1,-1l1570,6604r,2l1570,6605r,27l1570,6632r,l1569,6632r,1l1569,6633r-1,2l1567,6635r,l1567,6635r-3,3l1564,6639r,l1564,6639r,l1564,6638r-1,2l1568,6635r,l1569,6633r,-1l1570,6632r,-27l1569,6603r,l1570,6606r,-2l1568,6602r,1l1568,6610r,l1567,6606r,10l1567,6618r,-1l1567,6616r,-10l1568,6610r,-7l1567,6601r,l1567,6601r,l1567,6601r1,l1568,6601r-1,l1568,6603r,-1l1567,6600r,l1570,6604r,-3l1569,6599r-6,-5l1563,6640r-1,l1562,6640r-1,1l1561,6642r-2,1l1559,6643r,l1559,6643r,l1561,6642r,-1l1559,6642r4,-2l1563,6640r,-46l1561,6592r,3l1561,6595r,l1561,6595r,-3l1559,6591r,l1559,6593r,49l1559,6642r-2,1l1559,6642r,-49l1558,6593r,l1559,6593r,-2l1556,6590r-2,-1l1554,6645r-1,l1553,6645r,l1553,6645r,l1554,6645r,-56l1551,6589r,57l1549,6646r-7,l1545,6646r4,l1551,6646r,l1551,6589r,l1550,6589r,1l1549,6590r-8,1l1541,6646r-1,l1541,6646r,l1541,6591r,l1541,6646r-3,-1l1538,6645r3,1l1541,6591r-2,l1539,6591r10,-1l1549,6590r,l1550,6590r,-1l1549,6588r-1,l1545,6588r,l1545,6588r-4,1l1540,6589r,l1540,6589r-2,l1537,6589r-3,2l1538,6590r-3,1l1535,6591r,l1535,6592r,52l1532,6643r2,1l1532,6643r,l1532,6643r-1,-1l1531,6642r,l1531,6642r,l1531,6642r1,1l1532,6643r,l1535,6644r,-52l1531,6594r,48l1531,6642r-1,l1529,6641r,l1530,6641r,1l1531,6642r-1,l1531,6642r,l1531,6594r-2,1l1529,6595r6,-3l1535,6591r-3,1l1532,6592r3,-1l1535,6591r-1,l1533,6591r-2,1l1531,6593r,l1531,6593r,l1531,6592r,1l1531,6593r,l1530,6593r,l1529,6594r-2,1l1525,6597r1,l1524,6599r,l1528,6595r2,-2l1528,6595r-2,1l1526,6639r-1,-1l1525,6638r1,1l1526,6596r-1,2l1525,6638r,l1525,6638r-1,-1l1525,6638r,l1523,6635r-1,l1523,6635r-1,-1l1522,6634r,l1523,6635r,l1523,6635r2,3l1525,6598r-1,1l1523,6599r1,l1525,6597r-1,l1523,6600r,l1523,6600r-1,1l1522,6634r,-1l1522,6633r,1l1522,6601r,l1522,6601r-1,1l1521,6602r,2l1521,6633r,l1521,6633r,l1521,6604r-2,5l1519,6629r,l1518,6627r,1l1519,6629r,l1519,6629r,-20l1518,6611r,l1521,6604r,-2l1520,6603r,1l1520,6604r-1,2l1520,6604r,-1l1519,6604r,1l1519,6607r,l1518,6608r1,-1l1519,6605r,1l1518,6607r,2l1517,6610r,2l1517,6612r,l1517,6615r,l1517,6615r,3l1517,6616r,-2l1517,6616r1,-1l1517,6618r,-2l1517,6616r,3l1518,6623r-1,-5l1517,6621r,1l1518,6624r,2l1518,6625r,-2l1518,6624r,-3l1518,6622r,3l1518,6626r-1,-2l1517,6621r,1l1517,6623r,l1517,6623r,l1517,6623r1,4l1518,6627r,2l1519,6630r,l1520,6631r-1,-1l1519,6630r1,1l1520,6632r,l1520,6632r1,l1520,6632r3,5l1525,6639r,l1525,6639r1,1l1527,6640r,l1527,6640r6,5l1532,6643r3,2l1537,6645r,1l1537,6646r9,1l1549,6646r,l1552,6646r-2,l1546,6647r-3,l1540,6647r4,1l1549,6647r6,-1l1565,6641r8,-10l1576,6620e" fillcolor="#4bacc6 [3208]" strokecolor="#f2f2f2 [3041]" strokeweight="3pt">
              <v:stroke joinstyle="round"/>
              <v:shadow type="perspective" color="#205867 [1608]" opacity=".5" offset="1pt" offset2="-1pt"/>
              <v:formulas/>
              <v:path arrowok="t" o:connecttype="segments"/>
            </v:shape>
            <v:line id="_x0000_s1061" style="position:absolute" from="1654,7924" to="5514,7924" strokecolor="#f2f2f2 [3041]" strokeweight="3pt">
              <v:shadow type="perspective" color="#205867 [1608]" opacity=".5" offset="1pt" offset2="-1pt"/>
            </v:line>
            <v:line id="_x0000_s1060" style="position:absolute" from="1399,7917" to="1399,8231" strokecolor="#f2f2f2 [3041]" strokeweight="3pt">
              <v:shadow type="perspective" color="#205867 [1608]" opacity=".5" offset="1pt" offset2="-1pt"/>
            </v:line>
            <v:line id="_x0000_s1059" style="position:absolute" from="1392,8223" to="5813,8223" strokecolor="#f2f2f2 [3041]" strokeweight="3pt">
              <v:shadow type="perspective" color="#205867 [1608]" opacity=".5" offset="1pt" offset2="-1pt"/>
            </v:line>
            <v:line id="_x0000_s1058" style="position:absolute" from="6396,3481" to="10555,3481" strokecolor="#f2f2f2 [3041]" strokeweight="3pt">
              <v:shadow type="perspective" color="#205867 [1608]" opacity=".5" offset="1pt" offset2="-1pt"/>
            </v:line>
            <v:line id="_x0000_s1057" style="position:absolute" from="6396,3780" to="10555,3780" strokecolor="#f2f2f2 [3041]" strokeweight="3pt">
              <v:shadow type="perspective" color="#205867 [1608]" opacity=".5" offset="1pt" offset2="-1pt"/>
            </v:line>
            <v:line id="_x0000_s1056" style="position:absolute" from="6396,4079" to="10555,4079" strokecolor="#f2f2f2 [3041]" strokeweight="3pt">
              <v:shadow type="perspective" color="#205867 [1608]" opacity=".5" offset="1pt" offset2="-1pt"/>
            </v:line>
            <v:line id="_x0000_s1055" style="position:absolute" from="6396,7924" to="10555,7924" strokecolor="#f2f2f2 [3041]" strokeweight="3pt">
              <v:shadow type="perspective" color="#205867 [1608]" opacity=".5" offset="1pt" offset2="-1pt"/>
            </v:line>
            <v:line id="_x0000_s1054" style="position:absolute" from="6113,7892" to="6113,8231" strokecolor="#f2f2f2 [3041]" strokeweight="3pt">
              <v:shadow type="perspective" color="#205867 [1608]" opacity=".5" offset="1pt" offset2="-1pt"/>
            </v:line>
            <v:line id="_x0000_s1053" style="position:absolute" from="6106,8223" to="10833,8223" strokecolor="#f2f2f2 [3041]" strokeweight="3pt">
              <v:shadow type="perspective" color="#205867 [1608]" opacity=".5" offset="1pt" offset2="-1pt"/>
            </v:line>
            <v:line id="_x0000_s1052" style="position:absolute" from="10831,2309" to="10831,8231" strokecolor="#f2f2f2 [3041]" strokeweight="3pt">
              <v:shadow type="perspective" color="#205867 [1608]" opacity=".5" offset="1pt" offset2="-1pt"/>
            </v:line>
            <v:line id="_x0000_s1051" style="position:absolute" from="11424,9391" to="11424,14938" strokecolor="#f2f2f2 [3041]" strokeweight="3pt">
              <v:shadow type="perspective" color="#205867 [1608]" opacity=".5" offset="1pt" offset2="-1pt"/>
            </v:line>
            <v:line id="_x0000_s1050" style="position:absolute" from="785,13790" to="785,15024" strokecolor="#f2f2f2 [3041]" strokeweight="3pt">
              <v:shadow type="perspective" color="#205867 [1608]" opacity=".5" offset="1pt" offset2="-1pt"/>
            </v:line>
            <v:line id="_x0000_s1049" style="position:absolute" from="777,15008" to="11431,15008" strokecolor="#f2f2f2 [3041]" strokeweight="3pt">
              <v:shadow type="perspective" color="#205867 [1608]" opacity=".5" offset="1pt" offset2="-1pt"/>
            </v:line>
            <v:line id="_x0000_s1048" style="position:absolute" from="1076,14718" to="11132,14718" strokecolor="#f2f2f2 [3041]" strokeweight="3pt">
              <v:shadow type="perspective" color="#205867 [1608]" opacity=".5" offset="1pt" offset2="-1pt"/>
            </v:line>
            <v:line id="_x0000_s1047" style="position:absolute" from="1084,9989" to="1084,11368" strokecolor="#f2f2f2 [3041]" strokeweight="3pt">
              <v:shadow type="perspective" color="#205867 [1608]" opacity=".5" offset="1pt" offset2="-1pt"/>
            </v:line>
            <v:line id="_x0000_s1046" style="position:absolute" from="11125,8976" to="11125,14726" strokecolor="#f2f2f2 [3041]" strokeweight="3pt">
              <v:shadow type="perspective" color="#205867 [1608]" opacity=".5" offset="1pt" offset2="-1pt"/>
            </v:line>
            <v:line id="_x0000_s1045" style="position:absolute" from="11424,4072" to="11424,5262" strokecolor="#f2f2f2 [3041]" strokeweight="3pt">
              <v:shadow type="perspective" color="#205867 [1608]" opacity=".5" offset="1pt" offset2="-1pt"/>
            </v:line>
            <v:line id="_x0000_s1044" style="position:absolute" from="11125,1123" to="11125,4268" strokecolor="#f2f2f2 [3041]" strokeweight="3pt">
              <v:shadow type="perspective" color="#205867 [1608]" opacity=".5" offset="1pt" offset2="-1pt"/>
            </v:line>
            <v:shape id="_x0000_s1043" type="#_x0000_t75" style="position:absolute;left:5501;top:7910;width:418;height:382" filled="t" fillcolor="#4bacc6 [3208]" stroked="t" strokecolor="#f2f2f2 [3041]" strokeweight="3pt">
              <v:imagedata r:id="rId14" o:title=""/>
              <v:shadow type="perspective" color="#205867 [1608]" opacity=".5" offset="1pt" offset2="-1pt"/>
            </v:shape>
            <v:shape id="_x0000_s1042" type="#_x0000_t75" style="position:absolute;left:5498;top:8266;width:112;height:116" filled="t" fillcolor="#4bacc6 [3208]" stroked="t" strokecolor="#f2f2f2 [3041]" strokeweight="3pt">
              <v:imagedata r:id="rId15" o:title=""/>
              <v:shadow type="perspective" color="#205867 [1608]" opacity=".5" offset="1pt" offset2="-1pt"/>
            </v:shape>
            <v:shape id="_x0000_s1041" type="#_x0000_t75" style="position:absolute;left:5553;top:7970;width:444;height:427" filled="t" fillcolor="#4bacc6 [3208]" stroked="t" strokecolor="#f2f2f2 [3041]" strokeweight="3pt">
              <v:imagedata r:id="rId16" o:title=""/>
              <v:shadow type="perspective" color="#205867 [1608]" opacity=".5" offset="1pt" offset2="-1pt"/>
            </v:shape>
            <v:shape id="_x0000_s1040" type="#_x0000_t75" style="position:absolute;left:10487;top:7973;width:418;height:318" filled="t" fillcolor="#4bacc6 [3208]" stroked="t" strokecolor="#f2f2f2 [3041]" strokeweight="3pt">
              <v:imagedata r:id="rId17" o:title=""/>
              <v:shadow type="perspective" color="#205867 [1608]" opacity=".5" offset="1pt" offset2="-1pt"/>
            </v:shape>
            <v:shape id="_x0000_s1039" type="#_x0000_t75" style="position:absolute;left:10483;top:8266;width:113;height:116" filled="t" fillcolor="#4bacc6 [3208]" stroked="t" strokecolor="#f2f2f2 [3041]" strokeweight="3pt">
              <v:imagedata r:id="rId18" o:title=""/>
              <v:shadow type="perspective" color="#205867 [1608]" opacity=".5" offset="1pt" offset2="-1pt"/>
            </v:shape>
            <v:shape id="_x0000_s1038" type="#_x0000_t75" style="position:absolute;left:10538;top:7970;width:444;height:427" filled="t" fillcolor="#4bacc6 [3208]" stroked="t" strokecolor="#f2f2f2 [3041]" strokeweight="3pt">
              <v:imagedata r:id="rId19" o:title=""/>
              <v:shadow type="perspective" color="#205867 [1608]" opacity=".5" offset="1pt" offset2="-1pt"/>
            </v:shape>
            <v:shape id="_x0000_s1037" style="position:absolute;left:791;top:818;width:10637;height:14208" coordorigin="791,818" coordsize="10637,14208" path="m11428,14893r-8,-41l11424,14831r,-13703l11413,1071r-32,-47l11335,993r-57,-12l11221,993r-47,31l11143,1071r-12,57l11131,14745,1084,14701r,-13737l1073,907r-31,-47l995,829,938,818r-57,11l834,860r-31,47l791,964r,13822l799,14826r-4,20l838,14950r103,43l11342,15025r43,-29l11416,14950r12,-57e" fillcolor="#4bacc6 [3208]" strokecolor="#f2f2f2 [3041]" strokeweight="3pt">
              <v:fill opacity="17478f"/>
              <v:shadow type="perspective" color="#205867 [1608]" opacity=".5" offset="1pt" offset2="-1pt"/>
              <v:path arrowok="t"/>
            </v:shape>
            <v:shape id="_x0000_s1036" style="position:absolute;left:897;top:939;width:59;height:59" coordorigin="897,939" coordsize="59,59" o:spt="100" adj="0,,0" path="m916,941r-10,6l899,956r-2,11l898,978r6,10l913,995r11,3l933,996r-8,l922,995r-4,l906,987r,-1l902,984r-5,-14l901,964r,-4l906,952r1,-1l909,947r6,-2l915,944r1,-2l916,941xm923,993r-2,1l925,996r8,-2l926,994r-3,-1xm935,993r-10,3l933,996r3,l935,995r,l935,994r,-1xm935,994r,1l936,996r-1,-2xm938,942r-14,l927,944r6,1l942,950r2,3l947,954r4,13l951,969r-1,3l949,977r-5,8l943,986r-1,3l941,989r-1,3l936,993r-1,2l936,996r9,-6l952,981r3,-11l953,959r-6,-10l938,942xm906,986r,1l918,995r3,-1l919,993r-2,l908,988r,l906,986xm921,994r-3,1l922,995r-1,-1xm936,990r-13,3l926,994r9,-2l935,991r1,-1xm935,992r-9,2l933,994r2,-1l935,992xm919,993r2,1l923,993r-4,xm918,945r-4,1l912,948r-6,5l903,958r-1,5l902,972r1,3l905,983r3,5l919,993r4,l936,990r7,-9l943,972r3,-9l945,961r-32,l913,955r5,-10l918,945xm936,991r-1,1l935,993r1,l936,991xm941,989r-3,1l936,991r,2l940,992r1,-3xm908,988r,l917,993r2,l908,988xm938,990r-2,l935,991r,1l936,991r2,-1xm938,990r,l936,991r2,-1xm937,949r-12,l941,955r5,8l943,972r,9l936,990r2,l943,985r3,-5l947,975r,-7l946,965r4,l948,958r-4,-5l937,949xm946,980r-3,5l938,990r,l942,987r4,-7xm942,987r-4,3l941,989r1,-2xm943,986r-1,1l941,989r1,l943,986xm905,983r1,3l908,988r-3,-5xm948,975r-6,12l943,986r6,-9l948,975xm901,964r-4,6l902,984r4,2l905,983r-3,-3l900,970r,-2l901,964xm950,972r-2,3l949,977r-6,9l944,985r5,-8l950,972xm903,958r-2,6l900,968r,2l902,980r3,3l903,975r-1,-3l902,963r1,-5xm947,969r,6l946,980r2,-5l947,969xm950,965r-4,l947,967r,2l948,975r2,-3l950,972r,-3l950,967r,-2xm944,953r4,5l950,967r,2l950,972r1,-4l947,954r-3,-1xm946,965r1,4l947,967r-1,-2xm907,951r-1,1l901,960r,4l907,951xm924,943r-6,2l918,945r-5,10l913,961r3,-8l925,949r12,l927,944r-3,-1xm925,949r-9,4l913,961r32,l941,955r-16,-6xm914,946r-7,5l903,958r3,-5l912,948r2,-2xm927,944r17,9l942,950r-9,-5l927,944xm915,945r-6,2l907,951r7,-5l915,945xm918,944r-3,1l914,946r4,-1l918,944xm916,941r,1l915,944r,1l918,944r-2,-3xm924,942r-6,2l918,945r6,-2l926,943r-2,-1xm927,939r-11,2l918,944r6,-2l938,942r,l927,939xm926,943r-2,l927,944r-1,-1xe" fillcolor="#4bacc6 [3208]" strokecolor="#f2f2f2 [3041]" strokeweight="3pt">
              <v:stroke joinstyle="round"/>
              <v:shadow type="perspective" color="#205867 [1608]" opacity=".5" offset="1pt" offset2="-1pt"/>
              <v:formulas/>
              <v:path arrowok="t" o:connecttype="segments"/>
            </v:shape>
            <v:shape id="_x0000_s1035" type="#_x0000_t75" style="position:absolute;left:11226;top:936;width:70;height:70" filled="t" fillcolor="#4bacc6 [3208]" stroked="t" strokecolor="#f2f2f2 [3041]" strokeweight="3pt">
              <v:imagedata r:id="rId20" o:title=""/>
              <v:shadow type="perspective" color="#205867 [1608]" opacity=".5" offset="1pt" offset2="-1pt"/>
            </v:shape>
            <v:line id="_x0000_s1034" style="position:absolute" from="4922,10275" to="10833,10275" strokecolor="#f2f2f2 [3041]" strokeweight="3pt">
              <v:shadow type="perspective" color="#205867 [1608]" opacity=".5" offset="1pt" offset2="-1pt"/>
            </v:line>
            <v:line id="_x0000_s1033" style="position:absolute" from="4922,10873" to="10833,10873" strokecolor="#f2f2f2 [3041]" strokeweight="3pt">
              <v:shadow type="perspective" color="#205867 [1608]" opacity=".5" offset="1pt" offset2="-1pt"/>
            </v:line>
            <v:shape id="_x0000_s1032" style="position:absolute;left:4922;top:11471;width:5912;height:578" coordorigin="4922,11471" coordsize="5912,578" o:spt="100" adj="0,,0" path="m4922,11471r5911,m4922,12048r5911,e" fillcolor="#4bacc6 [3208]" strokecolor="#f2f2f2 [3041]" strokeweight="3pt">
              <v:stroke joinstyle="round"/>
              <v:shadow type="perspective" color="#205867 [1608]" opacity=".5" offset="1pt" offset2="-1pt"/>
              <v:formulas/>
              <v:path arrowok="t" o:connecttype="segments"/>
            </v:shape>
            <v:line id="_x0000_s1031" style="position:absolute" from="4922,12646" to="10833,12646" strokecolor="#f2f2f2 [3041]" strokeweight="3pt">
              <v:shadow type="perspective" color="#205867 [1608]" opacity=".5" offset="1pt" offset2="-1pt"/>
            </v:line>
            <v:line id="_x0000_s1030" style="position:absolute" from="4922,13244" to="10833,13244" strokecolor="#f2f2f2 [3041]" strokeweight="3pt">
              <v:shadow type="perspective" color="#205867 [1608]" opacity=".5" offset="1pt" offset2="-1pt"/>
            </v:line>
            <v:line id="_x0000_s1029" style="position:absolute" from="4922,13822" to="10833,13822" strokecolor="#f2f2f2 [3041]" strokeweight="3pt">
              <v:shadow type="perspective" color="#205867 [1608]" opacity=".5" offset="1pt" offset2="-1pt"/>
            </v:line>
            <v:line id="_x0000_s1028" style="position:absolute" from="772,14982" to="11451,14982" strokecolor="#f2f2f2 [3041]" strokeweight="3pt">
              <v:shadow type="perspective" color="#205867 [1608]" opacity=".5" offset="1pt" offset2="-1pt"/>
            </v:line>
            <v:shape id="_x0000_s1027" style="position:absolute;left:6267;top:3074;width:90;height:4466" coordorigin="6267,3074" coordsize="90,4466" o:spt="100" adj="0,,0" path="m6267,3106r,-3l6267,3104r,2m6268,3103r-1,2l6267,3105r1,-1l6268,3103t,4l6267,3105r1,1l6268,3107t,-7l6268,3101r,2l6268,3100t,8l6267,3106r,1l6268,3108t,-11l6268,3098r-1,2l6267,3103r,-2l6267,3103r,2l6268,3101r,l6268,3097t3,21l6270,3117r1,l6271,3118t6,4394l6277,7509r,2l6277,7512t1,-3l6278,7511r,l6278,7509t,-6l6277,7506r,3l6278,7503t1,-2l6278,7501r,2l6279,7501t2,22l6280,7522r1,1l6281,7523t4,-3526l6284,3994r,2l6285,3997t,888l6284,4882r,1l6285,4885t,-3l6285,4884r,-1l6285,4882t,-888l6285,3996r,l6285,3994t,893l6285,4886r,-1l6285,4886r,1m6285,3992r,l6285,3994r,-2m6285,4887r,-2l6285,4886r,1m6286,4874r-1,1l6285,4877r1,-3m6286,7530r-5,-6l6284,7529r2,1m6286,3986r,1l6285,3989r1,-3m6286,4006r-1,-6l6286,4004r,l6286,4006t1,3525l6286,7530r,l6287,7531t3,-4399l6283,3130r4,1l6290,3132t2,2646l6292,5775r,2l6292,5778t1,-3l6292,5778r1,-1l6293,5775t,5l6293,5780r,-1l6292,5778r,1l6292,5777r,2l6293,5780t,1l6292,5778r,1l6293,5781t,-8l6293,5773r,2l6293,5773t,-870l6288,4897r3,5l6293,4903t,-887l6288,4009r3,5l6293,4016t1,888l6293,4903r,1l6293,4904r1,m6296,5790r-1,-1l6295,5789r1,1m6298,6656r,-3l6297,6655r1,1m6298,6654r,-1l6298,6655r,-1m6298,6658r,-1l6298,6655r,2l6298,6656r,1l6298,6658t,-7l6298,6651r,2l6298,6651t,8l6298,6656r,1l6298,6659t,-11l6298,6651r,2l6298,6648t1,-2629l6298,4018r,1l6299,4019t,2641l6299,6651r-1,1l6298,6655r1,5m6299,4857r-1,1l6299,4858r,-1l6299,4857t1,1808l6298,6659r,l6299,6663r1,2m6300,4907r,l6299,4907r1,m6300,7538r-7,-2l6297,7537r3,1m6301,5797r-5,-7l6299,5795r2,2m6302,6668r-1,-2l6301,6667r-1,-1l6300,6665r,1l6301,6667r1,1m6302,6668r-1,-1l6301,6667r1,1m6302,7537r-2,l6301,7537r,l6302,7537t,-2682l6301,4856r-2,1l6302,4855r,m6306,7480r-5,1l6305,7480r1,m6306,7480r,l6305,7480r1,m6306,6674r-4,-6l6304,6673r2,1m6308,4024r-7,-2l6304,4023r4,1m6308,4911r-7,-2l6304,4911r4,m6315,5805r-7,-2l6312,5804r3,1m6318,3120r-3,4l6316,3123r2,-3m6321,6682r-7,-1l6317,6682r4,m6323,3096r,-1l6323,3095r,1m6324,3106r,-2l6324,3107r,-1m6326,6624r,l6326,6624r,m6327,3106r-1,-3l6326,3096r,7l6324,3113r,1l6326,3103r,-7l6325,3094r-1,-2l6324,3103r,3l6324,3106r,l6324,3107r,l6324,3108r,-1l6324,3108r,-1l6324,3107r,-2l6324,3105r,l6324,3100r,1l6324,3104r,-3l6324,3103r,l6324,3104r,-1l6324,3092r,l6324,3099r,1l6324,3099r,1l6324,3100r-1,-3l6324,3099r-1,-2l6323,3097r1,3l6324,3099r,l6324,3092r-1,-2l6323,3096r,l6323,3096r,l6323,3096r,1l6323,3096r,14l6322,3114r,l6322,3115r,1l6322,3116r,l6322,3116r,-1l6322,3114r,1l6322,3114r,1l6322,3115r,-1l6323,3110r,-14l6323,3096r,l6323,3095r-2,-4l6323,3096r-2,-5l6321,3091r,1l6323,3095r-1,-2l6323,3095r,-1l6323,3095r,1l6323,3096r,-6l6321,3086r,5l6321,3117r-1,l6320,3117r,l6320,3118r,l6320,3118r,l6320,3118r,l6320,3118r,-1l6318,3120r,l6318,3120r-2,3l6315,3124r,l6315,3124r3,-4l6318,3120r3,-3l6321,3117r,-26l6320,3089r-2,-2l6318,3087r2,2l6320,3089r1,2l6321,3086r-1,-2l6318,3083r,l6318,3086r,15l6318,3104r-1,-1l6318,3101r,-15l6317,3085r1,l6318,3086r,-3l6316,3081r,3l6315,3083r,l6316,3084r,-3l6314,3079r,2l6314,3082r,-1l6314,3081r,-2l6313,3079r,47l6313,3127r,-1l6313,3126r,-47l6313,3079r,3l6313,3126r-1,1l6313,3126r,l6313,3082r,-1l6313,3081r,1l6313,3079r-1,-1l6310,3077r,l6310,3077r,l6310,3077r,2l6310,3079r,49l6308,3129r,l6306,3130r,l6308,3129r,l6307,3129r1,l6310,3128r,-49l6307,3078r,l6310,3079r,l6309,3078r,l6310,3079r,-2l6305,3075r,55l6304,3131r-2,l6303,3131r-3,l6304,3131r-1,l6304,3131r,l6305,3130r,-55l6310,3077r-3,-2l6302,3074r-1,l6301,3076r-1,l6300,3076r1,l6301,3074r-1,l6299,3074r-3,l6296,3074r,l6292,3075r,1l6292,3131r-3,l6290,3131r-1,l6289,3131r1,l6292,3131r,-55l6290,3076r,l6292,3076r,-1l6291,3075r-2,l6289,3076r-7,4l6282,3128r-1,l6281,3128r,l6282,3128r,-48l6282,3080r,48l6281,3127r1,1l6280,3127r,l6282,3128r,l6282,3080r-1,l6280,3081r,l6289,3076r,-1l6287,3075r-2,1l6289,3075r-3,1l6286,3077r-3,1l6284,3078r,l6284,3078r2,-1l6286,3076r-1,l6285,3076r-1,1l6282,3078r,l6282,3078r,l6282,3078r,l6279,3080r,l6282,3078r,l6281,3079r,l6280,3079r-2,2l6277,3081r,l6277,3114r,10l6276,3124r,l6277,3124r,-10l6277,3113r,-1l6277,3113r,1l6277,3081r-1,1l6276,3082r,41l6276,3124r-1,-1l6276,3124r,l6276,3123r-2,-2l6274,3121r-1,-1l6273,3120r1,1l6274,3120r,l6274,3120r,1l6274,3121r2,2l6276,3082r-1,1l6274,3085r1,-1l6274,3085r,l6273,3086r,34l6273,3120r,-1l6273,3120r,l6273,3119r,l6273,3120r,l6273,3086r,1l6273,3087r-1,1l6272,3089r,l6272,3089r,30l6272,3118r,l6272,3119r,-30l6270,3095r,19l6269,3113r,l6270,3114r,-19l6272,3089r,-1l6270,3090r,1l6270,3092r,l6270,3092r,l6270,3092r,-1l6270,3090r,l6270,3091r-1,1l6269,3095r-1,l6268,3097r,l6268,3100r,4l6268,3102r,-3l6268,3101r1,-4l6268,3100r,4l6268,3101r,1l6268,3105r1,5l6269,3108r,3l6269,3112r,l6269,3113r,l6269,3113r,l6269,3113r,l6269,3112r,-1l6269,3110r-1,-6l6268,3106r,1l6268,3110r,-3l6267,3105r1,2l6268,3108r,l6268,3108r,l6269,3113r-1,-5l6268,3113r1,l6269,3114r,1l6270,3117r1,1l6271,3118r,l6271,3118r,l6274,3123r2,1l6276,3124r1,1l6278,3126r,l6283,3130r,-1l6283,3128r,l6282,3128r,l6283,3128r,l6283,3129r1,l6283,3128r,1l6285,3131r3,l6288,3131r,l6297,3133r3,-1l6300,3132r3,-1l6301,3132r-4,1l6294,3133r-4,-1l6295,3133r5,l6306,3132r10,-6l6324,3117r3,-11m6328,7526r,l6328,7526r,m6331,4905r-2,1l6330,4906r1,-1m6337,7512r-1,-3l6335,7500r,7l6335,7507r-1,-4l6334,7507r,2l6334,7509r,-1l6334,7511r,-2l6334,7512r,l6334,7512r,-1l6334,7512r,-2l6334,7513r,-1l6334,7513r,l6334,7513r,1l6334,7514r,-1l6334,7514r,-1l6334,7513r,-2l6334,7511r,-6l6334,7506r,l6334,7505r,l6334,7505r,l6333,7503r,-1l6334,7505r-1,-3l6333,7516r-1,2l6332,7519r,-1l6332,7519r,1l6332,7520r,1l6332,7521r,-1l6332,7521r,l6332,7520r,-1l6330,7523r2,-2l6331,7522r,l6332,7521r-2,3l6330,7524r,l6330,7524r,1l6328,7526r-3,4l6328,7526r-3,4l6325,7531r-3,3l6321,7534r4,-3l6325,7530r-2,2l6323,7532r,l6329,7526r-1,l6330,7525r,-1l6329,7525r1,-1l6332,7518r1,-2l6333,7502r,-1l6333,7500r,l6333,7501r,l6333,7501r,2l6333,7502r,l6333,7503r,l6334,7503r,3l6334,7507r,-1l6334,7507r,3l6334,7507r,2l6334,7508r,-1l6334,7508r,l6334,7509r,-2l6334,7507r,l6334,7507r,-4l6333,7497r2,10l6335,7500r,l6331,7492r,5l6330,7495r-1,-1l6329,7519r,1l6329,7517r,2l6329,7494r,-1l6329,7493r,l6330,7495r,l6331,7497r,-5l6330,7490r-1,-1l6329,7493r-1,l6328,7492r,l6328,7492r1,1l6329,7489r-1,l6328,7492r,l6327,7491r1,1l6328,7492r,-3l6328,7489r,3l6327,7490r,l6328,7492r,-3l6324,7486r,3l6324,7489r,l6324,7488r,1l6324,7489r,l6324,7486r-1,-2l6323,7533r-1,l6322,7533r1,l6323,7484r-2,-1l6321,7533r-1,1l6320,7535r-3,1l6317,7535r3,l6320,7534r-1,l6317,7535r1,l6320,7534r,l6321,7533r,-50l6321,7483r,2l6319,7485r2,l6319,7485r1,l6321,7485r,l6321,7483r-1,l6321,7483r-1,l6317,7481r-5,-1l6310,7480r,2l6309,7481r,l6310,7482r,-2l6310,7480r-1,l6306,7480r3,l6306,7480r,l6306,7480r,l6306,7480r1,l6306,7480r,57l6303,7537r3,l6306,7537r,-57l6306,7480r-1,l6302,7480r,57l6301,7537r-1,l6299,7537r,l6299,7537r3,l6299,7537r3,l6302,7480r-1,1l6298,7481r-3,1l6299,7481r-3,1l6296,7536r-3,-2l6293,7535r3,1l6296,7482r-1,l6294,7483r,l6294,7484r-1,l6293,7534r-1,l6292,7534r,l6291,7534r,-1l6291,7534r-1,-1l6290,7533r1,1l6291,7533r-1,l6292,7534r,l6292,7534r1,l6293,7534r,-50l6292,7484r-4,3l6292,7484r2,l6294,7483r-2,1l6291,7485r,l6290,7485r-2,2l6286,7488r,l6285,7489r-1,2l6284,7491r,l6285,7490r4,-4l6288,7487r,45l6288,7532r,l6288,7532r,-45l6287,7488r,42l6284,7527r,l6283,7526r,l6283,7526r,l6283,7526r-1,-2l6282,7524r1,2l6283,7526r,l6283,7526r,-1l6283,7526r,l6283,7526r1,1l6287,7530r,-42l6285,7490r-1,1l6283,7493r,l6283,7493r-3,3l6280,7497r,2l6280,7501r,19l6279,7519r,l6279,7519r,-1l6279,7518r,l6279,7518r,1l6280,7520r,-19l6279,7503r,l6279,7503r1,-4l6280,7497r,l6279,7500r,l6280,7497r-1,1l6279,7501r-1,2l6278,7503r,l6278,7504r,-1l6278,7503r-1,4l6277,7509r,2l6278,7509r,l6278,7509r,l6278,7508r,-2l6278,7506r,l6278,7506r,4l6278,7507r,-2l6278,7507r,-1l6278,7509r1,7l6279,7517r,-2l6279,7516r-1,-9l6278,7507r,2l6278,7511r,-1l6278,7510r,2l6278,7513r,-2l6278,7512r-1,-1l6277,7512r1,2l6277,7512r,l6278,7514r,l6278,7519r1,1l6278,7515r1,5l6279,7520r1,1l6280,7522r1,1l6281,7523r,1l6280,7522r,-2l6280,7520r,2l6281,7524r,l6281,7524r1,1l6282,7525r,l6286,7530r,l6287,7531r1,l6286,7529r,l6288,7531r,1l6287,7531r6,5l6293,7535r3,2l6298,7537r,l6298,7537r9,2l6310,7538r3,-1l6311,7538r-4,1l6304,7539r-4,-1l6305,7539r5,l6316,7538r10,-6l6334,7523r3,-11m6340,4874r,l6340,4874r,m6341,4885r,-2l6341,4886r,-1m6341,3997r,-2l6341,3998r,-1m6344,4885r,-3l6343,4876r,6l6341,4892r,1l6343,4882r,-6l6343,4874r-1,-1l6342,4872r,9l6342,4881r-1,2l6342,4882r-1,3l6341,4885r,1l6341,4886r,1l6341,4887r-1,2l6340,4889r,1l6339,4893r,1l6339,4895r,l6338,4895r,1l6339,4895r-1,l6339,4895r,-1l6339,4894r,l6339,4893r1,-4l6340,4891r-2,5l6338,4897r,l6338,4897r2,-6l6340,4889r,l6341,4887r,-1l6341,4887r,-1l6341,4887r,-3l6341,4885r,-6l6341,4879r,l6341,4877r,1l6340,4876r,1l6341,4878r,-1l6341,4876r,l6341,4879r,l6341,4880r,3l6341,4880r,2l6341,4881r1,l6342,4872r-2,-3l6340,4876r,-1l6340,4875r,-1l6340,4873r,1l6340,4875r,l6340,4875r,1l6340,4869r,-1l6339,4866r-2,-2l6337,4869r,28l6337,4897r,1l6337,4898r,-1l6337,4897r-1,2l6336,4899r1,-2l6337,4869r,-1l6336,4867r1,1l6337,4869r,-5l6337,4863r-1,-1l6336,4899r,l6336,4899r,l6336,4862r,l6336,4865r,1l6336,4899r-3,4l6335,4899r1,l6336,4866r-1,-1l6335,4865r,1l6336,4866r,-1l6335,4864r,1l6335,4865r,l6335,4900r-3,3l6332,4903r,l6331,4905r,-1l6332,4904r-1,1l6330,4906r-1,l6329,4906r,l6330,4905r,l6329,4906r2,-1l6332,4903r3,-3l6335,4865r,l6335,4881r,1l6335,4882r,-1l6335,4865r,l6335,4865r,-1l6335,4864r,l6336,4865r,-3l6335,4861r,4l6334,4864r-3,-3l6330,4861r-2,-2l6329,4859r1,2l6330,4861r1,l6335,4865r-3,-3l6332,4862r3,3l6335,4861r-3,-2l6332,4862r-1,-1l6331,4861r1,1l6332,4859r-5,-3l6328,4856r-1,l6327,4856r,51l6327,4907r,l6327,4907r-2,1l6327,4907r,-51l6324,4854r-2,l6322,4857r,53l6321,4910r,l6322,4910r,-53l6321,4856r,l6322,4857r,-3l6319,4854r,56l6316,4911r,l6316,4911r,l6319,4910r-2,l6319,4910r,l6319,4854r,-1l6318,4853r,2l6317,4855r,l6318,4855r,-2l6317,4853r-1,l6313,4853r,l6313,4853r-4,1l6309,4854r,1l6309,4911r,l6309,4911r,l6309,4911r,l6307,4910r-1,l6306,4910r2,l6309,4911r,-56l6306,4855r1,l6309,4855r,-1l6308,4854r-3,l6302,4855r4,l6303,4855r,1l6301,4857r,51l6300,4908r,l6301,4908r,-51l6300,4857r,l6303,4856r,-1l6302,4855r-2,2l6300,4908r,-1l6300,4908r,l6299,4907r,l6298,4907r1,l6299,4907r,l6299,4907r,l6299,4907r1,1l6300,4907r-1,l6299,4907r,l6298,4907r1,l6299,4907r,l6299,4907r1,l6300,4907r,1l6300,4857r-1,l6299,4858r-1,l6298,4858r,l6298,4906r,l6296,4905r,l6298,4906r,l6297,4906r1,l6298,4906r,-48l6298,4858r,45l6294,4892r,-1l6294,4892r4,11l6298,4858r-1,l6295,4860r-1,1l6293,4861r,42l6292,4902r-1,-2l6291,4900r1,2l6293,4903r,l6293,4903r,-42l6292,4862r-1,2l6292,4863r,1l6291,4864r,36l6291,4900r-1,-1l6291,4900r-1,-2l6291,4899r,1l6291,4864r,l6291,4864r,l6291,4864r,1l6291,4865r-1,l6290,4865r,l6290,4865r1,l6290,4866r,l6290,4866r,l6290,4866r,l6290,4866r,l6287,4869r,1l6287,4870r,l6287,4870r,l6287,4870r,l6287,4871r,l6287,4871r,1l6286,4873r1,-2l6287,4870r,-1l6287,4869r,1l6286,4872r,2l6285,4877r,l6285,4877r-1,2l6284,4882r1,-5l6285,4877r,2l6285,4880r,-3l6285,4877r,3l6284,4883r1,1l6285,4880r,2l6285,4880r,3l6285,4881r,-2l6286,4876r,l6286,4876r,l6286,4891r,1l6285,4889r1,l6286,4889r,3l6286,4891r,-1l6286,4890r,-2l6286,4889r,-2l6286,4890r,l6286,4891r,l6286,4876r-1,3l6285,4880r1,-1l6285,4883r1,3l6285,4880r,1l6285,4884r,-1l6285,4883r,1l6285,4885r,-1l6285,4885r,1l6285,4886r,1l6285,4888r,l6285,4887r1,5l6286,4892r,1l6285,4889r1,4l6287,4895r-1,-2l6287,4894r1,2l6288,4896r,1l6288,4896r,1l6288,4897r1,l6293,4903r,l6293,4903r1,1l6295,4905r,l6295,4905r,l6295,4905r6,4l6300,4908r3,2l6305,4910r,l6306,4910r8,2l6317,4911r,l6320,4910r-2,1l6314,4912r-3,l6308,4911r4,1l6317,4912r6,-1l6333,4905r8,-9l6344,4885t,-888l6344,3995r-1,-9l6342,3985r,-1l6342,3994r-1,3l6341,3997r,1l6341,3999r,-1l6341,3999r,l6341,3999r-1,2l6340,4001r-1,5l6339,4006r,l6339,4006r1,-4l6339,4005r1,-4l6341,3999r,-1l6341,3999r,-3l6341,3997r,-5l6340,3988r,-1l6340,3988r,-2l6340,3987r,l6340,3988r,l6340,3988r,1l6341,3992r,4l6341,3992r,1l6341,3995r,-2l6341,3991r,-3l6341,3989r,3l6341,3993r,2l6341,3994r,2l6342,3994r,-10l6341,3984r,7l6341,3991r-1,-4l6341,3988r-1,-1l6340,3987r,l6341,3991r,-7l6340,3981r-1,-2l6339,3985r,21l6339,4007r,l6339,4007r,l6339,4007r,-1l6339,4007r,l6339,4006r,-21l6338,3983r,l6338,3983r,l6339,3985r,-6l6339,3979r-1,-2l6338,4009r-1,1l6337,4009r,l6337,4009r1,l6338,3977r-1,-1l6337,4010r-1,2l6335,4012r,l6336,4012r,l6337,4010r,-34l6337,3975r-1,l6336,3979r,1l6336,3987r,l6336,3985r,5l6335,3993r,2l6335,3994r1,-4l6336,3985r,2l6336,3980r-1,-2l6334,3976r1,2l6335,3978r,l6335,3978r1,2l6336,3979r-1,-2l6336,3978r-1,-1l6335,3977r,l6336,3979r,-4l6335,3974r,3l6332,3974r,l6335,3977r,-3l6332,3971r,45l6331,4017r-1,1l6331,4017r-1,l6329,4018r,l6326,4020r1,-1l6329,4018r,l6327,4019r4,-2l6331,4017r,l6332,4016r,-45l6331,3971r,3l6328,3972r1,l6329,3972r2,2l6331,3971r-1,-1l6330,3972r-4,-2l6326,3970r4,2l6330,3970r-3,-2l6328,3968r-1,l6325,3967r,54l6323,4022r,-1l6325,4021r,-54l6324,3967r-2,-1l6322,4022r-1,l6321,4022r1,l6322,3966r-3,l6318,3965r,2l6317,3967r,l6317,3967r1,l6318,3965r-1,l6317,3965r,2l6317,4023r-7,l6313,4023r4,l6317,3967r-8,1l6309,4023r,l6309,4023r,l6307,4022r-1,l6306,4022r3,1l6309,3968r-2,l6307,3968r10,-1l6317,3965r-1,l6313,3965r4,l6313,3965r,l6312,3965r1,l6308,3966r-2,l6306,3968r-4,2l6302,4021r-2,-1l6300,4020r2,1l6302,3970r-2,1l6300,3971r,49l6299,4019r,l6299,4019r-1,l6297,4018r1,l6298,4018r1,1l6299,4019r1,1l6299,4019r1,1l6300,4020r,-49l6298,3972r-1,l6297,3972r9,-4l6304,3968r2,l6306,3968r,-2l6305,3966r-3,2l6306,3967r-3,1l6303,3968r-3,1l6301,3969r,l6303,3968r,l6302,3968r-1,l6299,3970r,l6299,3970r-1,l6298,3970r-1,1l6295,3972r,1l6295,3973r,34l6295,4017r-2,-2l6293,4015r,l6293,4015r,l6295,4017r,-10l6294,4004r,l6294,4005r1,2l6295,3973r-1,1l6294,3974r1,-1l6295,3972r,l6295,3972r-1,2l6292,3974r,1l6292,3975r,39l6291,4012r-1,-1l6290,4011r,l6291,4012r,l6290,4012r1,l6291,4012r1,2l6292,3975r-1,2l6291,3977r,-1l6292,3976r-1,1l6291,3977r,l6291,3977r-1,1l6290,3978r-1,1l6289,4010r,l6289,4010r,l6289,3979r-1,2l6288,3982r-1,1l6287,3984r,1l6287,4006r,-1l6286,4005r,l6287,4005r,l6287,4006r,-21l6286,3990r1,-6l6287,3984r1,-2l6288,3981r-1,l6287,3983r-1,1l6286,3986r-1,3l6285,3989r,3l6284,3994r1,-1l6284,3995r1,1l6285,3993r,-1l6285,3991r,1l6285,3992r,3l6285,3993r,-2l6285,3993r1,-1l6285,3995r,-2l6285,3993r,3l6286,4000r,1l6286,4000r,2l6286,4003r,l6286,4004r,l6286,4004r,l6286,4003r,l6286,4002r,-2l6285,3995r,3l6285,3996r,2l6285,3997r,1l6285,3997r,1l6285,4000r,-2l6285,3999r,-1l6285,3998r,1l6285,4000r,l6285,4000r1,6l6287,4007r1,1l6288,4008r,1l6288,4009r,l6288,4009r,l6293,4016r,l6293,4016r1,1l6301,4022r-1,-2l6300,4020r3,2l6305,4022r,l6305,4022r9,2l6317,4023r,l6320,4023r-2,l6314,4024r-3,l6308,4024r4,1l6317,4024r6,-1l6333,4018r8,-10l6344,3997t4,1772l6348,5769r,-1l6348,5769r,m6349,5776r,-2l6348,5772r1,2l6349,5776t,2l6349,5776r,4l6349,5778t,1l6349,5778r,l6349,5779r,m6352,5778r-1,-2l6350,5767r,-1l6349,5765r,9l6349,5775r,2l6349,5775r,4l6349,5779r,1l6349,5779r,1l6349,5780r,1l6349,5780r,l6349,5780r,l6349,5777r,1l6348,5773r1,l6348,5772r,l6348,5772r,l6348,5772r,-2l6348,5769r,10l6347,5785r,l6347,5785r,1l6347,5786r,2l6347,5787r,l6347,5787r,l6347,5788r,-1l6346,5789r1,-2l6347,5788r-1,1l6347,5788r,-2l6347,5785r,l6348,5779r,-10l6348,5769r,l6348,5769r,-1l6348,5768r,-1l6348,5768r,1l6348,5769r,l6348,5769r1,4l6349,5774r-1,-4l6349,5773r,1l6349,5776r,-2l6349,5774r,-9l6348,5763r,1l6348,5763r,1l6348,5764r,-1l6347,5762r,4l6347,5766r,l6347,5766r,-4l6346,5760r,28l6345,5790r,l6345,5790r,l6345,5790r,1l6345,5790r,l6345,5791r,l6345,5791r,l6345,5791r,-1l6343,5793r2,-3l6346,5788r,-28l6346,5759r,l6346,5764r-1,-3l6345,5762r1,2l6346,5759r-1,-2l6344,5756r,4l6343,5759r,l6344,5760r,-4l6343,5756r,3l6343,5759r,l6343,5780r,13l6338,5798r,l6338,5798r,l6337,5799r,l6337,5799r,l6338,5798r,l6338,5798r,l6338,5798r,l6338,5798r5,-5l6343,5780r-1,-4l6342,5775r1,5l6343,5759r,l6343,5759r,l6343,5759r,-1l6343,5759r,l6341,5757r,l6343,5759r,l6343,5758r-2,-1l6341,5757r2,1l6343,5758r,l6343,5759r,-3l6340,5753r,2l6338,5754r,l6338,5798r-2,1l6336,5800r,l6336,5800r-1,1l6336,5800r,-1l6335,5800r-1,l6334,5800r,1l6332,5801r1,l6335,5800r3,-2l6338,5754r,l6338,5754r,l6340,5755r,-2l6337,5751r-2,-2l6335,5750r,2l6335,5752r-3,-1l6335,5752r,l6335,5752r-1,-1l6333,5750r,l6334,5751r,l6335,5752r,-2l6335,5749r,l6335,5749r-4,-1l6329,5747r,56l6328,5803r,l6328,5804r-1,l6327,5804r1,l6328,5803r-2,1l6326,5804r-2,1l6324,5805r,l6324,5805r2,-1l6326,5804r-1,l6318,5804r3,l6325,5804r3,-1l6329,5803r,-56l6327,5747r-2,-1l6324,5746r-3,1l6324,5746r-3,1l6321,5747r-1,l6321,5747r-4,l6317,5747r,57l6317,5804r-1,l6316,5804r1,l6317,5804r-2,l6314,5803r,l6314,5803r3,1l6314,5803r3,1l6317,5747r-1,l6312,5748r-1,l6310,5749r,l6310,5749r,l6310,5749r,1l6310,5802r-3,-1l6307,5800r,l6306,5800r1,l6306,5800r1,l6307,5800r,l6307,5801r,l6307,5801r1,l6310,5802r,-52l6308,5750r,l6310,5750r,-1l6309,5749r-2,2l6307,5751r,l6306,5751r,49l6306,5800r,l6306,5800r,l6306,5751r,l6305,5751r,1l6302,5753r-1,2l6304,5753r,l6306,5751r,49l6305,5799r,l6306,5800r,-49l6305,5752r,1l6304,5753r1,l6305,5753r,-1l6304,5753r-1,1l6303,5754r,l6302,5755r,42l6298,5793r,l6298,5793r,l6298,5793r,l6298,5793r,l6302,5797r,-42l6303,5754r,l6300,5757r4,-4l6301,5755r-1,l6299,5758r,l6298,5759r1,-2l6301,5755r,l6301,5755r,l6301,5756r-2,1l6298,5759r,34l6298,5792r,l6298,5793r,l6298,5759r,l6298,5759r,-1l6298,5759r,l6298,5759r-3,4l6295,5763r,1l6295,5765r,1l6295,5787r-1,-1l6295,5787r,l6295,5766r,l6294,5767r,3l6295,5766r,-1l6295,5764r,1l6295,5765r,-2l6295,5763r,l6295,5764r-1,1l6294,5766r,l6294,5767r,-1l6294,5765r,l6294,5767r-1,1l6293,5770r,l6293,5770r-1,3l6292,5775r,-1l6292,5776r,1l6292,5774r1,-1l6293,5772r,1l6293,5776r,-1l6293,5777r,5l6293,5774r,l6293,5772r,2l6293,5773r,2l6294,5783r,1l6294,5783r-1,l6293,5782r,-6l6293,5779r,1l6293,5782r,-2l6293,5780r,1l6293,5781r,l6293,5781r,l6293,5785r1,1l6294,5787r,1l6295,5789r,l6296,5790r,l6296,5790r,1l6301,5797r,l6302,5798r1,l6303,5798r,l6304,5799r-1,-1l6308,5803r,-2l6310,5803r3,1l6313,5804r,l6322,5805r2,l6324,5805r4,-1l6326,5805r-4,l6318,5805r-3,l6320,5806r5,-1l6331,5804r10,-5l6348,5789r4,-11m6353,6661r-1,3l6352,6665r1,-4m6354,6647r-1,-1l6353,6645r1,2m6354,6656r,-2l6354,6657r,-1m6357,6656r,-2l6356,6645r,-1l6355,6643r,10l6355,6656r-1,1l6354,6658r,l6354,6659r,-1l6354,6658r,-1l6354,6658r,-3l6354,6656r,l6354,6651r,-1l6354,6647r,l6354,6648r,3l6354,6650r,1l6354,6651r,3l6354,6652r,2l6355,6652r,1l6355,6655r,-2l6355,6643r-1,-2l6354,6647r,13l6353,6660r,1l6352,6665r,l6352,6666r,-1l6353,6664r-1,2l6352,6666r-1,2l6351,6668r,l6350,6668r1,l6351,6668r,l6351,6668r1,-2l6353,6664r,-4l6353,6662r1,-2l6354,6660r,-13l6353,6646r,1l6353,6645r,l6353,6644r,1l6353,6646r,l6354,6647r-1,l6354,6647r,-6l6351,6637r,5l6349,6639r,25l6349,6660r,10l6349,6671r,l6349,6671r-3,2l6346,6674r,1l6345,6675r1,-1l6346,6674r,l6346,6673r-2,2l6344,6676r,l6344,6676r,l6344,6676r,-1l6349,6670r,-10l6349,6662r,2l6349,6639r-1,-2l6348,6636r,1l6348,6637r,l6351,6642r-1,-3l6350,6639r1,3l6351,6637r-1,-3l6350,6634r,5l6349,6637r,l6349,6637r1,2l6350,6634r-2,-1l6348,6636r,16l6348,6654r,-1l6348,6652r,-16l6348,6636r,l6345,6633r,l6348,6636r,l6348,6636r,l6348,6636r,-3l6344,6630r,3l6342,6631r,46l6339,6679r1,-1l6340,6678r2,-1l6342,6631r,-1l6342,6631r2,2l6344,6630r-1,-1l6343,6631r-4,-2l6341,6630r-2,-1l6339,6629r4,2l6343,6631r,-2l6341,6627r,l6338,6626r-1,l6335,6625r,2l6335,6681r-1,l6335,6681r-1,l6332,6681r1,l6332,6681r-3,1l6329,6682r,l6329,6682r3,-1l6332,6681r2,l6334,6681r,l6335,6681r,-54l6334,6626r,l6335,6627r,-2l6332,6625r,l6332,6627r-1,-1l6331,6626r,l6332,6627r,-2l6330,6624r-1,l6326,6624r4,l6326,6624r,l6326,6624r-3,1l6322,6625r,57l6322,6682r,l6322,6682r,-57l6322,6625r,57l6320,6681r,l6322,6682r,-57l6321,6625r-1,l6320,6626r,1l6316,6629r,51l6313,6679r-1,-1l6312,6678r,l6312,6678r,l6311,6678r1,l6311,6677r,l6312,6678r,l6312,6678r1,1l6313,6678r,l6313,6679r,l6313,6679r3,1l6316,6629r-6,2l6310,6631r10,-4l6320,6626r-2,1l6317,6627r1,l6320,6626r,-1l6318,6625r-2,2l6319,6626r-3,1l6315,6627r-3,1l6312,6629r,l6312,6629r-3,2l6310,6630r2,-1l6312,6629r,l6311,6629r,l6308,6631r,1l6307,6633r,l6307,6633r1,-1l6308,6631r,l6307,6632r,l6305,6635r2,-3l6305,6633r-1,3l6304,6636r,l6304,6671r,l6304,6671r,l6304,6671r,-35l6304,6636r,35l6303,6670r,l6304,6671r,-35l6303,6637r1,-1l6303,6637r,l6301,6641r2,-4l6301,6640r,l6300,6640r,2l6300,6643r,l6299,6646r,1l6299,6647r,1l6299,6647r,-1l6298,6651r2,-8l6299,6644r1,-1l6300,6643r,-1l6300,6640r,2l6299,6643r,2l6299,6646r-1,2l6298,6648r,l6298,6648r,3l6298,6654r,1l6298,6652r,-1l6298,6654r,-2l6298,6650r1,1l6299,6650r,4l6299,6658r,3l6299,6662r,1l6299,6663r,l6300,6664r,l6300,6664r,l6299,6663r,l6299,6662r-1,-8l6298,6656r,1l6298,6659r,l6298,6659r2,5l6300,6666r1,l6300,6664r,1l6301,6666r,1l6302,6668r,l6302,6668r4,6l6306,6674r,1l6306,6675r,l6308,6676r,l6308,6676r,l6308,6676r,l6308,6676r1,1l6308,6676r6,5l6313,6679r3,2l6318,6681r,l6319,6681r8,2l6330,6682r,l6334,6682r-1,l6331,6682r-4,1l6324,6683r-3,-1l6325,6684r5,-1l6337,6682r10,-5l6354,6667r3,-11e" fillcolor="#4bacc6 [3208]" strokecolor="#f2f2f2 [3041]" strokeweight="3pt">
              <v:stroke joinstyle="round"/>
              <v:shadow type="perspective" color="#205867 [1608]" opacity=".5" offset="1pt" offset2="-1pt"/>
              <v:formulas/>
              <v:path arrowok="t" o:connecttype="segments"/>
            </v:shape>
          </v:group>
        </w:pict>
      </w:r>
    </w:p>
    <w:p w:rsidR="007A295F" w:rsidRDefault="007A295F">
      <w:pPr>
        <w:pStyle w:val="BodyText"/>
        <w:rPr>
          <w:rFonts w:ascii="Times New Roman"/>
        </w:rPr>
      </w:pPr>
    </w:p>
    <w:p w:rsidR="007A295F" w:rsidRPr="0003167E" w:rsidRDefault="007A295F">
      <w:pPr>
        <w:pStyle w:val="BodyText"/>
        <w:spacing w:before="2"/>
        <w:rPr>
          <w:rFonts w:asciiTheme="majorHAnsi" w:hAnsiTheme="majorHAnsi" w:cs="Aharoni"/>
          <w:sz w:val="18"/>
        </w:rPr>
      </w:pPr>
    </w:p>
    <w:p w:rsidR="007A295F" w:rsidRPr="0057009E" w:rsidRDefault="006073F6">
      <w:pPr>
        <w:spacing w:before="16"/>
        <w:ind w:left="3793" w:right="4209"/>
        <w:jc w:val="center"/>
        <w:rPr>
          <w:rFonts w:ascii="Arial"/>
          <w:b/>
          <w:i/>
          <w:color w:val="FF0000"/>
        </w:rPr>
      </w:pPr>
      <w:r w:rsidRPr="0003167E">
        <w:rPr>
          <w:rFonts w:asciiTheme="majorHAnsi" w:hAnsiTheme="majorHAnsi" w:cs="Aharoni"/>
          <w:b/>
          <w:i/>
          <w:color w:val="FF0000"/>
          <w:w w:val="236"/>
          <w:sz w:val="24"/>
        </w:rPr>
        <w:t>-</w:t>
      </w:r>
      <w:r w:rsidRPr="0003167E">
        <w:rPr>
          <w:rFonts w:asciiTheme="majorHAnsi" w:hAnsiTheme="majorHAnsi" w:cs="Aharoni"/>
          <w:b/>
          <w:i/>
          <w:color w:val="FF0000"/>
          <w:sz w:val="24"/>
        </w:rPr>
        <w:t xml:space="preserve"> </w:t>
      </w:r>
      <w:r w:rsidRPr="0003167E">
        <w:rPr>
          <w:rFonts w:asciiTheme="majorHAnsi" w:hAnsiTheme="majorHAnsi" w:cs="Aharoni"/>
          <w:b/>
          <w:i/>
          <w:color w:val="FF0000"/>
          <w:spacing w:val="-13"/>
          <w:sz w:val="24"/>
        </w:rPr>
        <w:t xml:space="preserve"> </w:t>
      </w:r>
      <w:proofErr w:type="gramStart"/>
      <w:r w:rsidRPr="0003167E">
        <w:rPr>
          <w:rFonts w:asciiTheme="majorHAnsi" w:hAnsiTheme="majorHAnsi" w:cs="Aharoni"/>
          <w:b/>
          <w:i/>
          <w:color w:val="FF0000"/>
          <w:w w:val="182"/>
          <w:sz w:val="24"/>
        </w:rPr>
        <w:t>My</w:t>
      </w:r>
      <w:r w:rsidRPr="0003167E">
        <w:rPr>
          <w:rFonts w:asciiTheme="majorHAnsi" w:hAnsiTheme="majorHAnsi" w:cs="Aharoni"/>
          <w:b/>
          <w:i/>
          <w:color w:val="FF0000"/>
          <w:sz w:val="24"/>
        </w:rPr>
        <w:t xml:space="preserve"> </w:t>
      </w:r>
      <w:r w:rsidRPr="0003167E">
        <w:rPr>
          <w:rFonts w:asciiTheme="majorHAnsi" w:hAnsiTheme="majorHAnsi" w:cs="Aharoni"/>
          <w:b/>
          <w:i/>
          <w:color w:val="FF0000"/>
          <w:spacing w:val="-13"/>
          <w:sz w:val="24"/>
        </w:rPr>
        <w:t xml:space="preserve"> </w:t>
      </w:r>
      <w:r w:rsidRPr="0003167E">
        <w:rPr>
          <w:rFonts w:asciiTheme="majorHAnsi" w:hAnsiTheme="majorHAnsi" w:cs="Aharoni"/>
          <w:b/>
          <w:i/>
          <w:color w:val="FF0000"/>
          <w:w w:val="164"/>
          <w:sz w:val="24"/>
        </w:rPr>
        <w:t>V</w:t>
      </w:r>
      <w:r w:rsidR="0057009E" w:rsidRPr="0003167E">
        <w:rPr>
          <w:rFonts w:asciiTheme="majorHAnsi" w:hAnsiTheme="majorHAnsi" w:cs="Aharoni"/>
          <w:b/>
          <w:i/>
          <w:color w:val="FF0000"/>
          <w:w w:val="164"/>
          <w:sz w:val="24"/>
        </w:rPr>
        <w:t>is</w:t>
      </w:r>
      <w:r w:rsidRPr="0003167E">
        <w:rPr>
          <w:rFonts w:asciiTheme="majorHAnsi" w:hAnsiTheme="majorHAnsi" w:cs="Aharoni"/>
          <w:b/>
          <w:i/>
          <w:color w:val="FF0000"/>
          <w:w w:val="202"/>
          <w:sz w:val="24"/>
        </w:rPr>
        <w:t>i</w:t>
      </w:r>
      <w:r w:rsidRPr="0003167E">
        <w:rPr>
          <w:rFonts w:asciiTheme="majorHAnsi" w:hAnsiTheme="majorHAnsi" w:cs="Aharoni"/>
          <w:b/>
          <w:i/>
          <w:color w:val="FF0000"/>
          <w:w w:val="114"/>
          <w:sz w:val="24"/>
        </w:rPr>
        <w:t>on</w:t>
      </w:r>
      <w:proofErr w:type="gramEnd"/>
      <w:r w:rsidRPr="0003167E">
        <w:rPr>
          <w:rFonts w:asciiTheme="majorHAnsi" w:hAnsiTheme="majorHAnsi" w:cs="Aharoni"/>
          <w:b/>
          <w:i/>
          <w:color w:val="FF0000"/>
          <w:sz w:val="24"/>
        </w:rPr>
        <w:t xml:space="preserve"> </w:t>
      </w:r>
      <w:r w:rsidR="0003167E" w:rsidRPr="0003167E">
        <w:rPr>
          <w:rFonts w:asciiTheme="majorHAnsi" w:hAnsiTheme="majorHAnsi" w:cs="Aharoni"/>
          <w:b/>
          <w:i/>
          <w:color w:val="FF0000"/>
          <w:w w:val="181"/>
          <w:sz w:val="24"/>
        </w:rPr>
        <w:t>Year</w:t>
      </w:r>
      <w:r w:rsidRPr="0057009E">
        <w:rPr>
          <w:rFonts w:ascii="Arial"/>
          <w:b/>
          <w:i/>
          <w:color w:val="FF0000"/>
        </w:rPr>
        <w:t xml:space="preserve"> </w:t>
      </w:r>
      <w:r w:rsidRPr="0057009E">
        <w:rPr>
          <w:rFonts w:ascii="Arial"/>
          <w:b/>
          <w:i/>
          <w:color w:val="FF0000"/>
          <w:spacing w:val="-13"/>
        </w:rPr>
        <w:t xml:space="preserve"> </w:t>
      </w:r>
    </w:p>
    <w:p w:rsidR="007A295F" w:rsidRPr="0057009E" w:rsidRDefault="007A295F">
      <w:pPr>
        <w:pStyle w:val="BodyText"/>
        <w:rPr>
          <w:rFonts w:ascii="Arial"/>
          <w:b/>
          <w:i/>
          <w:color w:val="FF0000"/>
        </w:rPr>
      </w:pPr>
    </w:p>
    <w:p w:rsidR="007A295F" w:rsidRDefault="007A295F">
      <w:pPr>
        <w:pStyle w:val="BodyText"/>
        <w:rPr>
          <w:rFonts w:ascii="Arial"/>
          <w:i/>
        </w:rPr>
      </w:pPr>
    </w:p>
    <w:p w:rsidR="007A295F" w:rsidRDefault="007A295F">
      <w:pPr>
        <w:pStyle w:val="BodyText"/>
        <w:rPr>
          <w:rFonts w:ascii="Arial"/>
          <w:i/>
        </w:rPr>
      </w:pPr>
    </w:p>
    <w:p w:rsidR="007A295F" w:rsidRDefault="007A295F">
      <w:pPr>
        <w:pStyle w:val="BodyText"/>
        <w:spacing w:before="8"/>
        <w:rPr>
          <w:rFonts w:ascii="Arial"/>
          <w:i/>
          <w:sz w:val="14"/>
        </w:rPr>
      </w:pPr>
    </w:p>
    <w:p w:rsidR="007A295F" w:rsidRDefault="006073F6">
      <w:pPr>
        <w:tabs>
          <w:tab w:val="left" w:pos="2873"/>
          <w:tab w:val="left" w:pos="5603"/>
          <w:tab w:val="left" w:pos="7595"/>
        </w:tabs>
        <w:ind w:left="882"/>
        <w:rPr>
          <w:rFonts w:ascii="Arial"/>
          <w:i/>
          <w:sz w:val="16"/>
        </w:rPr>
      </w:pPr>
      <w:proofErr w:type="gramStart"/>
      <w:r w:rsidRPr="0003167E">
        <w:rPr>
          <w:rFonts w:ascii="Arial"/>
          <w:i/>
          <w:w w:val="182"/>
          <w:sz w:val="14"/>
        </w:rPr>
        <w:t>My</w:t>
      </w:r>
      <w:r w:rsidRPr="0003167E">
        <w:rPr>
          <w:rFonts w:ascii="Arial"/>
          <w:i/>
          <w:sz w:val="14"/>
        </w:rPr>
        <w:t xml:space="preserve"> </w:t>
      </w:r>
      <w:r w:rsidRPr="0003167E">
        <w:rPr>
          <w:rFonts w:ascii="Arial"/>
          <w:i/>
          <w:spacing w:val="-10"/>
          <w:sz w:val="14"/>
        </w:rPr>
        <w:t xml:space="preserve"> </w:t>
      </w:r>
      <w:r w:rsidRPr="0003167E">
        <w:rPr>
          <w:rFonts w:ascii="Arial"/>
          <w:i/>
          <w:spacing w:val="-16"/>
          <w:w w:val="162"/>
          <w:sz w:val="14"/>
        </w:rPr>
        <w:t>T</w:t>
      </w:r>
      <w:r w:rsidRPr="0003167E">
        <w:rPr>
          <w:rFonts w:ascii="Arial"/>
          <w:i/>
          <w:w w:val="105"/>
          <w:sz w:val="14"/>
        </w:rPr>
        <w:t>op</w:t>
      </w:r>
      <w:proofErr w:type="gramEnd"/>
      <w:r w:rsidRPr="0003167E">
        <w:rPr>
          <w:rFonts w:ascii="Arial"/>
          <w:i/>
          <w:sz w:val="14"/>
        </w:rPr>
        <w:t xml:space="preserve"> </w:t>
      </w:r>
      <w:r w:rsidRPr="0003167E">
        <w:rPr>
          <w:rFonts w:ascii="Arial"/>
          <w:i/>
          <w:spacing w:val="-10"/>
          <w:sz w:val="14"/>
        </w:rPr>
        <w:t xml:space="preserve"> </w:t>
      </w:r>
      <w:r w:rsidR="0003167E" w:rsidRPr="0003167E">
        <w:rPr>
          <w:rFonts w:ascii="Arial"/>
          <w:i/>
          <w:w w:val="154"/>
          <w:sz w:val="14"/>
        </w:rPr>
        <w:t>5</w:t>
      </w:r>
      <w:r w:rsidRPr="0003167E">
        <w:rPr>
          <w:rFonts w:ascii="Arial"/>
          <w:i/>
          <w:sz w:val="14"/>
        </w:rPr>
        <w:t xml:space="preserve"> </w:t>
      </w:r>
      <w:r w:rsidRPr="0003167E">
        <w:rPr>
          <w:rFonts w:ascii="Arial"/>
          <w:i/>
          <w:spacing w:val="-10"/>
          <w:sz w:val="14"/>
        </w:rPr>
        <w:t xml:space="preserve"> </w:t>
      </w:r>
      <w:r w:rsidRPr="0003167E">
        <w:rPr>
          <w:rFonts w:ascii="Arial"/>
          <w:i/>
          <w:w w:val="179"/>
          <w:sz w:val="14"/>
          <w:u w:val="single"/>
        </w:rPr>
        <w:t xml:space="preserve"> </w:t>
      </w:r>
      <w:r w:rsidRPr="0003167E">
        <w:rPr>
          <w:rFonts w:ascii="Arial"/>
          <w:i/>
          <w:sz w:val="14"/>
          <w:u w:val="single"/>
        </w:rPr>
        <w:tab/>
      </w:r>
      <w:r w:rsidRPr="0003167E">
        <w:rPr>
          <w:rFonts w:ascii="Arial"/>
          <w:i/>
          <w:sz w:val="14"/>
        </w:rPr>
        <w:t xml:space="preserve"> </w:t>
      </w:r>
      <w:r w:rsidRPr="0003167E">
        <w:rPr>
          <w:rFonts w:ascii="Arial"/>
          <w:i/>
          <w:spacing w:val="-10"/>
          <w:sz w:val="14"/>
        </w:rPr>
        <w:t xml:space="preserve"> </w:t>
      </w:r>
      <w:r w:rsidR="0003167E" w:rsidRPr="0003167E">
        <w:rPr>
          <w:rFonts w:ascii="Arial"/>
          <w:i/>
          <w:spacing w:val="-6"/>
          <w:w w:val="198"/>
          <w:sz w:val="14"/>
        </w:rPr>
        <w:t>Achievements</w:t>
      </w:r>
      <w:r w:rsidRPr="0003167E">
        <w:rPr>
          <w:rFonts w:ascii="Arial"/>
          <w:i/>
          <w:w w:val="214"/>
          <w:sz w:val="14"/>
        </w:rPr>
        <w:t>:</w:t>
      </w:r>
      <w:r>
        <w:rPr>
          <w:rFonts w:ascii="Arial"/>
          <w:i/>
          <w:sz w:val="16"/>
        </w:rPr>
        <w:tab/>
      </w:r>
      <w:r>
        <w:rPr>
          <w:rFonts w:ascii="Arial"/>
          <w:i/>
          <w:w w:val="182"/>
          <w:position w:val="2"/>
          <w:sz w:val="16"/>
        </w:rPr>
        <w:t>My</w:t>
      </w:r>
      <w:r>
        <w:rPr>
          <w:rFonts w:ascii="Arial"/>
          <w:i/>
          <w:position w:val="2"/>
          <w:sz w:val="16"/>
        </w:rPr>
        <w:t xml:space="preserve"> </w:t>
      </w:r>
      <w:r>
        <w:rPr>
          <w:rFonts w:ascii="Arial"/>
          <w:i/>
          <w:spacing w:val="-10"/>
          <w:position w:val="2"/>
          <w:sz w:val="16"/>
        </w:rPr>
        <w:t xml:space="preserve"> </w:t>
      </w:r>
      <w:r>
        <w:rPr>
          <w:rFonts w:ascii="Arial"/>
          <w:i/>
          <w:spacing w:val="-16"/>
          <w:w w:val="162"/>
          <w:position w:val="2"/>
          <w:sz w:val="16"/>
        </w:rPr>
        <w:t>T</w:t>
      </w:r>
      <w:r>
        <w:rPr>
          <w:rFonts w:ascii="Arial"/>
          <w:i/>
          <w:w w:val="105"/>
          <w:position w:val="2"/>
          <w:sz w:val="16"/>
        </w:rPr>
        <w:t>op</w:t>
      </w:r>
      <w:r>
        <w:rPr>
          <w:rFonts w:ascii="Arial"/>
          <w:i/>
          <w:position w:val="2"/>
          <w:sz w:val="16"/>
        </w:rPr>
        <w:t xml:space="preserve"> </w:t>
      </w:r>
      <w:r>
        <w:rPr>
          <w:rFonts w:ascii="Arial"/>
          <w:i/>
          <w:spacing w:val="-10"/>
          <w:position w:val="2"/>
          <w:sz w:val="16"/>
        </w:rPr>
        <w:t xml:space="preserve"> </w:t>
      </w:r>
      <w:r w:rsidR="0003167E">
        <w:rPr>
          <w:rFonts w:ascii="Arial"/>
          <w:i/>
          <w:w w:val="154"/>
          <w:position w:val="2"/>
          <w:sz w:val="16"/>
        </w:rPr>
        <w:t>5</w:t>
      </w:r>
      <w:r>
        <w:rPr>
          <w:rFonts w:ascii="Arial"/>
          <w:i/>
          <w:position w:val="2"/>
          <w:sz w:val="16"/>
        </w:rPr>
        <w:t xml:space="preserve"> </w:t>
      </w:r>
      <w:r>
        <w:rPr>
          <w:rFonts w:ascii="Arial"/>
          <w:i/>
          <w:spacing w:val="-10"/>
          <w:position w:val="2"/>
          <w:sz w:val="16"/>
        </w:rPr>
        <w:t xml:space="preserve"> </w:t>
      </w:r>
      <w:r>
        <w:rPr>
          <w:rFonts w:ascii="Arial"/>
          <w:i/>
          <w:w w:val="179"/>
          <w:position w:val="2"/>
          <w:sz w:val="16"/>
          <w:u w:val="single"/>
        </w:rPr>
        <w:t xml:space="preserve"> </w:t>
      </w:r>
      <w:r>
        <w:rPr>
          <w:rFonts w:ascii="Arial"/>
          <w:i/>
          <w:position w:val="2"/>
          <w:sz w:val="16"/>
          <w:u w:val="single"/>
        </w:rPr>
        <w:tab/>
      </w:r>
      <w:r>
        <w:rPr>
          <w:rFonts w:ascii="Arial"/>
          <w:i/>
          <w:position w:val="2"/>
          <w:sz w:val="16"/>
        </w:rPr>
        <w:t xml:space="preserve"> </w:t>
      </w:r>
      <w:r>
        <w:rPr>
          <w:rFonts w:ascii="Arial"/>
          <w:i/>
          <w:spacing w:val="-10"/>
          <w:position w:val="2"/>
          <w:sz w:val="16"/>
        </w:rPr>
        <w:t xml:space="preserve"> </w:t>
      </w:r>
      <w:r>
        <w:rPr>
          <w:rFonts w:ascii="Arial"/>
          <w:i/>
          <w:w w:val="182"/>
          <w:position w:val="2"/>
          <w:sz w:val="16"/>
        </w:rPr>
        <w:t>G</w:t>
      </w:r>
      <w:r>
        <w:rPr>
          <w:rFonts w:ascii="Arial"/>
          <w:i/>
          <w:spacing w:val="-2"/>
          <w:w w:val="111"/>
          <w:position w:val="2"/>
          <w:sz w:val="16"/>
        </w:rPr>
        <w:t>o</w:t>
      </w:r>
      <w:r>
        <w:rPr>
          <w:rFonts w:ascii="Arial"/>
          <w:i/>
          <w:w w:val="127"/>
          <w:position w:val="2"/>
          <w:sz w:val="16"/>
        </w:rPr>
        <w:t>a</w:t>
      </w:r>
      <w:r>
        <w:rPr>
          <w:rFonts w:ascii="Arial"/>
          <w:i/>
          <w:w w:val="227"/>
          <w:position w:val="2"/>
          <w:sz w:val="16"/>
        </w:rPr>
        <w:t>l</w:t>
      </w:r>
      <w:r>
        <w:rPr>
          <w:rFonts w:ascii="Arial"/>
          <w:i/>
          <w:spacing w:val="-16"/>
          <w:w w:val="89"/>
          <w:position w:val="2"/>
          <w:sz w:val="16"/>
        </w:rPr>
        <w:t>s</w:t>
      </w:r>
      <w:r>
        <w:rPr>
          <w:rFonts w:ascii="Arial"/>
          <w:i/>
          <w:w w:val="214"/>
          <w:position w:val="2"/>
          <w:sz w:val="16"/>
        </w:rPr>
        <w:t>:</w:t>
      </w:r>
    </w:p>
    <w:p w:rsidR="007A295F" w:rsidRDefault="007A295F">
      <w:pPr>
        <w:pStyle w:val="BodyText"/>
        <w:rPr>
          <w:rFonts w:ascii="Arial"/>
          <w:i/>
        </w:rPr>
      </w:pPr>
    </w:p>
    <w:p w:rsidR="007A295F" w:rsidRDefault="007A295F">
      <w:pPr>
        <w:pStyle w:val="BodyText"/>
        <w:rPr>
          <w:rFonts w:ascii="Arial"/>
          <w:i/>
        </w:rPr>
      </w:pPr>
    </w:p>
    <w:p w:rsidR="007A295F" w:rsidRDefault="007A295F">
      <w:pPr>
        <w:pStyle w:val="BodyText"/>
        <w:rPr>
          <w:rFonts w:ascii="Arial"/>
          <w:i/>
        </w:rPr>
      </w:pPr>
    </w:p>
    <w:p w:rsidR="007A295F" w:rsidRDefault="007A295F">
      <w:pPr>
        <w:pStyle w:val="BodyText"/>
        <w:rPr>
          <w:rFonts w:ascii="Arial"/>
          <w:i/>
        </w:rPr>
      </w:pPr>
    </w:p>
    <w:p w:rsidR="007A295F" w:rsidRDefault="007A295F">
      <w:pPr>
        <w:pStyle w:val="BodyText"/>
        <w:rPr>
          <w:rFonts w:ascii="Arial"/>
          <w:i/>
        </w:rPr>
      </w:pPr>
      <w:bookmarkStart w:id="0" w:name="_GoBack"/>
      <w:bookmarkEnd w:id="0"/>
    </w:p>
    <w:p w:rsidR="007A295F" w:rsidRDefault="007A295F">
      <w:pPr>
        <w:pStyle w:val="BodyText"/>
        <w:rPr>
          <w:rFonts w:ascii="Arial"/>
          <w:i/>
        </w:rPr>
      </w:pPr>
    </w:p>
    <w:p w:rsidR="007A295F" w:rsidRDefault="007A295F">
      <w:pPr>
        <w:pStyle w:val="BodyText"/>
        <w:rPr>
          <w:rFonts w:ascii="Arial"/>
          <w:i/>
        </w:rPr>
      </w:pPr>
    </w:p>
    <w:p w:rsidR="007A295F" w:rsidRDefault="007A295F">
      <w:pPr>
        <w:pStyle w:val="BodyText"/>
        <w:rPr>
          <w:rFonts w:ascii="Arial"/>
          <w:i/>
        </w:rPr>
      </w:pPr>
    </w:p>
    <w:p w:rsidR="007A295F" w:rsidRDefault="007A295F">
      <w:pPr>
        <w:pStyle w:val="BodyText"/>
        <w:rPr>
          <w:rFonts w:ascii="Arial"/>
          <w:i/>
        </w:rPr>
      </w:pPr>
    </w:p>
    <w:p w:rsidR="007A295F" w:rsidRDefault="007A295F">
      <w:pPr>
        <w:pStyle w:val="BodyText"/>
        <w:rPr>
          <w:rFonts w:ascii="Arial"/>
          <w:i/>
        </w:rPr>
      </w:pPr>
    </w:p>
    <w:p w:rsidR="007A295F" w:rsidRDefault="007A295F">
      <w:pPr>
        <w:pStyle w:val="BodyText"/>
        <w:rPr>
          <w:rFonts w:ascii="Arial"/>
          <w:i/>
        </w:rPr>
      </w:pPr>
    </w:p>
    <w:p w:rsidR="007A295F" w:rsidRDefault="007A295F">
      <w:pPr>
        <w:pStyle w:val="BodyText"/>
        <w:rPr>
          <w:rFonts w:ascii="Arial"/>
          <w:i/>
        </w:rPr>
      </w:pPr>
    </w:p>
    <w:p w:rsidR="007A295F" w:rsidRDefault="007A295F">
      <w:pPr>
        <w:pStyle w:val="BodyText"/>
        <w:rPr>
          <w:rFonts w:ascii="Arial"/>
          <w:i/>
        </w:rPr>
      </w:pPr>
    </w:p>
    <w:p w:rsidR="007A295F" w:rsidRDefault="007A295F">
      <w:pPr>
        <w:pStyle w:val="BodyText"/>
        <w:rPr>
          <w:rFonts w:ascii="Arial"/>
          <w:i/>
        </w:rPr>
      </w:pPr>
    </w:p>
    <w:p w:rsidR="007A295F" w:rsidRDefault="007A295F">
      <w:pPr>
        <w:pStyle w:val="BodyText"/>
        <w:rPr>
          <w:rFonts w:ascii="Arial"/>
          <w:i/>
        </w:rPr>
      </w:pPr>
    </w:p>
    <w:p w:rsidR="007A295F" w:rsidRDefault="007A295F">
      <w:pPr>
        <w:pStyle w:val="BodyText"/>
        <w:rPr>
          <w:rFonts w:ascii="Arial"/>
          <w:i/>
        </w:rPr>
      </w:pPr>
    </w:p>
    <w:p w:rsidR="007A295F" w:rsidRDefault="007A295F">
      <w:pPr>
        <w:pStyle w:val="BodyText"/>
        <w:rPr>
          <w:rFonts w:ascii="Arial"/>
          <w:i/>
        </w:rPr>
      </w:pPr>
    </w:p>
    <w:p w:rsidR="007A295F" w:rsidRDefault="007A295F">
      <w:pPr>
        <w:pStyle w:val="BodyText"/>
        <w:rPr>
          <w:rFonts w:ascii="Arial"/>
          <w:i/>
        </w:rPr>
      </w:pPr>
    </w:p>
    <w:p w:rsidR="007A295F" w:rsidRDefault="007A295F">
      <w:pPr>
        <w:pStyle w:val="BodyText"/>
        <w:rPr>
          <w:rFonts w:ascii="Arial"/>
          <w:i/>
        </w:rPr>
      </w:pPr>
    </w:p>
    <w:p w:rsidR="007A295F" w:rsidRDefault="007A295F">
      <w:pPr>
        <w:pStyle w:val="BodyText"/>
        <w:rPr>
          <w:rFonts w:ascii="Arial"/>
          <w:i/>
        </w:rPr>
      </w:pPr>
    </w:p>
    <w:p w:rsidR="007A295F" w:rsidRDefault="007A295F">
      <w:pPr>
        <w:pStyle w:val="BodyText"/>
        <w:rPr>
          <w:rFonts w:ascii="Arial"/>
          <w:i/>
        </w:rPr>
      </w:pPr>
    </w:p>
    <w:p w:rsidR="007A295F" w:rsidRDefault="007A295F">
      <w:pPr>
        <w:pStyle w:val="BodyText"/>
        <w:rPr>
          <w:rFonts w:ascii="Arial"/>
          <w:i/>
        </w:rPr>
      </w:pPr>
    </w:p>
    <w:p w:rsidR="007A295F" w:rsidRDefault="007A295F">
      <w:pPr>
        <w:pStyle w:val="BodyText"/>
        <w:rPr>
          <w:rFonts w:ascii="Arial"/>
          <w:i/>
        </w:rPr>
      </w:pPr>
    </w:p>
    <w:p w:rsidR="007A295F" w:rsidRDefault="007A295F">
      <w:pPr>
        <w:pStyle w:val="BodyText"/>
        <w:rPr>
          <w:rFonts w:ascii="Arial"/>
          <w:i/>
        </w:rPr>
      </w:pPr>
    </w:p>
    <w:p w:rsidR="007A295F" w:rsidRPr="00DF135F" w:rsidRDefault="007A295F">
      <w:pPr>
        <w:pStyle w:val="BodyText"/>
        <w:spacing w:before="6"/>
        <w:rPr>
          <w:rFonts w:ascii="Arial"/>
          <w:b/>
          <w:i/>
        </w:rPr>
      </w:pPr>
    </w:p>
    <w:p w:rsidR="007A295F" w:rsidRPr="00DF135F" w:rsidRDefault="0057009E" w:rsidP="0057009E">
      <w:pPr>
        <w:ind w:firstLine="720"/>
        <w:rPr>
          <w:rFonts w:ascii="Nexa Bold" w:hAnsi="Nexa Bold"/>
          <w:b/>
          <w:i/>
          <w:sz w:val="20"/>
          <w:szCs w:val="20"/>
        </w:rPr>
      </w:pPr>
      <w:r w:rsidRPr="00DF135F">
        <w:rPr>
          <w:rFonts w:ascii="Nexa Bold" w:hAnsi="Nexa Bold"/>
          <w:b/>
          <w:i/>
          <w:w w:val="494"/>
          <w:sz w:val="20"/>
          <w:szCs w:val="20"/>
          <w:vertAlign w:val="subscript"/>
        </w:rPr>
        <w:t xml:space="preserve"> </w:t>
      </w:r>
      <w:r w:rsidRPr="00DF135F">
        <w:rPr>
          <w:rFonts w:ascii="Nexa Bold" w:hAnsi="Nexa Bold"/>
          <w:b/>
          <w:i/>
          <w:w w:val="91"/>
          <w:sz w:val="20"/>
          <w:szCs w:val="20"/>
        </w:rPr>
        <w:t>VISION YEAR</w:t>
      </w:r>
      <w:r w:rsidR="006073F6" w:rsidRPr="00DF135F">
        <w:rPr>
          <w:rFonts w:ascii="Nexa Bold" w:hAnsi="Nexa Bold"/>
          <w:b/>
          <w:i/>
          <w:w w:val="214"/>
          <w:sz w:val="20"/>
          <w:szCs w:val="20"/>
        </w:rPr>
        <w:t>:</w:t>
      </w:r>
    </w:p>
    <w:p w:rsidR="007A295F" w:rsidRPr="00DF135F" w:rsidRDefault="007A295F">
      <w:pPr>
        <w:pStyle w:val="BodyText"/>
        <w:spacing w:before="1"/>
        <w:rPr>
          <w:rFonts w:ascii="Arial"/>
          <w:b/>
          <w:i/>
        </w:rPr>
      </w:pPr>
    </w:p>
    <w:p w:rsidR="007A295F" w:rsidRPr="0003167E" w:rsidRDefault="006073F6">
      <w:pPr>
        <w:pStyle w:val="BodyText"/>
        <w:tabs>
          <w:tab w:val="left" w:pos="4301"/>
          <w:tab w:val="left" w:pos="10213"/>
        </w:tabs>
        <w:ind w:left="882"/>
        <w:rPr>
          <w:rFonts w:asciiTheme="minorHAnsi" w:hAnsiTheme="minorHAnsi"/>
        </w:rPr>
      </w:pPr>
      <w:r w:rsidRPr="0003167E">
        <w:rPr>
          <w:rFonts w:ascii="Cambria Math" w:hAnsi="Cambria Math" w:cs="Cambria Math"/>
          <w:w w:val="140"/>
          <w:highlight w:val="cyan"/>
        </w:rPr>
        <w:t>♡</w:t>
      </w:r>
      <w:r w:rsidRPr="0003167E">
        <w:rPr>
          <w:rFonts w:asciiTheme="minorHAnsi" w:hAnsiTheme="minorHAnsi"/>
          <w:spacing w:val="-51"/>
          <w:w w:val="140"/>
          <w:highlight w:val="cyan"/>
        </w:rPr>
        <w:t xml:space="preserve"> </w:t>
      </w:r>
      <w:proofErr w:type="gramStart"/>
      <w:r w:rsidRPr="0003167E">
        <w:rPr>
          <w:rFonts w:asciiTheme="minorHAnsi" w:hAnsiTheme="minorHAnsi"/>
          <w:w w:val="110"/>
          <w:highlight w:val="cyan"/>
        </w:rPr>
        <w:t>A</w:t>
      </w:r>
      <w:proofErr w:type="gramEnd"/>
      <w:r w:rsidRPr="0003167E">
        <w:rPr>
          <w:rFonts w:asciiTheme="minorHAnsi" w:hAnsiTheme="minorHAnsi"/>
          <w:spacing w:val="-23"/>
          <w:w w:val="110"/>
          <w:highlight w:val="cyan"/>
        </w:rPr>
        <w:t xml:space="preserve"> </w:t>
      </w:r>
      <w:r w:rsidRPr="0003167E">
        <w:rPr>
          <w:rFonts w:asciiTheme="minorHAnsi" w:hAnsiTheme="minorHAnsi"/>
          <w:w w:val="110"/>
          <w:highlight w:val="cyan"/>
        </w:rPr>
        <w:t>bad</w:t>
      </w:r>
      <w:r w:rsidRPr="0003167E">
        <w:rPr>
          <w:rFonts w:asciiTheme="minorHAnsi" w:hAnsiTheme="minorHAnsi"/>
          <w:spacing w:val="-23"/>
          <w:w w:val="110"/>
          <w:highlight w:val="cyan"/>
        </w:rPr>
        <w:t xml:space="preserve"> </w:t>
      </w:r>
      <w:r w:rsidRPr="0003167E">
        <w:rPr>
          <w:rFonts w:asciiTheme="minorHAnsi" w:hAnsiTheme="minorHAnsi"/>
          <w:w w:val="110"/>
          <w:highlight w:val="cyan"/>
        </w:rPr>
        <w:t>habit</w:t>
      </w:r>
      <w:r w:rsidRPr="0003167E">
        <w:rPr>
          <w:rFonts w:asciiTheme="minorHAnsi" w:hAnsiTheme="minorHAnsi"/>
          <w:spacing w:val="-23"/>
          <w:w w:val="110"/>
          <w:highlight w:val="cyan"/>
        </w:rPr>
        <w:t xml:space="preserve"> </w:t>
      </w:r>
      <w:r w:rsidRPr="0003167E">
        <w:rPr>
          <w:rFonts w:asciiTheme="minorHAnsi" w:hAnsiTheme="minorHAnsi"/>
          <w:w w:val="110"/>
          <w:highlight w:val="cyan"/>
        </w:rPr>
        <w:t>I'm</w:t>
      </w:r>
      <w:r w:rsidRPr="0003167E">
        <w:rPr>
          <w:rFonts w:asciiTheme="minorHAnsi" w:hAnsiTheme="minorHAnsi"/>
          <w:spacing w:val="-23"/>
          <w:w w:val="110"/>
          <w:highlight w:val="cyan"/>
        </w:rPr>
        <w:t xml:space="preserve"> </w:t>
      </w:r>
      <w:r w:rsidRPr="0003167E">
        <w:rPr>
          <w:rFonts w:asciiTheme="minorHAnsi" w:hAnsiTheme="minorHAnsi"/>
          <w:w w:val="110"/>
          <w:highlight w:val="cyan"/>
        </w:rPr>
        <w:t>going</w:t>
      </w:r>
      <w:r w:rsidRPr="0003167E">
        <w:rPr>
          <w:rFonts w:asciiTheme="minorHAnsi" w:hAnsiTheme="minorHAnsi"/>
          <w:spacing w:val="-23"/>
          <w:w w:val="110"/>
          <w:highlight w:val="cyan"/>
        </w:rPr>
        <w:t xml:space="preserve"> </w:t>
      </w:r>
      <w:r w:rsidRPr="0003167E">
        <w:rPr>
          <w:rFonts w:asciiTheme="minorHAnsi" w:hAnsiTheme="minorHAnsi"/>
          <w:w w:val="110"/>
          <w:highlight w:val="cyan"/>
        </w:rPr>
        <w:t>to</w:t>
      </w:r>
      <w:r w:rsidRPr="0003167E">
        <w:rPr>
          <w:rFonts w:asciiTheme="minorHAnsi" w:hAnsiTheme="minorHAnsi"/>
          <w:spacing w:val="-23"/>
          <w:w w:val="110"/>
          <w:highlight w:val="cyan"/>
        </w:rPr>
        <w:t xml:space="preserve"> </w:t>
      </w:r>
      <w:r w:rsidR="0003167E" w:rsidRPr="0003167E">
        <w:rPr>
          <w:rFonts w:asciiTheme="minorHAnsi" w:hAnsiTheme="minorHAnsi"/>
          <w:w w:val="110"/>
          <w:highlight w:val="cyan"/>
        </w:rPr>
        <w:t>remove</w:t>
      </w:r>
      <w:r w:rsidRPr="0003167E">
        <w:rPr>
          <w:rFonts w:asciiTheme="minorHAnsi" w:hAnsiTheme="minorHAnsi"/>
          <w:w w:val="110"/>
          <w:highlight w:val="cyan"/>
        </w:rPr>
        <w:t>:</w:t>
      </w:r>
      <w:r w:rsidRPr="0003167E">
        <w:rPr>
          <w:rFonts w:asciiTheme="minorHAnsi" w:hAnsiTheme="minorHAnsi"/>
        </w:rPr>
        <w:tab/>
      </w:r>
      <w:r w:rsidRPr="0003167E">
        <w:rPr>
          <w:rFonts w:asciiTheme="minorHAnsi" w:hAnsiTheme="minorHAnsi"/>
          <w:w w:val="114"/>
          <w:u w:val="single" w:color="C7C3BD"/>
        </w:rPr>
        <w:t xml:space="preserve"> </w:t>
      </w:r>
      <w:r w:rsidRPr="0003167E">
        <w:rPr>
          <w:rFonts w:asciiTheme="minorHAnsi" w:hAnsiTheme="minorHAnsi"/>
          <w:u w:val="single" w:color="C7C3BD"/>
        </w:rPr>
        <w:tab/>
      </w:r>
    </w:p>
    <w:p w:rsidR="007A295F" w:rsidRPr="0003167E" w:rsidRDefault="007A295F">
      <w:pPr>
        <w:pStyle w:val="BodyText"/>
        <w:rPr>
          <w:rFonts w:asciiTheme="minorHAnsi" w:hAnsiTheme="minorHAnsi"/>
        </w:rPr>
      </w:pPr>
    </w:p>
    <w:p w:rsidR="007A295F" w:rsidRPr="0003167E" w:rsidRDefault="006073F6">
      <w:pPr>
        <w:pStyle w:val="BodyText"/>
        <w:tabs>
          <w:tab w:val="left" w:pos="4301"/>
          <w:tab w:val="left" w:pos="10213"/>
        </w:tabs>
        <w:spacing w:before="142"/>
        <w:ind w:left="882"/>
        <w:rPr>
          <w:rFonts w:asciiTheme="minorHAnsi" w:hAnsiTheme="minorHAnsi"/>
        </w:rPr>
      </w:pPr>
      <w:r w:rsidRPr="0003167E">
        <w:rPr>
          <w:rFonts w:ascii="Cambria Math" w:hAnsi="Cambria Math" w:cs="Cambria Math"/>
          <w:w w:val="140"/>
          <w:highlight w:val="cyan"/>
        </w:rPr>
        <w:t>♡</w:t>
      </w:r>
      <w:r w:rsidRPr="0003167E">
        <w:rPr>
          <w:rFonts w:asciiTheme="minorHAnsi" w:hAnsiTheme="minorHAnsi"/>
          <w:spacing w:val="-47"/>
          <w:w w:val="140"/>
          <w:highlight w:val="cyan"/>
        </w:rPr>
        <w:t xml:space="preserve"> </w:t>
      </w:r>
      <w:proofErr w:type="gramStart"/>
      <w:r w:rsidRPr="0003167E">
        <w:rPr>
          <w:rFonts w:asciiTheme="minorHAnsi" w:hAnsiTheme="minorHAnsi"/>
          <w:w w:val="110"/>
          <w:highlight w:val="cyan"/>
        </w:rPr>
        <w:t>A</w:t>
      </w:r>
      <w:proofErr w:type="gramEnd"/>
      <w:r w:rsidRPr="0003167E">
        <w:rPr>
          <w:rFonts w:asciiTheme="minorHAnsi" w:hAnsiTheme="minorHAnsi"/>
          <w:spacing w:val="-19"/>
          <w:w w:val="110"/>
          <w:highlight w:val="cyan"/>
        </w:rPr>
        <w:t xml:space="preserve"> </w:t>
      </w:r>
      <w:r w:rsidRPr="0003167E">
        <w:rPr>
          <w:rFonts w:asciiTheme="minorHAnsi" w:hAnsiTheme="minorHAnsi"/>
          <w:w w:val="110"/>
          <w:highlight w:val="cyan"/>
        </w:rPr>
        <w:t>new</w:t>
      </w:r>
      <w:r w:rsidRPr="0003167E">
        <w:rPr>
          <w:rFonts w:asciiTheme="minorHAnsi" w:hAnsiTheme="minorHAnsi"/>
          <w:spacing w:val="-19"/>
          <w:w w:val="110"/>
          <w:highlight w:val="cyan"/>
        </w:rPr>
        <w:t xml:space="preserve"> </w:t>
      </w:r>
      <w:r w:rsidRPr="0003167E">
        <w:rPr>
          <w:rFonts w:asciiTheme="minorHAnsi" w:hAnsiTheme="minorHAnsi"/>
          <w:w w:val="110"/>
          <w:highlight w:val="cyan"/>
        </w:rPr>
        <w:t>skill</w:t>
      </w:r>
      <w:r w:rsidRPr="0003167E">
        <w:rPr>
          <w:rFonts w:asciiTheme="minorHAnsi" w:hAnsiTheme="minorHAnsi"/>
          <w:spacing w:val="-19"/>
          <w:w w:val="110"/>
          <w:highlight w:val="cyan"/>
        </w:rPr>
        <w:t xml:space="preserve"> </w:t>
      </w:r>
      <w:r w:rsidRPr="0003167E">
        <w:rPr>
          <w:rFonts w:asciiTheme="minorHAnsi" w:hAnsiTheme="minorHAnsi"/>
          <w:w w:val="110"/>
          <w:highlight w:val="cyan"/>
        </w:rPr>
        <w:t>I'd</w:t>
      </w:r>
      <w:r w:rsidRPr="0003167E">
        <w:rPr>
          <w:rFonts w:asciiTheme="minorHAnsi" w:hAnsiTheme="minorHAnsi"/>
          <w:spacing w:val="-19"/>
          <w:w w:val="110"/>
          <w:highlight w:val="cyan"/>
        </w:rPr>
        <w:t xml:space="preserve"> </w:t>
      </w:r>
      <w:r w:rsidRPr="0003167E">
        <w:rPr>
          <w:rFonts w:asciiTheme="minorHAnsi" w:hAnsiTheme="minorHAnsi"/>
          <w:w w:val="110"/>
          <w:highlight w:val="cyan"/>
        </w:rPr>
        <w:t>like</w:t>
      </w:r>
      <w:r w:rsidRPr="0003167E">
        <w:rPr>
          <w:rFonts w:asciiTheme="minorHAnsi" w:hAnsiTheme="minorHAnsi"/>
          <w:spacing w:val="-19"/>
          <w:w w:val="110"/>
          <w:highlight w:val="cyan"/>
        </w:rPr>
        <w:t xml:space="preserve"> </w:t>
      </w:r>
      <w:r w:rsidRPr="0003167E">
        <w:rPr>
          <w:rFonts w:asciiTheme="minorHAnsi" w:hAnsiTheme="minorHAnsi"/>
          <w:w w:val="110"/>
          <w:highlight w:val="cyan"/>
        </w:rPr>
        <w:t>to</w:t>
      </w:r>
      <w:r w:rsidRPr="0003167E">
        <w:rPr>
          <w:rFonts w:asciiTheme="minorHAnsi" w:hAnsiTheme="minorHAnsi"/>
          <w:spacing w:val="-19"/>
          <w:w w:val="110"/>
          <w:highlight w:val="cyan"/>
        </w:rPr>
        <w:t xml:space="preserve"> </w:t>
      </w:r>
      <w:r w:rsidRPr="0003167E">
        <w:rPr>
          <w:rFonts w:asciiTheme="minorHAnsi" w:hAnsiTheme="minorHAnsi"/>
          <w:w w:val="110"/>
          <w:highlight w:val="cyan"/>
        </w:rPr>
        <w:t>learn:</w:t>
      </w:r>
      <w:r w:rsidRPr="0003167E">
        <w:rPr>
          <w:rFonts w:asciiTheme="minorHAnsi" w:hAnsiTheme="minorHAnsi"/>
        </w:rPr>
        <w:tab/>
      </w:r>
      <w:r w:rsidRPr="0003167E">
        <w:rPr>
          <w:rFonts w:asciiTheme="minorHAnsi" w:hAnsiTheme="minorHAnsi"/>
          <w:w w:val="114"/>
          <w:u w:val="single" w:color="C7C3BD"/>
        </w:rPr>
        <w:t xml:space="preserve"> </w:t>
      </w:r>
      <w:r w:rsidRPr="0003167E">
        <w:rPr>
          <w:rFonts w:asciiTheme="minorHAnsi" w:hAnsiTheme="minorHAnsi"/>
          <w:u w:val="single" w:color="C7C3BD"/>
        </w:rPr>
        <w:tab/>
      </w:r>
    </w:p>
    <w:p w:rsidR="007A295F" w:rsidRPr="0003167E" w:rsidRDefault="007A295F">
      <w:pPr>
        <w:pStyle w:val="BodyText"/>
        <w:rPr>
          <w:rFonts w:asciiTheme="minorHAnsi" w:hAnsiTheme="minorHAnsi"/>
        </w:rPr>
      </w:pPr>
    </w:p>
    <w:p w:rsidR="007A295F" w:rsidRPr="0003167E" w:rsidRDefault="006073F6">
      <w:pPr>
        <w:pStyle w:val="BodyText"/>
        <w:spacing w:before="142"/>
        <w:ind w:left="882"/>
        <w:rPr>
          <w:rFonts w:asciiTheme="minorHAnsi" w:hAnsiTheme="minorHAnsi"/>
          <w:highlight w:val="cyan"/>
        </w:rPr>
      </w:pPr>
      <w:r w:rsidRPr="0003167E">
        <w:rPr>
          <w:rFonts w:ascii="Cambria Math" w:hAnsi="Cambria Math" w:cs="Cambria Math"/>
          <w:w w:val="140"/>
          <w:highlight w:val="cyan"/>
        </w:rPr>
        <w:t>♡</w:t>
      </w:r>
      <w:r w:rsidRPr="0003167E">
        <w:rPr>
          <w:rFonts w:asciiTheme="minorHAnsi" w:hAnsiTheme="minorHAnsi"/>
          <w:w w:val="140"/>
          <w:highlight w:val="cyan"/>
        </w:rPr>
        <w:t xml:space="preserve"> </w:t>
      </w:r>
      <w:proofErr w:type="gramStart"/>
      <w:r w:rsidR="0003167E" w:rsidRPr="0003167E">
        <w:rPr>
          <w:rFonts w:asciiTheme="minorHAnsi" w:hAnsiTheme="minorHAnsi"/>
          <w:w w:val="110"/>
          <w:highlight w:val="cyan"/>
        </w:rPr>
        <w:t>A</w:t>
      </w:r>
      <w:proofErr w:type="gramEnd"/>
      <w:r w:rsidR="0003167E" w:rsidRPr="0003167E">
        <w:rPr>
          <w:rFonts w:asciiTheme="minorHAnsi" w:hAnsiTheme="minorHAnsi"/>
          <w:w w:val="110"/>
          <w:highlight w:val="cyan"/>
        </w:rPr>
        <w:t xml:space="preserve"> person I admire</w:t>
      </w:r>
      <w:r w:rsidRPr="0003167E">
        <w:rPr>
          <w:rFonts w:asciiTheme="minorHAnsi" w:hAnsiTheme="minorHAnsi"/>
          <w:w w:val="110"/>
          <w:highlight w:val="cyan"/>
        </w:rPr>
        <w:t>:</w:t>
      </w:r>
    </w:p>
    <w:p w:rsidR="007A295F" w:rsidRPr="0003167E" w:rsidRDefault="007A295F">
      <w:pPr>
        <w:pStyle w:val="BodyText"/>
        <w:rPr>
          <w:rFonts w:asciiTheme="minorHAnsi" w:hAnsiTheme="minorHAnsi"/>
          <w:highlight w:val="cyan"/>
        </w:rPr>
      </w:pPr>
    </w:p>
    <w:p w:rsidR="007A295F" w:rsidRPr="0003167E" w:rsidRDefault="006073F6">
      <w:pPr>
        <w:pStyle w:val="BodyText"/>
        <w:spacing w:before="142"/>
        <w:ind w:left="882"/>
        <w:rPr>
          <w:rFonts w:asciiTheme="minorHAnsi" w:hAnsiTheme="minorHAnsi"/>
          <w:highlight w:val="cyan"/>
        </w:rPr>
      </w:pPr>
      <w:r w:rsidRPr="0003167E">
        <w:rPr>
          <w:rFonts w:ascii="Cambria Math" w:hAnsi="Cambria Math" w:cs="Cambria Math"/>
          <w:w w:val="145"/>
          <w:highlight w:val="cyan"/>
        </w:rPr>
        <w:t>♡</w:t>
      </w:r>
      <w:r w:rsidRPr="0003167E">
        <w:rPr>
          <w:rFonts w:asciiTheme="minorHAnsi" w:hAnsiTheme="minorHAnsi"/>
          <w:spacing w:val="-62"/>
          <w:w w:val="145"/>
          <w:highlight w:val="cyan"/>
        </w:rPr>
        <w:t xml:space="preserve"> </w:t>
      </w:r>
      <w:r w:rsidR="0003167E" w:rsidRPr="0003167E">
        <w:rPr>
          <w:rFonts w:asciiTheme="minorHAnsi" w:hAnsiTheme="minorHAnsi"/>
          <w:w w:val="115"/>
          <w:highlight w:val="cyan"/>
        </w:rPr>
        <w:t>Volunteering I’m going to do</w:t>
      </w:r>
      <w:r w:rsidRPr="0003167E">
        <w:rPr>
          <w:rFonts w:asciiTheme="minorHAnsi" w:hAnsiTheme="minorHAnsi"/>
          <w:w w:val="115"/>
          <w:highlight w:val="cyan"/>
        </w:rPr>
        <w:t>:</w:t>
      </w:r>
    </w:p>
    <w:p w:rsidR="007A295F" w:rsidRPr="0003167E" w:rsidRDefault="007A295F">
      <w:pPr>
        <w:pStyle w:val="BodyText"/>
        <w:rPr>
          <w:rFonts w:asciiTheme="minorHAnsi" w:hAnsiTheme="minorHAnsi"/>
          <w:highlight w:val="cyan"/>
        </w:rPr>
      </w:pPr>
    </w:p>
    <w:p w:rsidR="007A295F" w:rsidRPr="0003167E" w:rsidRDefault="006073F6">
      <w:pPr>
        <w:pStyle w:val="BodyText"/>
        <w:spacing w:before="142"/>
        <w:ind w:left="882"/>
        <w:rPr>
          <w:rFonts w:asciiTheme="minorHAnsi" w:hAnsiTheme="minorHAnsi"/>
          <w:highlight w:val="cyan"/>
        </w:rPr>
      </w:pPr>
      <w:r w:rsidRPr="0003167E">
        <w:rPr>
          <w:rFonts w:ascii="Cambria Math" w:hAnsi="Cambria Math" w:cs="Cambria Math"/>
          <w:w w:val="145"/>
          <w:highlight w:val="cyan"/>
        </w:rPr>
        <w:t>♡</w:t>
      </w:r>
      <w:r w:rsidRPr="0003167E">
        <w:rPr>
          <w:rFonts w:asciiTheme="minorHAnsi" w:hAnsiTheme="minorHAnsi"/>
          <w:w w:val="145"/>
          <w:highlight w:val="cyan"/>
        </w:rPr>
        <w:t xml:space="preserve"> </w:t>
      </w:r>
      <w:proofErr w:type="gramStart"/>
      <w:r w:rsidRPr="0003167E">
        <w:rPr>
          <w:rFonts w:asciiTheme="minorHAnsi" w:hAnsiTheme="minorHAnsi"/>
          <w:w w:val="110"/>
          <w:highlight w:val="cyan"/>
        </w:rPr>
        <w:t>A</w:t>
      </w:r>
      <w:proofErr w:type="gramEnd"/>
      <w:r w:rsidRPr="0003167E">
        <w:rPr>
          <w:rFonts w:asciiTheme="minorHAnsi" w:hAnsiTheme="minorHAnsi"/>
          <w:w w:val="110"/>
          <w:highlight w:val="cyan"/>
        </w:rPr>
        <w:t xml:space="preserve"> place I'd like to </w:t>
      </w:r>
      <w:r w:rsidR="0003167E" w:rsidRPr="0003167E">
        <w:rPr>
          <w:rFonts w:asciiTheme="minorHAnsi" w:hAnsiTheme="minorHAnsi"/>
          <w:w w:val="110"/>
          <w:highlight w:val="cyan"/>
        </w:rPr>
        <w:t>travel</w:t>
      </w:r>
      <w:r w:rsidRPr="0003167E">
        <w:rPr>
          <w:rFonts w:asciiTheme="minorHAnsi" w:hAnsiTheme="minorHAnsi"/>
          <w:w w:val="110"/>
          <w:highlight w:val="cyan"/>
        </w:rPr>
        <w:t>:</w:t>
      </w:r>
    </w:p>
    <w:p w:rsidR="007A295F" w:rsidRPr="0003167E" w:rsidRDefault="007A295F">
      <w:pPr>
        <w:pStyle w:val="BodyText"/>
        <w:rPr>
          <w:rFonts w:asciiTheme="minorHAnsi" w:hAnsiTheme="minorHAnsi"/>
          <w:highlight w:val="cyan"/>
        </w:rPr>
      </w:pPr>
    </w:p>
    <w:p w:rsidR="007A295F" w:rsidRPr="0003167E" w:rsidRDefault="006073F6">
      <w:pPr>
        <w:pStyle w:val="BodyText"/>
        <w:spacing w:before="142"/>
        <w:ind w:left="882"/>
        <w:rPr>
          <w:rFonts w:asciiTheme="minorHAnsi" w:hAnsiTheme="minorHAnsi"/>
          <w:highlight w:val="cyan"/>
        </w:rPr>
      </w:pPr>
      <w:r w:rsidRPr="0003167E">
        <w:rPr>
          <w:rFonts w:ascii="Cambria Math" w:hAnsi="Cambria Math" w:cs="Cambria Math"/>
          <w:w w:val="145"/>
          <w:highlight w:val="cyan"/>
        </w:rPr>
        <w:t>♡</w:t>
      </w:r>
      <w:r w:rsidRPr="0003167E">
        <w:rPr>
          <w:rFonts w:asciiTheme="minorHAnsi" w:hAnsiTheme="minorHAnsi"/>
          <w:w w:val="145"/>
          <w:highlight w:val="cyan"/>
        </w:rPr>
        <w:t xml:space="preserve"> </w:t>
      </w:r>
      <w:proofErr w:type="gramStart"/>
      <w:r w:rsidRPr="0003167E">
        <w:rPr>
          <w:rFonts w:asciiTheme="minorHAnsi" w:hAnsiTheme="minorHAnsi"/>
          <w:w w:val="110"/>
          <w:highlight w:val="cyan"/>
        </w:rPr>
        <w:t>A</w:t>
      </w:r>
      <w:proofErr w:type="gramEnd"/>
      <w:r w:rsidRPr="0003167E">
        <w:rPr>
          <w:rFonts w:asciiTheme="minorHAnsi" w:hAnsiTheme="minorHAnsi"/>
          <w:w w:val="110"/>
          <w:highlight w:val="cyan"/>
        </w:rPr>
        <w:t xml:space="preserve"> book I'd like to read:</w:t>
      </w:r>
    </w:p>
    <w:p w:rsidR="007A295F" w:rsidRPr="0003167E" w:rsidRDefault="007A295F">
      <w:pPr>
        <w:pStyle w:val="BodyText"/>
        <w:rPr>
          <w:rFonts w:asciiTheme="minorHAnsi" w:hAnsiTheme="minorHAnsi"/>
          <w:highlight w:val="cyan"/>
        </w:rPr>
      </w:pPr>
    </w:p>
    <w:p w:rsidR="007A295F" w:rsidRPr="0003167E" w:rsidRDefault="006073F6">
      <w:pPr>
        <w:pStyle w:val="BodyText"/>
        <w:spacing w:before="142"/>
        <w:ind w:left="882"/>
        <w:rPr>
          <w:rFonts w:asciiTheme="minorHAnsi" w:hAnsiTheme="minorHAnsi"/>
          <w:highlight w:val="cyan"/>
        </w:rPr>
      </w:pPr>
      <w:r w:rsidRPr="0003167E">
        <w:rPr>
          <w:rFonts w:ascii="Cambria Math" w:hAnsi="Cambria Math" w:cs="Cambria Math"/>
          <w:w w:val="140"/>
          <w:highlight w:val="cyan"/>
        </w:rPr>
        <w:t>♡</w:t>
      </w:r>
      <w:r w:rsidRPr="0003167E">
        <w:rPr>
          <w:rFonts w:asciiTheme="minorHAnsi" w:hAnsiTheme="minorHAnsi"/>
          <w:spacing w:val="-51"/>
          <w:w w:val="140"/>
          <w:highlight w:val="cyan"/>
        </w:rPr>
        <w:t xml:space="preserve"> </w:t>
      </w:r>
      <w:proofErr w:type="gramStart"/>
      <w:r w:rsidRPr="0003167E">
        <w:rPr>
          <w:rFonts w:asciiTheme="minorHAnsi" w:hAnsiTheme="minorHAnsi"/>
          <w:w w:val="110"/>
          <w:highlight w:val="cyan"/>
        </w:rPr>
        <w:t>A</w:t>
      </w:r>
      <w:proofErr w:type="gramEnd"/>
      <w:r w:rsidRPr="0003167E">
        <w:rPr>
          <w:rFonts w:asciiTheme="minorHAnsi" w:hAnsiTheme="minorHAnsi"/>
          <w:w w:val="110"/>
          <w:highlight w:val="cyan"/>
        </w:rPr>
        <w:t xml:space="preserve"> letter I'm going to write:</w:t>
      </w:r>
    </w:p>
    <w:p w:rsidR="007A295F" w:rsidRPr="0003167E" w:rsidRDefault="007A295F">
      <w:pPr>
        <w:pStyle w:val="BodyText"/>
        <w:rPr>
          <w:rFonts w:asciiTheme="minorHAnsi" w:hAnsiTheme="minorHAnsi"/>
          <w:highlight w:val="cyan"/>
        </w:rPr>
      </w:pPr>
    </w:p>
    <w:p w:rsidR="007A295F" w:rsidRPr="0003167E" w:rsidRDefault="006073F6">
      <w:pPr>
        <w:pStyle w:val="BodyText"/>
        <w:spacing w:before="142"/>
        <w:ind w:left="882"/>
        <w:rPr>
          <w:rFonts w:asciiTheme="minorHAnsi" w:hAnsiTheme="minorHAnsi"/>
          <w:highlight w:val="cyan"/>
        </w:rPr>
      </w:pPr>
      <w:r w:rsidRPr="0003167E">
        <w:rPr>
          <w:rFonts w:ascii="Cambria Math" w:hAnsi="Cambria Math" w:cs="Cambria Math"/>
          <w:w w:val="145"/>
          <w:highlight w:val="cyan"/>
        </w:rPr>
        <w:t>♡</w:t>
      </w:r>
      <w:r w:rsidRPr="0003167E">
        <w:rPr>
          <w:rFonts w:asciiTheme="minorHAnsi" w:hAnsiTheme="minorHAnsi"/>
          <w:w w:val="145"/>
          <w:highlight w:val="cyan"/>
        </w:rPr>
        <w:t xml:space="preserve"> </w:t>
      </w:r>
      <w:proofErr w:type="gramStart"/>
      <w:r w:rsidRPr="0003167E">
        <w:rPr>
          <w:rFonts w:asciiTheme="minorHAnsi" w:hAnsiTheme="minorHAnsi"/>
          <w:w w:val="105"/>
          <w:highlight w:val="cyan"/>
        </w:rPr>
        <w:t>A</w:t>
      </w:r>
      <w:proofErr w:type="gramEnd"/>
      <w:r w:rsidRPr="0003167E">
        <w:rPr>
          <w:rFonts w:asciiTheme="minorHAnsi" w:hAnsiTheme="minorHAnsi"/>
          <w:w w:val="105"/>
          <w:highlight w:val="cyan"/>
        </w:rPr>
        <w:t xml:space="preserve"> new </w:t>
      </w:r>
      <w:r w:rsidR="0003167E" w:rsidRPr="0003167E">
        <w:rPr>
          <w:rFonts w:asciiTheme="minorHAnsi" w:hAnsiTheme="minorHAnsi"/>
          <w:w w:val="105"/>
          <w:highlight w:val="cyan"/>
        </w:rPr>
        <w:t>type of food</w:t>
      </w:r>
      <w:r w:rsidRPr="0003167E">
        <w:rPr>
          <w:rFonts w:asciiTheme="minorHAnsi" w:hAnsiTheme="minorHAnsi"/>
          <w:w w:val="105"/>
          <w:highlight w:val="cyan"/>
        </w:rPr>
        <w:t xml:space="preserve"> I'd like to try:</w:t>
      </w:r>
    </w:p>
    <w:p w:rsidR="007A295F" w:rsidRPr="0003167E" w:rsidRDefault="007A295F">
      <w:pPr>
        <w:pStyle w:val="BodyText"/>
        <w:rPr>
          <w:rFonts w:asciiTheme="minorHAnsi" w:hAnsiTheme="minorHAnsi"/>
          <w:highlight w:val="cyan"/>
        </w:rPr>
      </w:pPr>
    </w:p>
    <w:p w:rsidR="007A295F" w:rsidRPr="0003167E" w:rsidRDefault="006073F6">
      <w:pPr>
        <w:pStyle w:val="BodyText"/>
        <w:spacing w:before="142"/>
        <w:ind w:left="882"/>
        <w:rPr>
          <w:rFonts w:asciiTheme="minorHAnsi" w:hAnsiTheme="minorHAnsi"/>
        </w:rPr>
      </w:pPr>
      <w:r w:rsidRPr="0003167E">
        <w:rPr>
          <w:rFonts w:ascii="Cambria Math" w:hAnsi="Cambria Math" w:cs="Cambria Math"/>
          <w:w w:val="140"/>
          <w:highlight w:val="cyan"/>
        </w:rPr>
        <w:t>♡</w:t>
      </w:r>
      <w:r w:rsidRPr="0003167E">
        <w:rPr>
          <w:rFonts w:asciiTheme="minorHAnsi" w:hAnsiTheme="minorHAnsi"/>
          <w:w w:val="140"/>
          <w:highlight w:val="cyan"/>
        </w:rPr>
        <w:t xml:space="preserve"> </w:t>
      </w:r>
      <w:proofErr w:type="gramStart"/>
      <w:r w:rsidR="0003167E" w:rsidRPr="0003167E">
        <w:rPr>
          <w:rFonts w:asciiTheme="minorHAnsi" w:hAnsiTheme="minorHAnsi"/>
          <w:w w:val="110"/>
          <w:highlight w:val="cyan"/>
        </w:rPr>
        <w:t>My</w:t>
      </w:r>
      <w:proofErr w:type="gramEnd"/>
      <w:r w:rsidR="0003167E" w:rsidRPr="0003167E">
        <w:rPr>
          <w:rFonts w:asciiTheme="minorHAnsi" w:hAnsiTheme="minorHAnsi"/>
          <w:w w:val="110"/>
          <w:highlight w:val="cyan"/>
        </w:rPr>
        <w:t xml:space="preserve"> focus this year is</w:t>
      </w:r>
      <w:r w:rsidRPr="0003167E">
        <w:rPr>
          <w:rFonts w:asciiTheme="minorHAnsi" w:hAnsiTheme="minorHAnsi"/>
          <w:w w:val="110"/>
          <w:highlight w:val="cyan"/>
        </w:rPr>
        <w:t>:</w:t>
      </w:r>
    </w:p>
    <w:p w:rsidR="007A295F" w:rsidRDefault="007A295F">
      <w:pPr>
        <w:pStyle w:val="BodyText"/>
      </w:pPr>
    </w:p>
    <w:p w:rsidR="007A295F" w:rsidRPr="00DF135F" w:rsidRDefault="007A295F">
      <w:pPr>
        <w:pStyle w:val="BodyText"/>
        <w:spacing w:before="7"/>
        <w:rPr>
          <w:sz w:val="10"/>
        </w:rPr>
      </w:pPr>
    </w:p>
    <w:p w:rsidR="007A295F" w:rsidRDefault="0003167E">
      <w:pPr>
        <w:spacing w:before="63"/>
        <w:ind w:left="1659"/>
        <w:rPr>
          <w:rFonts w:ascii="Arial" w:hAnsi="Arial"/>
          <w:i/>
          <w:sz w:val="18"/>
        </w:rPr>
      </w:pPr>
      <w:r>
        <w:rPr>
          <w:rFonts w:ascii="Arial" w:hAnsi="Arial"/>
          <w:i/>
          <w:sz w:val="18"/>
        </w:rPr>
        <w:t xml:space="preserve"> </w:t>
      </w:r>
    </w:p>
    <w:sectPr w:rsidR="007A295F">
      <w:type w:val="continuous"/>
      <w:pgSz w:w="12240" w:h="15840"/>
      <w:pgMar w:top="820" w:right="64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exa Bold">
    <w:panose1 w:val="00000000000000000000"/>
    <w:charset w:val="00"/>
    <w:family w:val="modern"/>
    <w:notTrueType/>
    <w:pitch w:val="variable"/>
    <w:sig w:usb0="800000AF" w:usb1="4000004A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7A295F"/>
    <w:rsid w:val="0003167E"/>
    <w:rsid w:val="0020656F"/>
    <w:rsid w:val="0057009E"/>
    <w:rsid w:val="006073F6"/>
    <w:rsid w:val="007A295F"/>
    <w:rsid w:val="007B1CFE"/>
    <w:rsid w:val="00DF1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Georgia" w:eastAsia="Georgia" w:hAnsi="Georgia" w:cs="Georg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Vision Journal</Template>
  <TotalTime>0</TotalTime>
  <Pages>1</Pages>
  <Words>61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Bullet Journal - New Year - Vision Board - Printable .pdf</vt:lpstr>
    </vt:vector>
  </TitlesOfParts>
  <Company/>
  <LinksUpToDate>false</LinksUpToDate>
  <CharactersWithSpaces>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Bullet Journal - New Year - Vision Board - Printable .pdf</dc:title>
  <dc:creator>amaryllis</dc:creator>
  <cp:lastModifiedBy>amaryllis</cp:lastModifiedBy>
  <cp:revision>2</cp:revision>
  <dcterms:created xsi:type="dcterms:W3CDTF">2017-05-10T13:40:00Z</dcterms:created>
  <dcterms:modified xsi:type="dcterms:W3CDTF">2017-05-10T13:40:00Z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2016-12-18T00:00:00Z</vt:filetime>
  </property>
  <property fmtid="{D5CDD505-2E9C-101B-9397-08002B2CF9AE}" pid="3" name="Creator">
    <vt:lpwstr>Preview</vt:lpwstr>
  </property>
  <property fmtid="{D5CDD505-2E9C-101B-9397-08002B2CF9AE}" pid="4" name="LastSaved">
    <vt:filetime>2017-05-09T00:00:00Z</vt:filetime>
  </property>
</Properties>
</file>