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41" w:rsidRPr="00441E14" w:rsidRDefault="000B605F">
      <w:pPr>
        <w:spacing w:line="1314" w:lineRule="exact"/>
        <w:ind w:left="1393"/>
        <w:rPr>
          <w:rFonts w:ascii="Comic Sans MS" w:hAnsi="Comic Sans MS"/>
          <w:sz w:val="132"/>
        </w:rPr>
      </w:pPr>
      <w:bookmarkStart w:id="0" w:name="_GoBack"/>
      <w:bookmarkEnd w:id="0"/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5033140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87685"/>
                <wp:effectExtent l="0" t="0" r="0" b="0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10687685"/>
                        </a:xfrm>
                        <a:prstGeom prst="rect">
                          <a:avLst/>
                        </a:prstGeom>
                        <a:solidFill>
                          <a:srgbClr val="FFFF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0;margin-top:0;width:595pt;height:841.55pt;z-index:-2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" fillcolor="#fffff8" stroked="f">
                <w10:wrap anchorx="page" anchory="page"/>
              </v:rect>
            </w:pict>
          </mc:Fallback>
        </mc:AlternateContent>
      </w:r>
      <w:r>
        <w:rPr>
          <w:rFonts w:ascii="Comic Sans MS" w:hAnsi="Comic Sans MS"/>
          <w:color w:val="2F2F2F"/>
          <w:spacing w:val="-1"/>
          <w:w w:val="90"/>
          <w:sz w:val="132"/>
        </w:rPr>
        <w:t>Title</w:t>
      </w:r>
    </w:p>
    <w:p w:rsidR="00B56141" w:rsidRDefault="000B605F">
      <w:pPr>
        <w:spacing w:before="155"/>
        <w:ind w:left="1393"/>
        <w:rPr>
          <w:rFonts w:ascii="Palatino Linotype"/>
          <w:sz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859155</wp:posOffset>
                </wp:positionV>
                <wp:extent cx="7556500" cy="0"/>
                <wp:effectExtent l="19050" t="11430" r="15875" b="17145"/>
                <wp:wrapNone/>
                <wp:docPr id="1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C578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7.65pt" to="595pt,67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" strokecolor="#c57852" strokeweight="19302emu">
                <w10:wrap anchorx="page"/>
              </v:line>
            </w:pict>
          </mc:Fallback>
        </mc:AlternateContent>
      </w:r>
      <w:r>
        <w:rPr>
          <w:rFonts w:ascii="Palatino Linotype"/>
          <w:color w:val="8BB1BD"/>
          <w:spacing w:val="37"/>
          <w:w w:val="110"/>
          <w:sz w:val="37"/>
        </w:rPr>
        <w:t>SAMPLE TEXT</w:t>
      </w:r>
    </w:p>
    <w:p w:rsidR="00B56141" w:rsidRDefault="00B56141">
      <w:pPr>
        <w:pStyle w:val="BodyText"/>
        <w:spacing w:before="0"/>
        <w:rPr>
          <w:rFonts w:ascii="Palatino Linotype"/>
          <w:sz w:val="36"/>
        </w:rPr>
      </w:pPr>
    </w:p>
    <w:p w:rsidR="00B56141" w:rsidRDefault="00B56141">
      <w:pPr>
        <w:pStyle w:val="BodyText"/>
        <w:spacing w:before="0"/>
        <w:rPr>
          <w:rFonts w:ascii="Palatino Linotype"/>
          <w:sz w:val="36"/>
        </w:rPr>
      </w:pPr>
    </w:p>
    <w:p w:rsidR="00B56141" w:rsidRDefault="00B56141">
      <w:pPr>
        <w:pStyle w:val="BodyText"/>
        <w:spacing w:before="0"/>
        <w:rPr>
          <w:rFonts w:ascii="Palatino Linotype"/>
          <w:sz w:val="36"/>
        </w:rPr>
      </w:pPr>
    </w:p>
    <w:p w:rsidR="00B56141" w:rsidRDefault="00B56141">
      <w:pPr>
        <w:pStyle w:val="BodyText"/>
        <w:spacing w:before="8"/>
        <w:rPr>
          <w:rFonts w:ascii="Palatino Linotype"/>
          <w:sz w:val="30"/>
        </w:rPr>
      </w:pP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1913"/>
        </w:tabs>
        <w:spacing w:before="0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-142875</wp:posOffset>
                </wp:positionV>
                <wp:extent cx="7556500" cy="0"/>
                <wp:effectExtent l="19050" t="19050" r="15875" b="19050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8BB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-11.2pt" to="595pt,-1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" strokecolor="#8bb1bd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09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457835</wp:posOffset>
                </wp:positionV>
                <wp:extent cx="7556500" cy="0"/>
                <wp:effectExtent l="19050" t="10160" r="15875" b="18415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C578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36.05pt" to="595pt,36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" strokecolor="#c57852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 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62"/>
        </w:tabs>
        <w:ind w:left="2061" w:hanging="668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612140</wp:posOffset>
                </wp:positionV>
                <wp:extent cx="7556500" cy="0"/>
                <wp:effectExtent l="19050" t="12065" r="15875" b="16510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8BB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48.2pt" to="595pt,4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" strokecolor="#8bb1bd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 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66"/>
        </w:tabs>
        <w:ind w:left="2065" w:hanging="672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622935</wp:posOffset>
                </wp:positionV>
                <wp:extent cx="7556500" cy="0"/>
                <wp:effectExtent l="19050" t="13335" r="15875" b="1524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C578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49.05pt" to="595pt,49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" strokecolor="#c57852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</w:t>
      </w:r>
      <w:r w:rsidRPr="00441E14">
        <w:rPr>
          <w:rFonts w:ascii="Comic Sans MS" w:hAnsi="Comic Sans MS"/>
          <w:color w:val="2F2F2F"/>
          <w:spacing w:val="20"/>
          <w:w w:val="95"/>
          <w:sz w:val="61"/>
        </w:rPr>
        <w:t xml:space="preserve"> </w:t>
      </w:r>
      <w:r>
        <w:rPr>
          <w:rFonts w:ascii="Comic Sans MS" w:hAnsi="Comic Sans MS"/>
          <w:color w:val="2F2F2F"/>
          <w:spacing w:val="20"/>
          <w:w w:val="95"/>
          <w:sz w:val="61"/>
        </w:rPr>
        <w:t>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67"/>
        </w:tabs>
        <w:ind w:left="2066" w:hanging="673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633730</wp:posOffset>
                </wp:positionV>
                <wp:extent cx="7556500" cy="0"/>
                <wp:effectExtent l="19050" t="14605" r="15875" b="1397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8BB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49.9pt" to="595pt,49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" strokecolor="#8bb1bd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</w:t>
      </w:r>
      <w:r w:rsidRPr="00441E14">
        <w:rPr>
          <w:rFonts w:ascii="Comic Sans MS" w:hAnsi="Comic Sans MS"/>
          <w:color w:val="2F2F2F"/>
          <w:spacing w:val="18"/>
          <w:w w:val="95"/>
          <w:sz w:val="61"/>
        </w:rPr>
        <w:t xml:space="preserve"> </w:t>
      </w:r>
      <w:r>
        <w:rPr>
          <w:rFonts w:ascii="Comic Sans MS" w:hAnsi="Comic Sans MS"/>
          <w:color w:val="2F2F2F"/>
          <w:spacing w:val="18"/>
          <w:w w:val="95"/>
          <w:sz w:val="61"/>
        </w:rPr>
        <w:t>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77"/>
        </w:tabs>
        <w:ind w:left="2076" w:hanging="683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19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643890</wp:posOffset>
                </wp:positionV>
                <wp:extent cx="7556500" cy="0"/>
                <wp:effectExtent l="19050" t="15240" r="15875" b="13335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C578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1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0.7pt" to="595pt,50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" strokecolor="#c57852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 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53"/>
        </w:tabs>
        <w:ind w:left="2052" w:hanging="659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21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654685</wp:posOffset>
                </wp:positionV>
                <wp:extent cx="7556500" cy="0"/>
                <wp:effectExtent l="19050" t="16510" r="15875" b="12065"/>
                <wp:wrapNone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8BB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1.55pt" to="595pt,51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" strokecolor="#8bb1bd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</w:t>
      </w:r>
      <w:r w:rsidRPr="00441E14">
        <w:rPr>
          <w:rFonts w:ascii="Comic Sans MS" w:hAnsi="Comic Sans MS"/>
          <w:color w:val="2F2F2F"/>
          <w:spacing w:val="16"/>
          <w:w w:val="95"/>
          <w:sz w:val="61"/>
        </w:rPr>
        <w:t xml:space="preserve"> </w:t>
      </w:r>
      <w:r>
        <w:rPr>
          <w:rFonts w:ascii="Comic Sans MS" w:hAnsi="Comic Sans MS"/>
          <w:color w:val="2F2F2F"/>
          <w:spacing w:val="16"/>
          <w:w w:val="95"/>
          <w:sz w:val="61"/>
        </w:rPr>
        <w:t>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41"/>
        </w:tabs>
        <w:ind w:left="2040" w:hanging="647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664845</wp:posOffset>
                </wp:positionV>
                <wp:extent cx="7556500" cy="0"/>
                <wp:effectExtent l="19050" t="17145" r="15875" b="1143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C578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1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2.35pt" to="595pt,52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" strokecolor="#c57852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</w:t>
      </w:r>
      <w:r w:rsidRPr="00441E14">
        <w:rPr>
          <w:rFonts w:ascii="Comic Sans MS" w:hAnsi="Comic Sans MS"/>
          <w:color w:val="2F2F2F"/>
          <w:spacing w:val="21"/>
          <w:w w:val="95"/>
          <w:sz w:val="61"/>
        </w:rPr>
        <w:t xml:space="preserve"> </w:t>
      </w:r>
      <w:r>
        <w:rPr>
          <w:rFonts w:ascii="Comic Sans MS" w:hAnsi="Comic Sans MS"/>
          <w:color w:val="2F2F2F"/>
          <w:spacing w:val="21"/>
          <w:w w:val="95"/>
          <w:sz w:val="61"/>
        </w:rPr>
        <w:t>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58"/>
        </w:tabs>
        <w:ind w:left="2057" w:hanging="664"/>
        <w:rPr>
          <w:rFonts w:ascii="Comic Sans MS" w:hAnsi="Comic Sans MS"/>
          <w:sz w:val="61"/>
        </w:rPr>
      </w:pPr>
      <w:r>
        <w:rPr>
          <w:rFonts w:ascii="Comic Sans MS" w:hAnsi="Comic Sans MS"/>
          <w:color w:val="2F2F2F"/>
          <w:spacing w:val="12"/>
          <w:sz w:val="61"/>
        </w:rPr>
        <w:t>Sample 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035"/>
        </w:tabs>
        <w:ind w:left="2034" w:hanging="641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85725</wp:posOffset>
                </wp:positionV>
                <wp:extent cx="7556500" cy="0"/>
                <wp:effectExtent l="19050" t="19050" r="15875" b="1905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8BB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.75pt" to="595pt,6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" strokecolor="#8bb1bd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</w:t>
      </w:r>
      <w:r w:rsidRPr="00441E14">
        <w:rPr>
          <w:rFonts w:ascii="Comic Sans MS" w:hAnsi="Comic Sans MS"/>
          <w:color w:val="2F2F2F"/>
          <w:spacing w:val="20"/>
          <w:w w:val="95"/>
          <w:sz w:val="61"/>
        </w:rPr>
        <w:t xml:space="preserve"> </w:t>
      </w:r>
      <w:r>
        <w:rPr>
          <w:rFonts w:ascii="Comic Sans MS" w:hAnsi="Comic Sans MS"/>
          <w:color w:val="2F2F2F"/>
          <w:spacing w:val="20"/>
          <w:w w:val="95"/>
          <w:sz w:val="61"/>
        </w:rPr>
        <w:t>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226"/>
        </w:tabs>
        <w:ind w:left="2225" w:hanging="832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2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96520</wp:posOffset>
                </wp:positionV>
                <wp:extent cx="7556500" cy="0"/>
                <wp:effectExtent l="19050" t="10795" r="15875" b="1778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C578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7.6pt" to="595pt,7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" strokecolor="#c57852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</w:t>
      </w:r>
      <w:r w:rsidRPr="00441E14">
        <w:rPr>
          <w:rFonts w:ascii="Comic Sans MS" w:hAnsi="Comic Sans MS"/>
          <w:color w:val="2F2F2F"/>
          <w:spacing w:val="16"/>
          <w:sz w:val="61"/>
        </w:rPr>
        <w:t xml:space="preserve"> </w:t>
      </w:r>
      <w:r>
        <w:rPr>
          <w:rFonts w:ascii="Comic Sans MS" w:hAnsi="Comic Sans MS"/>
          <w:color w:val="2F2F2F"/>
          <w:spacing w:val="16"/>
          <w:sz w:val="61"/>
        </w:rPr>
        <w:t>Text</w:t>
      </w:r>
    </w:p>
    <w:p w:rsidR="00B56141" w:rsidRPr="00441E14" w:rsidRDefault="000B605F">
      <w:pPr>
        <w:pStyle w:val="ListParagraph"/>
        <w:numPr>
          <w:ilvl w:val="0"/>
          <w:numId w:val="1"/>
        </w:numPr>
        <w:tabs>
          <w:tab w:val="left" w:pos="2105"/>
        </w:tabs>
        <w:ind w:left="2104" w:hanging="711"/>
        <w:rPr>
          <w:rFonts w:ascii="Comic Sans MS" w:hAnsi="Comic Sans MS"/>
          <w:sz w:val="61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31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106680</wp:posOffset>
                </wp:positionV>
                <wp:extent cx="7556500" cy="0"/>
                <wp:effectExtent l="19050" t="11430" r="15875" b="1714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8BB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8.4pt" to="595pt,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" strokecolor="#8bb1bd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133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707390</wp:posOffset>
                </wp:positionV>
                <wp:extent cx="7556500" cy="0"/>
                <wp:effectExtent l="19050" t="12065" r="15875" b="1651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C5785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5.7pt" to="595pt,55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" strokecolor="#c57852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5033144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1308100</wp:posOffset>
                </wp:positionV>
                <wp:extent cx="7556500" cy="0"/>
                <wp:effectExtent l="19050" t="12700" r="15875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0" cy="0"/>
                        </a:xfrm>
                        <a:prstGeom prst="line">
                          <a:avLst/>
                        </a:prstGeom>
                        <a:noFill/>
                        <a:ln w="19302">
                          <a:solidFill>
                            <a:srgbClr val="8BB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103pt" to="595pt,10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" strokecolor="#8bb1bd" strokeweight="19302emu">
                <w10:wrap anchorx="page"/>
              </v:line>
            </w:pict>
          </mc:Fallback>
        </mc:AlternateContent>
      </w:r>
      <w:r>
        <w:rPr>
          <w:rFonts w:ascii="Comic Sans MS" w:hAnsi="Comic Sans MS"/>
          <w:color w:val="2F2F2F"/>
          <w:spacing w:val="12"/>
          <w:sz w:val="61"/>
        </w:rPr>
        <w:t>Sample</w:t>
      </w:r>
      <w:r w:rsidRPr="00441E14">
        <w:rPr>
          <w:rFonts w:ascii="Comic Sans MS" w:hAnsi="Comic Sans MS"/>
          <w:color w:val="2F2F2F"/>
          <w:spacing w:val="21"/>
          <w:w w:val="95"/>
          <w:sz w:val="61"/>
        </w:rPr>
        <w:t xml:space="preserve"> </w:t>
      </w:r>
      <w:r>
        <w:rPr>
          <w:rFonts w:ascii="Comic Sans MS" w:hAnsi="Comic Sans MS"/>
          <w:color w:val="2F2F2F"/>
          <w:spacing w:val="21"/>
          <w:w w:val="95"/>
          <w:sz w:val="61"/>
        </w:rPr>
        <w:t>Text</w:t>
      </w:r>
    </w:p>
    <w:sectPr w:rsidR="00B56141" w:rsidRPr="00441E14">
      <w:type w:val="continuous"/>
      <w:pgSz w:w="11900" w:h="16840"/>
      <w:pgMar w:top="96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633DA"/>
    <w:multiLevelType w:val="hybridMultilevel"/>
    <w:tmpl w:val="BF78F502"/>
    <w:lvl w:ilvl="0" w:tplc="E8584052">
      <w:start w:val="1"/>
      <w:numFmt w:val="decimal"/>
      <w:lvlText w:val="%1."/>
      <w:lvlJc w:val="left"/>
      <w:pPr>
        <w:ind w:left="1912" w:hanging="519"/>
        <w:jc w:val="left"/>
      </w:pPr>
      <w:rPr>
        <w:rFonts w:ascii="Arial" w:eastAsia="Arial" w:hAnsi="Arial" w:cs="Arial" w:hint="default"/>
        <w:color w:val="2F2F2F"/>
        <w:spacing w:val="0"/>
        <w:w w:val="49"/>
        <w:sz w:val="61"/>
        <w:szCs w:val="61"/>
      </w:rPr>
    </w:lvl>
    <w:lvl w:ilvl="1" w:tplc="DFE87144">
      <w:start w:val="1"/>
      <w:numFmt w:val="bullet"/>
      <w:lvlText w:val="•"/>
      <w:lvlJc w:val="left"/>
      <w:pPr>
        <w:ind w:left="2918" w:hanging="519"/>
      </w:pPr>
      <w:rPr>
        <w:rFonts w:hint="default"/>
      </w:rPr>
    </w:lvl>
    <w:lvl w:ilvl="2" w:tplc="A3EADB78">
      <w:start w:val="1"/>
      <w:numFmt w:val="bullet"/>
      <w:lvlText w:val="•"/>
      <w:lvlJc w:val="left"/>
      <w:pPr>
        <w:ind w:left="3916" w:hanging="519"/>
      </w:pPr>
      <w:rPr>
        <w:rFonts w:hint="default"/>
      </w:rPr>
    </w:lvl>
    <w:lvl w:ilvl="3" w:tplc="26FE512C">
      <w:start w:val="1"/>
      <w:numFmt w:val="bullet"/>
      <w:lvlText w:val="•"/>
      <w:lvlJc w:val="left"/>
      <w:pPr>
        <w:ind w:left="4914" w:hanging="519"/>
      </w:pPr>
      <w:rPr>
        <w:rFonts w:hint="default"/>
      </w:rPr>
    </w:lvl>
    <w:lvl w:ilvl="4" w:tplc="9FCAAA06">
      <w:start w:val="1"/>
      <w:numFmt w:val="bullet"/>
      <w:lvlText w:val="•"/>
      <w:lvlJc w:val="left"/>
      <w:pPr>
        <w:ind w:left="5912" w:hanging="519"/>
      </w:pPr>
      <w:rPr>
        <w:rFonts w:hint="default"/>
      </w:rPr>
    </w:lvl>
    <w:lvl w:ilvl="5" w:tplc="50821EBE">
      <w:start w:val="1"/>
      <w:numFmt w:val="bullet"/>
      <w:lvlText w:val="•"/>
      <w:lvlJc w:val="left"/>
      <w:pPr>
        <w:ind w:left="6910" w:hanging="519"/>
      </w:pPr>
      <w:rPr>
        <w:rFonts w:hint="default"/>
      </w:rPr>
    </w:lvl>
    <w:lvl w:ilvl="6" w:tplc="D7021CC6">
      <w:start w:val="1"/>
      <w:numFmt w:val="bullet"/>
      <w:lvlText w:val="•"/>
      <w:lvlJc w:val="left"/>
      <w:pPr>
        <w:ind w:left="7908" w:hanging="519"/>
      </w:pPr>
      <w:rPr>
        <w:rFonts w:hint="default"/>
      </w:rPr>
    </w:lvl>
    <w:lvl w:ilvl="7" w:tplc="2618B980">
      <w:start w:val="1"/>
      <w:numFmt w:val="bullet"/>
      <w:lvlText w:val="•"/>
      <w:lvlJc w:val="left"/>
      <w:pPr>
        <w:ind w:left="8906" w:hanging="519"/>
      </w:pPr>
      <w:rPr>
        <w:rFonts w:hint="default"/>
      </w:rPr>
    </w:lvl>
    <w:lvl w:ilvl="8" w:tplc="052A60E2">
      <w:start w:val="1"/>
      <w:numFmt w:val="bullet"/>
      <w:lvlText w:val="•"/>
      <w:lvlJc w:val="left"/>
      <w:pPr>
        <w:ind w:left="9904" w:hanging="5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4A"/>
    <w:rsid w:val="000B605F"/>
    <w:rsid w:val="0020274A"/>
    <w:rsid w:val="00441E14"/>
    <w:rsid w:val="00B5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27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  <w:pPr>
      <w:spacing w:before="227"/>
      <w:ind w:left="1912" w:hanging="832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27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  <w:pPr>
      <w:spacing w:before="227"/>
      <w:ind w:left="1912" w:hanging="83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Notepad%20sty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Notepad style.dotx</Template>
  <TotalTime>0</TotalTime>
  <Pages>1</Pages>
  <Words>25</Words>
  <Characters>144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Coral Cream Travel Itinerary Planner</vt:lpstr>
    </vt:vector>
  </TitlesOfParts>
  <Company>Microsoft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Coral Cream Travel Itinerary Planner</dc:title>
  <dc:creator>Cindy</dc:creator>
  <cp:keywords>DACYaqr09Go</cp:keywords>
  <cp:lastModifiedBy>Cindy</cp:lastModifiedBy>
  <cp:revision>1</cp:revision>
  <dcterms:created xsi:type="dcterms:W3CDTF">2017-07-18T01:20:00Z</dcterms:created>
  <dcterms:modified xsi:type="dcterms:W3CDTF">2017-07-18T01:24:00Z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2017-06-14T00:00:00Z</vt:filetime>
  </property>
  <property fmtid="{D5CDD505-2E9C-101B-9397-08002B2CF9AE}" pid="3" name="Creator">
    <vt:lpwstr>Canva</vt:lpwstr>
  </property>
  <property fmtid="{D5CDD505-2E9C-101B-9397-08002B2CF9AE}" pid="4" name="LastSaved">
    <vt:filetime>2017-06-19T00:00:00Z</vt:filetime>
  </property>
</Properties>
</file>