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8F2" w:rsidRPr="00B208F2" w:rsidRDefault="00D33860" w:rsidP="00B208F2">
      <w:pPr>
        <w:pStyle w:val="Title"/>
        <w:spacing w:after="0"/>
        <w:jc w:val="center"/>
        <w:rPr>
          <w:b/>
          <w:sz w:val="52"/>
          <w:szCs w:val="52"/>
        </w:rPr>
      </w:pPr>
      <w:bookmarkStart w:id="0" w:name="_GoBack"/>
      <w:bookmarkEnd w:id="0"/>
      <w:r>
        <w:rPr>
          <w:b/>
          <w:noProof/>
          <w:sz w:val="52"/>
          <w:szCs w:val="52"/>
        </w:rPr>
        <w:pict>
          <v:rect id="_x0000_s1026" style="position:absolute;left:0;text-align:left;margin-left:-35.25pt;margin-top:-18.2pt;width:696pt;height:111.75pt;z-index:-25165875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rect>
        </w:pict>
      </w:r>
      <w:r w:rsidR="004D4817">
        <w:rPr>
          <w:b/>
          <w:sz w:val="52"/>
          <w:szCs w:val="52"/>
        </w:rPr>
        <w:t>Effective Goal Setting</w:t>
      </w:r>
    </w:p>
    <w:p w:rsidR="006102C4" w:rsidRDefault="006102C4" w:rsidP="00B208F2">
      <w:pPr>
        <w:pStyle w:val="Title"/>
        <w:spacing w:after="0"/>
        <w:jc w:val="center"/>
        <w:rPr>
          <w:sz w:val="52"/>
          <w:szCs w:val="52"/>
        </w:rPr>
      </w:pPr>
      <w:r w:rsidRPr="00B208F2">
        <w:rPr>
          <w:sz w:val="52"/>
          <w:szCs w:val="52"/>
        </w:rPr>
        <w:t>SMART Goal Setting and Action Planning Worksheet</w:t>
      </w:r>
    </w:p>
    <w:p w:rsidR="00B208F2" w:rsidRPr="00B208F2" w:rsidRDefault="00B208F2" w:rsidP="00B208F2">
      <w:pPr>
        <w:pStyle w:val="Body"/>
      </w:pPr>
    </w:p>
    <w:p w:rsidR="006102C4" w:rsidRDefault="006102C4" w:rsidP="00B208F2">
      <w:r w:rsidRPr="000466B0">
        <w:t xml:space="preserve">Use this worksheet to identify SMART goals and outline specific </w:t>
      </w:r>
      <w:r w:rsidR="00B208F2">
        <w:t xml:space="preserve">steps you need to take </w:t>
      </w:r>
      <w:r w:rsidRPr="000466B0">
        <w:t>to achieve your goals.</w:t>
      </w:r>
    </w:p>
    <w:p w:rsidR="006102C4" w:rsidRDefault="006102C4" w:rsidP="00AD27AA">
      <w:pPr>
        <w:ind w:left="2160"/>
      </w:pPr>
    </w:p>
    <w:p w:rsidR="006102C4" w:rsidRPr="000466B0" w:rsidRDefault="006102C4" w:rsidP="000466B0">
      <w:pPr>
        <w:pStyle w:val="header2"/>
      </w:pPr>
      <w:r w:rsidRPr="000466B0">
        <w:t xml:space="preserve">Your goal: </w:t>
      </w:r>
    </w:p>
    <w:p w:rsidR="006102C4" w:rsidRDefault="006102C4" w:rsidP="00AD27AA">
      <w:pPr>
        <w:pStyle w:val="Body"/>
      </w:pPr>
    </w:p>
    <w:p w:rsidR="006102C4" w:rsidRDefault="006102C4" w:rsidP="00AD27AA">
      <w:pPr>
        <w:pStyle w:val="Body"/>
      </w:pPr>
    </w:p>
    <w:p w:rsidR="00B208F2" w:rsidRDefault="00B208F2" w:rsidP="000466B0">
      <w:pPr>
        <w:pStyle w:val="header2"/>
      </w:pPr>
    </w:p>
    <w:p w:rsidR="006102C4" w:rsidRPr="000466B0" w:rsidRDefault="006102C4" w:rsidP="000466B0">
      <w:pPr>
        <w:pStyle w:val="header2"/>
      </w:pPr>
      <w:r w:rsidRPr="000466B0">
        <w:t>SMART goal checklist:</w:t>
      </w:r>
    </w:p>
    <w:p w:rsidR="00E81FB3" w:rsidRDefault="006102C4" w:rsidP="00AD27AA">
      <w:pPr>
        <w:pStyle w:val="Body"/>
      </w:pPr>
      <w:r w:rsidRPr="000466B0">
        <w:rPr>
          <w:szCs w:val="20"/>
        </w:rPr>
        <w:sym w:font="Wingdings" w:char="F071"/>
      </w:r>
      <w:r w:rsidR="00E81FB3">
        <w:t xml:space="preserve"> Specific</w:t>
      </w:r>
    </w:p>
    <w:p w:rsidR="006102C4" w:rsidRPr="000466B0" w:rsidRDefault="006102C4" w:rsidP="00AD27AA">
      <w:pPr>
        <w:pStyle w:val="Body"/>
      </w:pPr>
      <w:r w:rsidRPr="000466B0">
        <w:rPr>
          <w:szCs w:val="20"/>
        </w:rPr>
        <w:sym w:font="Wingdings" w:char="F071"/>
      </w:r>
      <w:r w:rsidR="00E81FB3">
        <w:t xml:space="preserve"> Measurable</w:t>
      </w:r>
    </w:p>
    <w:p w:rsidR="006102C4" w:rsidRPr="000466B0" w:rsidRDefault="006102C4" w:rsidP="00AD27AA">
      <w:pPr>
        <w:pStyle w:val="Body"/>
      </w:pPr>
      <w:r w:rsidRPr="000466B0">
        <w:rPr>
          <w:szCs w:val="20"/>
        </w:rPr>
        <w:sym w:font="Wingdings" w:char="F071"/>
      </w:r>
      <w:r w:rsidR="00E81FB3">
        <w:t xml:space="preserve"> Attainable</w:t>
      </w:r>
    </w:p>
    <w:p w:rsidR="006102C4" w:rsidRPr="000466B0" w:rsidRDefault="006102C4" w:rsidP="00AD27AA">
      <w:pPr>
        <w:pStyle w:val="Body"/>
      </w:pPr>
      <w:r w:rsidRPr="000466B0">
        <w:rPr>
          <w:szCs w:val="20"/>
        </w:rPr>
        <w:sym w:font="Wingdings" w:char="F071"/>
      </w:r>
      <w:r w:rsidRPr="000466B0">
        <w:t xml:space="preserve"> R</w:t>
      </w:r>
      <w:r w:rsidR="00E81FB3">
        <w:t>ealistic</w:t>
      </w:r>
    </w:p>
    <w:p w:rsidR="006102C4" w:rsidRDefault="006102C4" w:rsidP="00AD27AA">
      <w:pPr>
        <w:pStyle w:val="Body"/>
      </w:pPr>
      <w:r w:rsidRPr="000466B0">
        <w:rPr>
          <w:szCs w:val="20"/>
        </w:rPr>
        <w:sym w:font="Wingdings" w:char="F071"/>
      </w:r>
      <w:r w:rsidR="00E81FB3">
        <w:t xml:space="preserve"> Time-based</w:t>
      </w:r>
    </w:p>
    <w:p w:rsidR="006102C4" w:rsidRDefault="006102C4" w:rsidP="00AD27AA">
      <w:pPr>
        <w:pStyle w:val="Body"/>
      </w:pPr>
    </w:p>
    <w:tbl>
      <w:tblPr>
        <w:tblStyle w:val="GridTable5DarkAccent2"/>
        <w:tblW w:w="4786" w:type="pct"/>
        <w:tblLayout w:type="fixed"/>
        <w:tblLook w:val="0000" w:firstRow="0" w:lastRow="0" w:firstColumn="0" w:lastColumn="0" w:noHBand="0" w:noVBand="0"/>
      </w:tblPr>
      <w:tblGrid>
        <w:gridCol w:w="2260"/>
        <w:gridCol w:w="2061"/>
        <w:gridCol w:w="1713"/>
        <w:gridCol w:w="2527"/>
        <w:gridCol w:w="2212"/>
        <w:gridCol w:w="1839"/>
      </w:tblGrid>
      <w:tr w:rsidR="006102C4" w:rsidRPr="00BC22D0" w:rsidTr="00297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6" w:type="pct"/>
          </w:tcPr>
          <w:p w:rsidR="006102C4" w:rsidRPr="00BC22D0" w:rsidRDefault="006102C4" w:rsidP="000466B0">
            <w:pPr>
              <w:pStyle w:val="Heading1"/>
              <w:outlineLvl w:val="0"/>
              <w:rPr>
                <w:rFonts w:eastAsia="MS Gothiw Roman"/>
                <w:b/>
              </w:rPr>
            </w:pPr>
            <w:r w:rsidRPr="00BC22D0">
              <w:rPr>
                <w:rFonts w:eastAsia="MS Gothiw Roman"/>
              </w:rPr>
              <w:t>Action step</w:t>
            </w:r>
            <w:r w:rsidR="00B208F2">
              <w:rPr>
                <w:rFonts w:eastAsia="MS Gothiw Roman"/>
              </w:rPr>
              <w:t>s</w:t>
            </w:r>
          </w:p>
          <w:p w:rsidR="006102C4" w:rsidRPr="00F91CB0" w:rsidRDefault="006102C4" w:rsidP="00AD27AA">
            <w:pPr>
              <w:pStyle w:val="Body"/>
            </w:pPr>
            <w:r w:rsidRPr="002C3A74">
              <w:t xml:space="preserve">What needs to be done? </w:t>
            </w:r>
          </w:p>
        </w:tc>
        <w:tc>
          <w:tcPr>
            <w:tcW w:w="817" w:type="pct"/>
          </w:tcPr>
          <w:p w:rsidR="00B208F2" w:rsidRPr="00BC22D0" w:rsidRDefault="00B208F2" w:rsidP="00B208F2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w Roman"/>
                <w:b/>
                <w:szCs w:val="20"/>
              </w:rPr>
            </w:pPr>
            <w:r w:rsidRPr="00BC22D0">
              <w:rPr>
                <w:rFonts w:eastAsia="MS Gothiw Roman"/>
              </w:rPr>
              <w:t>Deadline</w:t>
            </w:r>
          </w:p>
          <w:p w:rsidR="006102C4" w:rsidRPr="00F91CB0" w:rsidRDefault="00B208F2" w:rsidP="00B208F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C3A74">
              <w:t>When should this step be completed?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9" w:type="pct"/>
          </w:tcPr>
          <w:p w:rsidR="00B208F2" w:rsidRPr="00BC22D0" w:rsidRDefault="00B208F2" w:rsidP="00B208F2">
            <w:pPr>
              <w:pStyle w:val="Heading1"/>
              <w:outlineLvl w:val="0"/>
              <w:rPr>
                <w:rFonts w:eastAsia="MS Gothiw Roman"/>
              </w:rPr>
            </w:pPr>
            <w:r w:rsidRPr="00BC22D0">
              <w:rPr>
                <w:rFonts w:eastAsia="MS Gothiw Roman"/>
              </w:rPr>
              <w:t>Necessary</w:t>
            </w:r>
          </w:p>
          <w:p w:rsidR="00B208F2" w:rsidRPr="00BC22D0" w:rsidRDefault="00B208F2" w:rsidP="00B208F2">
            <w:pPr>
              <w:pStyle w:val="Heading1"/>
              <w:outlineLvl w:val="0"/>
              <w:rPr>
                <w:rFonts w:eastAsia="MS Gothiw Roman"/>
                <w:b/>
              </w:rPr>
            </w:pPr>
            <w:r w:rsidRPr="00BC22D0">
              <w:rPr>
                <w:rFonts w:eastAsia="MS Gothiw Roman"/>
              </w:rPr>
              <w:t>Resources</w:t>
            </w:r>
          </w:p>
          <w:p w:rsidR="006102C4" w:rsidRPr="00F91CB0" w:rsidRDefault="00B208F2" w:rsidP="00B208F2">
            <w:pPr>
              <w:pStyle w:val="Body"/>
            </w:pPr>
            <w:r w:rsidRPr="002C3A74">
              <w:t>What</w:t>
            </w:r>
            <w:r>
              <w:t xml:space="preserve"> resources can you use</w:t>
            </w:r>
            <w:r w:rsidRPr="002C3A74">
              <w:t xml:space="preserve"> to complete this step?</w:t>
            </w:r>
          </w:p>
        </w:tc>
        <w:tc>
          <w:tcPr>
            <w:tcW w:w="1002" w:type="pct"/>
          </w:tcPr>
          <w:p w:rsidR="00B208F2" w:rsidRPr="00BC22D0" w:rsidRDefault="00B208F2" w:rsidP="00B208F2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w Roman"/>
                <w:szCs w:val="20"/>
              </w:rPr>
            </w:pPr>
            <w:r w:rsidRPr="00B208F2">
              <w:rPr>
                <w:rFonts w:eastAsia="MS Gothiw Roman"/>
                <w:color w:val="002060"/>
              </w:rPr>
              <w:t>Potential</w:t>
            </w:r>
            <w:r w:rsidRPr="00BC22D0">
              <w:rPr>
                <w:rFonts w:eastAsia="MS Gothiw Roman"/>
              </w:rPr>
              <w:t xml:space="preserve"> challenges</w:t>
            </w:r>
          </w:p>
          <w:p w:rsidR="006102C4" w:rsidRPr="00F91CB0" w:rsidRDefault="00B208F2" w:rsidP="00B208F2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C3A74">
              <w:t>Are there any potential challenges that may impede completion? How will you overcome them?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7" w:type="pct"/>
          </w:tcPr>
          <w:p w:rsidR="006102C4" w:rsidRPr="00B208F2" w:rsidRDefault="00B208F2" w:rsidP="00AD27AA">
            <w:pPr>
              <w:pStyle w:val="Body"/>
              <w:rPr>
                <w:color w:val="auto"/>
                <w:szCs w:val="20"/>
              </w:rPr>
            </w:pPr>
            <w:r w:rsidRPr="00B208F2">
              <w:rPr>
                <w:color w:val="002060"/>
                <w:sz w:val="28"/>
                <w:szCs w:val="28"/>
              </w:rPr>
              <w:t>Potential Support</w:t>
            </w:r>
            <w:r>
              <w:rPr>
                <w:color w:val="002060"/>
                <w:sz w:val="28"/>
                <w:szCs w:val="28"/>
              </w:rPr>
              <w:br/>
            </w:r>
            <w:r>
              <w:rPr>
                <w:color w:val="auto"/>
                <w:szCs w:val="20"/>
              </w:rPr>
              <w:t xml:space="preserve">What people </w:t>
            </w:r>
            <w:r w:rsidR="00E81FB3">
              <w:rPr>
                <w:color w:val="auto"/>
                <w:szCs w:val="20"/>
              </w:rPr>
              <w:t xml:space="preserve">in your life can support you to complete this action step? What can they do to support you?  </w:t>
            </w:r>
          </w:p>
        </w:tc>
        <w:tc>
          <w:tcPr>
            <w:tcW w:w="729" w:type="pct"/>
          </w:tcPr>
          <w:p w:rsidR="006102C4" w:rsidRPr="00B208F2" w:rsidRDefault="006102C4" w:rsidP="000466B0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w Roman"/>
                <w:color w:val="002060"/>
                <w:szCs w:val="20"/>
              </w:rPr>
            </w:pPr>
            <w:r w:rsidRPr="00B208F2">
              <w:rPr>
                <w:rFonts w:eastAsia="MS Gothiw Roman"/>
                <w:color w:val="002060"/>
              </w:rPr>
              <w:t>Result</w:t>
            </w:r>
          </w:p>
          <w:p w:rsidR="006102C4" w:rsidRPr="00F91CB0" w:rsidRDefault="006102C4" w:rsidP="00AD27AA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C3A74">
              <w:t>Was this step successfully completed? Were any new steps identified in the process?</w:t>
            </w:r>
          </w:p>
        </w:tc>
      </w:tr>
      <w:tr w:rsidR="006102C4" w:rsidRPr="00BC22D0" w:rsidTr="00297633">
        <w:trPr>
          <w:trHeight w:val="30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6" w:type="pct"/>
          </w:tcPr>
          <w:p w:rsidR="006102C4" w:rsidRPr="00BC22D0" w:rsidRDefault="006102C4" w:rsidP="000466B0">
            <w:pPr>
              <w:pStyle w:val="Heading1"/>
              <w:outlineLvl w:val="0"/>
              <w:rPr>
                <w:rFonts w:eastAsia="MS Gothiw Roman"/>
              </w:rPr>
            </w:pPr>
          </w:p>
        </w:tc>
        <w:tc>
          <w:tcPr>
            <w:tcW w:w="817" w:type="pct"/>
          </w:tcPr>
          <w:p w:rsidR="006102C4" w:rsidRPr="00BC22D0" w:rsidRDefault="006102C4" w:rsidP="000466B0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9" w:type="pct"/>
          </w:tcPr>
          <w:p w:rsidR="006102C4" w:rsidRPr="00BC22D0" w:rsidRDefault="006102C4" w:rsidP="000466B0">
            <w:pPr>
              <w:pStyle w:val="Heading1"/>
              <w:outlineLvl w:val="0"/>
              <w:rPr>
                <w:rFonts w:eastAsia="MS Gothiw Roman"/>
              </w:rPr>
            </w:pPr>
          </w:p>
        </w:tc>
        <w:tc>
          <w:tcPr>
            <w:tcW w:w="1002" w:type="pct"/>
          </w:tcPr>
          <w:p w:rsidR="006102C4" w:rsidRPr="00BC22D0" w:rsidRDefault="006102C4" w:rsidP="000466B0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7" w:type="pct"/>
          </w:tcPr>
          <w:p w:rsidR="006102C4" w:rsidRPr="00BC22D0" w:rsidRDefault="006102C4" w:rsidP="000466B0">
            <w:pPr>
              <w:pStyle w:val="Heading1"/>
              <w:outlineLvl w:val="0"/>
              <w:rPr>
                <w:rFonts w:eastAsia="MS Gothiw Roman"/>
              </w:rPr>
            </w:pPr>
          </w:p>
        </w:tc>
        <w:tc>
          <w:tcPr>
            <w:tcW w:w="729" w:type="pct"/>
          </w:tcPr>
          <w:p w:rsidR="006102C4" w:rsidRPr="00BC22D0" w:rsidRDefault="006102C4" w:rsidP="000466B0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w Roman"/>
              </w:rPr>
            </w:pPr>
          </w:p>
        </w:tc>
      </w:tr>
    </w:tbl>
    <w:p w:rsidR="006102C4" w:rsidRDefault="006102C4">
      <w:pPr>
        <w:jc w:val="center"/>
      </w:pPr>
      <w:r>
        <w:rPr>
          <w:bCs/>
        </w:rPr>
        <w:br w:type="page"/>
      </w:r>
    </w:p>
    <w:tbl>
      <w:tblPr>
        <w:tblStyle w:val="GridTable5DarkAccent2"/>
        <w:tblW w:w="4779" w:type="pct"/>
        <w:tblLayout w:type="fixed"/>
        <w:tblLook w:val="0000" w:firstRow="0" w:lastRow="0" w:firstColumn="0" w:lastColumn="0" w:noHBand="0" w:noVBand="0"/>
      </w:tblPr>
      <w:tblGrid>
        <w:gridCol w:w="2255"/>
        <w:gridCol w:w="2058"/>
        <w:gridCol w:w="1710"/>
        <w:gridCol w:w="2531"/>
        <w:gridCol w:w="2204"/>
        <w:gridCol w:w="1836"/>
      </w:tblGrid>
      <w:tr w:rsidR="006102C4" w:rsidRPr="00BC22D0" w:rsidTr="00297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5" w:type="pct"/>
          </w:tcPr>
          <w:p w:rsidR="006102C4" w:rsidRPr="000466B0" w:rsidRDefault="006102C4" w:rsidP="00AD27AA">
            <w:pPr>
              <w:pStyle w:val="Body"/>
              <w:jc w:val="center"/>
              <w:rPr>
                <w:b/>
              </w:rPr>
            </w:pPr>
            <w:r w:rsidRPr="000466B0">
              <w:lastRenderedPageBreak/>
              <w:t>Action step</w:t>
            </w:r>
          </w:p>
        </w:tc>
        <w:tc>
          <w:tcPr>
            <w:tcW w:w="817" w:type="pct"/>
          </w:tcPr>
          <w:p w:rsidR="006102C4" w:rsidRPr="000466B0" w:rsidRDefault="00B208F2" w:rsidP="00AD27AA">
            <w:pPr>
              <w:pStyle w:val="Body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Deadline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9" w:type="pct"/>
          </w:tcPr>
          <w:p w:rsidR="00B208F2" w:rsidRPr="000466B0" w:rsidRDefault="00B208F2" w:rsidP="00B208F2">
            <w:pPr>
              <w:pStyle w:val="Body"/>
              <w:jc w:val="center"/>
            </w:pPr>
            <w:r w:rsidRPr="000466B0">
              <w:t>Necessary</w:t>
            </w:r>
          </w:p>
          <w:p w:rsidR="006102C4" w:rsidRPr="000466B0" w:rsidRDefault="00B208F2" w:rsidP="00B208F2">
            <w:pPr>
              <w:pStyle w:val="Body"/>
              <w:jc w:val="center"/>
              <w:rPr>
                <w:b/>
                <w:szCs w:val="20"/>
              </w:rPr>
            </w:pPr>
            <w:r w:rsidRPr="000466B0">
              <w:t>R</w:t>
            </w:r>
            <w:r>
              <w:t>esources</w:t>
            </w:r>
          </w:p>
        </w:tc>
        <w:tc>
          <w:tcPr>
            <w:tcW w:w="1005" w:type="pct"/>
          </w:tcPr>
          <w:p w:rsidR="006102C4" w:rsidRPr="008C4B1F" w:rsidRDefault="00B208F2" w:rsidP="00AD27AA">
            <w:pPr>
              <w:pStyle w:val="Body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t>Potential c</w:t>
            </w:r>
            <w:r w:rsidRPr="002C3A74">
              <w:t>hallenges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5" w:type="pct"/>
          </w:tcPr>
          <w:p w:rsidR="006102C4" w:rsidRPr="000466B0" w:rsidRDefault="00E81FB3" w:rsidP="00AD27AA">
            <w:pPr>
              <w:pStyle w:val="Body"/>
              <w:jc w:val="center"/>
              <w:rPr>
                <w:szCs w:val="20"/>
              </w:rPr>
            </w:pPr>
            <w:r>
              <w:rPr>
                <w:szCs w:val="20"/>
              </w:rPr>
              <w:t>Potentia</w:t>
            </w:r>
            <w:r w:rsidR="004D4817">
              <w:rPr>
                <w:szCs w:val="20"/>
              </w:rPr>
              <w:t>l Support</w:t>
            </w:r>
          </w:p>
        </w:tc>
        <w:tc>
          <w:tcPr>
            <w:tcW w:w="730" w:type="pct"/>
          </w:tcPr>
          <w:p w:rsidR="006102C4" w:rsidRPr="000466B0" w:rsidRDefault="006102C4" w:rsidP="00AD27AA">
            <w:pPr>
              <w:pStyle w:val="Body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t>Res</w:t>
            </w:r>
            <w:r w:rsidRPr="002C3A74">
              <w:t>ult</w:t>
            </w:r>
          </w:p>
        </w:tc>
      </w:tr>
      <w:tr w:rsidR="006102C4" w:rsidRPr="00BC22D0" w:rsidTr="00297633">
        <w:trPr>
          <w:trHeight w:val="29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5" w:type="pct"/>
          </w:tcPr>
          <w:p w:rsidR="006102C4" w:rsidRPr="000466B0" w:rsidRDefault="006102C4" w:rsidP="00AD27AA">
            <w:pPr>
              <w:pStyle w:val="Body"/>
            </w:pPr>
          </w:p>
        </w:tc>
        <w:tc>
          <w:tcPr>
            <w:tcW w:w="817" w:type="pct"/>
          </w:tcPr>
          <w:p w:rsidR="006102C4" w:rsidRPr="000466B0" w:rsidRDefault="006102C4" w:rsidP="00AD27AA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9" w:type="pct"/>
          </w:tcPr>
          <w:p w:rsidR="006102C4" w:rsidRPr="000466B0" w:rsidRDefault="006102C4" w:rsidP="00AD27AA">
            <w:pPr>
              <w:pStyle w:val="Body"/>
            </w:pPr>
          </w:p>
        </w:tc>
        <w:tc>
          <w:tcPr>
            <w:tcW w:w="1005" w:type="pct"/>
          </w:tcPr>
          <w:p w:rsidR="006102C4" w:rsidRPr="000466B0" w:rsidRDefault="006102C4" w:rsidP="00AD27AA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5" w:type="pct"/>
          </w:tcPr>
          <w:p w:rsidR="006102C4" w:rsidRDefault="006102C4" w:rsidP="00AD27AA">
            <w:pPr>
              <w:pStyle w:val="Body"/>
            </w:pPr>
          </w:p>
        </w:tc>
        <w:tc>
          <w:tcPr>
            <w:tcW w:w="730" w:type="pct"/>
          </w:tcPr>
          <w:p w:rsidR="006102C4" w:rsidRDefault="006102C4" w:rsidP="00AD27AA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02C4" w:rsidRPr="00BC22D0" w:rsidTr="00297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5" w:type="pct"/>
          </w:tcPr>
          <w:p w:rsidR="006102C4" w:rsidRPr="000466B0" w:rsidRDefault="006102C4" w:rsidP="00AD27AA">
            <w:pPr>
              <w:pStyle w:val="Body"/>
            </w:pPr>
          </w:p>
        </w:tc>
        <w:tc>
          <w:tcPr>
            <w:tcW w:w="817" w:type="pct"/>
          </w:tcPr>
          <w:p w:rsidR="006102C4" w:rsidRPr="000466B0" w:rsidRDefault="006102C4" w:rsidP="00AD27AA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9" w:type="pct"/>
          </w:tcPr>
          <w:p w:rsidR="006102C4" w:rsidRPr="000466B0" w:rsidRDefault="006102C4" w:rsidP="00AD27AA">
            <w:pPr>
              <w:pStyle w:val="Body"/>
            </w:pPr>
          </w:p>
        </w:tc>
        <w:tc>
          <w:tcPr>
            <w:tcW w:w="1005" w:type="pct"/>
          </w:tcPr>
          <w:p w:rsidR="006102C4" w:rsidRPr="000466B0" w:rsidRDefault="006102C4" w:rsidP="00AD27AA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5" w:type="pct"/>
          </w:tcPr>
          <w:p w:rsidR="006102C4" w:rsidRDefault="006102C4" w:rsidP="00AD27AA">
            <w:pPr>
              <w:pStyle w:val="Body"/>
            </w:pPr>
          </w:p>
        </w:tc>
        <w:tc>
          <w:tcPr>
            <w:tcW w:w="730" w:type="pct"/>
          </w:tcPr>
          <w:p w:rsidR="006102C4" w:rsidRDefault="006102C4" w:rsidP="00AD27AA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02C4" w:rsidRPr="00BC22D0" w:rsidTr="00297633">
        <w:trPr>
          <w:trHeight w:val="29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5" w:type="pct"/>
          </w:tcPr>
          <w:p w:rsidR="006102C4" w:rsidRPr="000466B0" w:rsidRDefault="006102C4" w:rsidP="00AD27AA">
            <w:pPr>
              <w:pStyle w:val="Body"/>
            </w:pPr>
          </w:p>
        </w:tc>
        <w:tc>
          <w:tcPr>
            <w:tcW w:w="817" w:type="pct"/>
          </w:tcPr>
          <w:p w:rsidR="006102C4" w:rsidRPr="000466B0" w:rsidRDefault="006102C4" w:rsidP="00AD27AA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9" w:type="pct"/>
          </w:tcPr>
          <w:p w:rsidR="006102C4" w:rsidRPr="000466B0" w:rsidRDefault="006102C4" w:rsidP="00AD27AA">
            <w:pPr>
              <w:pStyle w:val="Body"/>
            </w:pPr>
          </w:p>
        </w:tc>
        <w:tc>
          <w:tcPr>
            <w:tcW w:w="1005" w:type="pct"/>
          </w:tcPr>
          <w:p w:rsidR="006102C4" w:rsidRPr="000466B0" w:rsidRDefault="006102C4" w:rsidP="00AD27AA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75" w:type="pct"/>
          </w:tcPr>
          <w:p w:rsidR="006102C4" w:rsidRDefault="006102C4" w:rsidP="00AD27AA">
            <w:pPr>
              <w:pStyle w:val="Body"/>
            </w:pPr>
          </w:p>
        </w:tc>
        <w:tc>
          <w:tcPr>
            <w:tcW w:w="730" w:type="pct"/>
          </w:tcPr>
          <w:p w:rsidR="006102C4" w:rsidRDefault="006102C4" w:rsidP="00AD27AA">
            <w:pPr>
              <w:pStyle w:val="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6102C4" w:rsidRPr="00EE7A7F" w:rsidRDefault="00EE7A7F" w:rsidP="00EE7A7F">
      <w:pPr>
        <w:ind w:right="-720"/>
        <w:rPr>
          <w:rFonts w:ascii="Arial" w:eastAsia="MS Mincho" w:hAnsi="Arial" w:cs="Arial"/>
          <w:i/>
          <w:color w:val="808080"/>
          <w:sz w:val="16"/>
          <w:szCs w:val="16"/>
          <w:lang w:eastAsia="ja-JP"/>
        </w:rPr>
      </w:pPr>
      <w:r w:rsidRPr="003D3FE6">
        <w:rPr>
          <w:rFonts w:ascii="Arial" w:hAnsi="Arial" w:cs="Arial"/>
          <w:color w:val="808080"/>
          <w:sz w:val="16"/>
          <w:szCs w:val="36"/>
        </w:rPr>
        <w:t xml:space="preserve"> </w:t>
      </w:r>
    </w:p>
    <w:sectPr w:rsidR="006102C4" w:rsidRPr="00EE7A7F" w:rsidSect="00EA1D3E">
      <w:headerReference w:type="default" r:id="rId7"/>
      <w:headerReference w:type="first" r:id="rId8"/>
      <w:footerReference w:type="first" r:id="rId9"/>
      <w:pgSz w:w="15840" w:h="12240" w:orient="landscape" w:code="1"/>
      <w:pgMar w:top="994" w:right="1440" w:bottom="720" w:left="1440" w:header="360" w:footer="41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860" w:rsidRDefault="00D33860" w:rsidP="00604651">
      <w:r>
        <w:separator/>
      </w:r>
    </w:p>
  </w:endnote>
  <w:endnote w:type="continuationSeparator" w:id="0">
    <w:p w:rsidR="00D33860" w:rsidRDefault="00D33860" w:rsidP="00604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">
    <w:altName w:val="Arial Unicode MS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altName w:val="Arial"/>
    <w:charset w:val="00"/>
    <w:family w:val="auto"/>
    <w:pitch w:val="variable"/>
    <w:sig w:usb0="00000003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w Roman">
    <w:altName w:val="Arial Unicode MS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2C4" w:rsidRPr="00AD27AA" w:rsidRDefault="006102C4" w:rsidP="00297633">
    <w:pPr>
      <w:ind w:right="72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860" w:rsidRDefault="00D33860" w:rsidP="00604651">
      <w:r>
        <w:separator/>
      </w:r>
    </w:p>
  </w:footnote>
  <w:footnote w:type="continuationSeparator" w:id="0">
    <w:p w:rsidR="00D33860" w:rsidRDefault="00D33860" w:rsidP="00604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633" w:rsidRDefault="00D33860">
    <w:pPr>
      <w:pStyle w:val="Header"/>
    </w:pPr>
    <w:r>
      <w:rPr>
        <w:noProof/>
      </w:rPr>
      <w:pict>
        <v:rect id="_x0000_s2050" style="position:absolute;margin-left:-39pt;margin-top:7.5pt;width:707.25pt;height:547.5pt;z-index:251658240" filled="f" strokecolor="#e36c0a [2409]" strokeweight="2.25pt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633" w:rsidRDefault="00D33860">
    <w:pPr>
      <w:pStyle w:val="Header"/>
    </w:pPr>
    <w:r>
      <w:rPr>
        <w:noProof/>
        <w:sz w:val="18"/>
        <w:szCs w:val="18"/>
      </w:rPr>
      <w:pict>
        <v:rect id="_x0000_s2052" style="position:absolute;margin-left:-34.5pt;margin-top:19.5pt;width:696pt;height:547.5pt;z-index:251660288" filled="f" strokecolor="#e36c0a [2409]" strokeweight="2.25pt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4DBD"/>
    <w:rsid w:val="00016DBD"/>
    <w:rsid w:val="00034DBD"/>
    <w:rsid w:val="000466B0"/>
    <w:rsid w:val="00101186"/>
    <w:rsid w:val="00141FC8"/>
    <w:rsid w:val="001A3F42"/>
    <w:rsid w:val="00205107"/>
    <w:rsid w:val="00297633"/>
    <w:rsid w:val="002C3A74"/>
    <w:rsid w:val="002F276D"/>
    <w:rsid w:val="003C3F77"/>
    <w:rsid w:val="004205A3"/>
    <w:rsid w:val="00487B5F"/>
    <w:rsid w:val="004D4817"/>
    <w:rsid w:val="004D5597"/>
    <w:rsid w:val="00506CF9"/>
    <w:rsid w:val="005F5A66"/>
    <w:rsid w:val="00604651"/>
    <w:rsid w:val="006102C4"/>
    <w:rsid w:val="007D08E4"/>
    <w:rsid w:val="008C4B1F"/>
    <w:rsid w:val="00913DD9"/>
    <w:rsid w:val="0092071F"/>
    <w:rsid w:val="0094224F"/>
    <w:rsid w:val="009D4B10"/>
    <w:rsid w:val="00AD27AA"/>
    <w:rsid w:val="00AD495E"/>
    <w:rsid w:val="00B208F2"/>
    <w:rsid w:val="00B91074"/>
    <w:rsid w:val="00BC22D0"/>
    <w:rsid w:val="00D33860"/>
    <w:rsid w:val="00DD5B17"/>
    <w:rsid w:val="00E039F3"/>
    <w:rsid w:val="00E31F73"/>
    <w:rsid w:val="00E81FB3"/>
    <w:rsid w:val="00E83B61"/>
    <w:rsid w:val="00EA1D3E"/>
    <w:rsid w:val="00EE7A7F"/>
    <w:rsid w:val="00F01FA7"/>
    <w:rsid w:val="00F21967"/>
    <w:rsid w:val="00F2349F"/>
    <w:rsid w:val="00F75F87"/>
    <w:rsid w:val="00F822DC"/>
    <w:rsid w:val="00F90A49"/>
    <w:rsid w:val="00F9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65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27AA"/>
    <w:pPr>
      <w:keepNext/>
      <w:keepLines/>
      <w:spacing w:after="40"/>
      <w:outlineLvl w:val="0"/>
    </w:pPr>
    <w:rPr>
      <w:rFonts w:ascii="Arial" w:eastAsia="MS Gothi" w:hAnsi="Arial"/>
      <w:bCs/>
      <w:color w:val="0C2076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5597"/>
    <w:pPr>
      <w:keepNext/>
      <w:keepLines/>
      <w:spacing w:before="200"/>
      <w:outlineLvl w:val="1"/>
    </w:pPr>
    <w:rPr>
      <w:rFonts w:ascii="Calibri" w:eastAsia="MS Gothi" w:hAnsi="Calibri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D27AA"/>
    <w:rPr>
      <w:rFonts w:ascii="Arial" w:eastAsia="MS Gothi" w:hAnsi="Arial" w:cs="Times New Roman"/>
      <w:bCs/>
      <w:color w:val="0C2076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D5597"/>
    <w:rPr>
      <w:rFonts w:ascii="Calibri" w:eastAsia="MS Gothi" w:hAnsi="Calibri" w:cs="Times New Roman"/>
      <w:b/>
      <w:bCs/>
      <w:color w:val="4F81BD"/>
      <w:sz w:val="26"/>
      <w:szCs w:val="26"/>
    </w:rPr>
  </w:style>
  <w:style w:type="paragraph" w:customStyle="1" w:styleId="Body">
    <w:name w:val="Body"/>
    <w:autoRedefine/>
    <w:uiPriority w:val="99"/>
    <w:rsid w:val="00AD27AA"/>
    <w:pPr>
      <w:suppressAutoHyphens/>
    </w:pPr>
    <w:rPr>
      <w:rFonts w:ascii="Arial" w:eastAsia="?????? Pro W3" w:hAnsi="Arial"/>
      <w:color w:val="000000"/>
      <w:szCs w:val="24"/>
    </w:rPr>
  </w:style>
  <w:style w:type="paragraph" w:styleId="Header">
    <w:name w:val="header"/>
    <w:basedOn w:val="Normal"/>
    <w:link w:val="HeaderChar"/>
    <w:uiPriority w:val="99"/>
    <w:rsid w:val="0060465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60465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0465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604651"/>
    <w:rPr>
      <w:rFonts w:cs="Times New Roman"/>
    </w:rPr>
  </w:style>
  <w:style w:type="paragraph" w:styleId="Title">
    <w:name w:val="Title"/>
    <w:basedOn w:val="Normal"/>
    <w:next w:val="Body"/>
    <w:link w:val="TitleChar"/>
    <w:uiPriority w:val="99"/>
    <w:qFormat/>
    <w:rsid w:val="00AD27AA"/>
    <w:pPr>
      <w:keepNext/>
      <w:spacing w:after="200"/>
    </w:pPr>
    <w:rPr>
      <w:rFonts w:ascii="Arial" w:eastAsia="?????? Pro W3" w:hAnsi="Arial"/>
      <w:color w:val="0C2076"/>
      <w:sz w:val="56"/>
      <w:szCs w:val="56"/>
    </w:rPr>
  </w:style>
  <w:style w:type="character" w:customStyle="1" w:styleId="TitleChar">
    <w:name w:val="Title Char"/>
    <w:link w:val="Title"/>
    <w:uiPriority w:val="99"/>
    <w:locked/>
    <w:rsid w:val="00AD27AA"/>
    <w:rPr>
      <w:rFonts w:ascii="Arial" w:eastAsia="?????? Pro W3" w:hAnsi="Arial" w:cs="Times New Roman"/>
      <w:color w:val="0C2076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rsid w:val="007D08E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D08E4"/>
    <w:rPr>
      <w:rFonts w:ascii="Lucida Grande" w:hAnsi="Lucida Grande" w:cs="Lucida Grande"/>
      <w:sz w:val="18"/>
      <w:szCs w:val="18"/>
    </w:rPr>
  </w:style>
  <w:style w:type="paragraph" w:customStyle="1" w:styleId="header2">
    <w:name w:val="header2"/>
    <w:basedOn w:val="Heading1"/>
    <w:uiPriority w:val="99"/>
    <w:rsid w:val="000466B0"/>
    <w:pPr>
      <w:ind w:left="-270"/>
    </w:pPr>
  </w:style>
  <w:style w:type="table" w:customStyle="1" w:styleId="GridTable5DarkAccent2">
    <w:name w:val="Grid Table 5 Dark Accent 2"/>
    <w:basedOn w:val="TableNormal"/>
    <w:uiPriority w:val="50"/>
    <w:rsid w:val="0029763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29763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ryllis\Dropbox\Amy%20Projects\Products\companion%20publishing%20profits\newtemplates\Templates\SMART%20Goal%20Sett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SMART Goal Setting</Template>
  <TotalTime>0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SMART Goal Setting and Action Planning Worksheet by Alyssa Gregory</vt:lpstr>
    </vt:vector>
  </TitlesOfParts>
  <Company>Texas State University - San Marcos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SMART Goal Setting and Action Planning Worksheet by Alyssa Gregory</dc:title>
  <dc:creator>amaryllis</dc:creator>
  <cp:lastModifiedBy>amaryllis</cp:lastModifiedBy>
  <cp:revision>1</cp:revision>
  <dcterms:created xsi:type="dcterms:W3CDTF">2017-05-05T13:49:00Z</dcterms:created>
  <dcterms:modified xsi:type="dcterms:W3CDTF">2017-05-05T13:49:00Z</dcterms:modified>
</cp:coreProperties>
</file>