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3DF" w:rsidRDefault="00BC7CB0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30pt;margin-top:-3pt;width:526.5pt;height:711pt;z-index:-1" filled="f">
            <v:textbox style="mso-next-textbox:#_x0000_s1030">
              <w:txbxContent>
                <w:p w:rsidR="005651D9" w:rsidRDefault="005651D9" w:rsidP="005651D9">
                  <w:pPr>
                    <w:jc w:val="center"/>
                    <w:rPr>
                      <w:b/>
                      <w:color w:val="0070C0"/>
                      <w:sz w:val="48"/>
                      <w:szCs w:val="48"/>
                    </w:rPr>
                  </w:pPr>
                  <w:r w:rsidRPr="005651D9">
                    <w:rPr>
                      <w:b/>
                      <w:color w:val="0070C0"/>
                      <w:sz w:val="48"/>
                      <w:szCs w:val="48"/>
                    </w:rPr>
                    <w:t>CURRENTLY READING:</w:t>
                  </w:r>
                </w:p>
                <w:p w:rsidR="005651D9" w:rsidRDefault="005651D9" w:rsidP="005651D9">
                  <w:pPr>
                    <w:jc w:val="center"/>
                    <w:rPr>
                      <w:b/>
                      <w:color w:val="0070C0"/>
                      <w:sz w:val="48"/>
                      <w:szCs w:val="48"/>
                    </w:rPr>
                  </w:pPr>
                </w:p>
                <w:p w:rsidR="005651D9" w:rsidRDefault="005651D9" w:rsidP="004543DF">
                  <w:pPr>
                    <w:rPr>
                      <w:b/>
                      <w:color w:val="0070C0"/>
                      <w:sz w:val="48"/>
                      <w:szCs w:val="48"/>
                    </w:rPr>
                  </w:pPr>
                </w:p>
                <w:p w:rsidR="005651D9" w:rsidRDefault="005651D9" w:rsidP="005651D9">
                  <w:pPr>
                    <w:jc w:val="center"/>
                    <w:rPr>
                      <w:b/>
                      <w:color w:val="0070C0"/>
                      <w:sz w:val="48"/>
                      <w:szCs w:val="48"/>
                    </w:rPr>
                  </w:pPr>
                </w:p>
                <w:p w:rsidR="005651D9" w:rsidRDefault="005651D9" w:rsidP="005651D9">
                  <w:pPr>
                    <w:jc w:val="center"/>
                    <w:rPr>
                      <w:b/>
                      <w:color w:val="0070C0"/>
                      <w:sz w:val="48"/>
                      <w:szCs w:val="48"/>
                    </w:rPr>
                  </w:pPr>
                </w:p>
                <w:p w:rsidR="005651D9" w:rsidRDefault="005651D9" w:rsidP="005651D9">
                  <w:pPr>
                    <w:jc w:val="center"/>
                    <w:rPr>
                      <w:b/>
                      <w:color w:val="0070C0"/>
                      <w:sz w:val="48"/>
                      <w:szCs w:val="48"/>
                    </w:rPr>
                  </w:pPr>
                </w:p>
                <w:p w:rsidR="005651D9" w:rsidRDefault="005651D9" w:rsidP="005651D9">
                  <w:pPr>
                    <w:jc w:val="center"/>
                    <w:rPr>
                      <w:b/>
                      <w:color w:val="0070C0"/>
                      <w:sz w:val="48"/>
                      <w:szCs w:val="48"/>
                    </w:rPr>
                  </w:pPr>
                </w:p>
                <w:p w:rsidR="005651D9" w:rsidRDefault="005651D9" w:rsidP="005651D9">
                  <w:pPr>
                    <w:jc w:val="center"/>
                    <w:rPr>
                      <w:b/>
                      <w:color w:val="0070C0"/>
                      <w:sz w:val="48"/>
                      <w:szCs w:val="48"/>
                    </w:rPr>
                  </w:pPr>
                </w:p>
                <w:p w:rsidR="005651D9" w:rsidRDefault="005651D9" w:rsidP="005651D9">
                  <w:pPr>
                    <w:jc w:val="center"/>
                    <w:rPr>
                      <w:b/>
                      <w:color w:val="0070C0"/>
                      <w:sz w:val="48"/>
                      <w:szCs w:val="48"/>
                    </w:rPr>
                  </w:pPr>
                </w:p>
                <w:p w:rsidR="005651D9" w:rsidRDefault="005651D9" w:rsidP="005651D9">
                  <w:pPr>
                    <w:jc w:val="center"/>
                    <w:rPr>
                      <w:b/>
                      <w:color w:val="0070C0"/>
                      <w:sz w:val="48"/>
                      <w:szCs w:val="48"/>
                    </w:rPr>
                  </w:pPr>
                </w:p>
                <w:p w:rsidR="005651D9" w:rsidRDefault="005651D9" w:rsidP="005651D9">
                  <w:pPr>
                    <w:jc w:val="center"/>
                    <w:rPr>
                      <w:b/>
                      <w:color w:val="0070C0"/>
                      <w:sz w:val="48"/>
                      <w:szCs w:val="48"/>
                    </w:rPr>
                  </w:pPr>
                </w:p>
                <w:p w:rsidR="005651D9" w:rsidRDefault="005651D9" w:rsidP="005651D9">
                  <w:pPr>
                    <w:jc w:val="center"/>
                    <w:rPr>
                      <w:b/>
                      <w:color w:val="0070C0"/>
                      <w:sz w:val="48"/>
                      <w:szCs w:val="48"/>
                    </w:rPr>
                  </w:pPr>
                </w:p>
                <w:p w:rsidR="005651D9" w:rsidRDefault="005651D9" w:rsidP="005651D9">
                  <w:pPr>
                    <w:jc w:val="center"/>
                    <w:rPr>
                      <w:b/>
                      <w:color w:val="0070C0"/>
                      <w:sz w:val="48"/>
                      <w:szCs w:val="48"/>
                    </w:rPr>
                  </w:pPr>
                </w:p>
                <w:p w:rsidR="005651D9" w:rsidRDefault="005651D9" w:rsidP="005651D9">
                  <w:pPr>
                    <w:rPr>
                      <w:b/>
                      <w:i/>
                      <w:color w:val="0070C0"/>
                      <w:sz w:val="24"/>
                      <w:szCs w:val="24"/>
                    </w:rPr>
                  </w:pPr>
                  <w:r w:rsidRPr="005651D9">
                    <w:rPr>
                      <w:b/>
                      <w:i/>
                      <w:color w:val="0070C0"/>
                      <w:sz w:val="24"/>
                      <w:szCs w:val="24"/>
                    </w:rPr>
                    <w:t>NOTE</w:t>
                  </w: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t>S: ______________________________________________________________________________</w:t>
                  </w:r>
                </w:p>
                <w:p w:rsidR="005651D9" w:rsidRDefault="005651D9" w:rsidP="005651D9">
                  <w:pPr>
                    <w:rPr>
                      <w:b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t>_____________________________________________________________________________________</w:t>
                  </w:r>
                </w:p>
                <w:p w:rsidR="005651D9" w:rsidRDefault="005651D9" w:rsidP="005651D9">
                  <w:pPr>
                    <w:rPr>
                      <w:b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t>_____________________________________________________________________________________</w:t>
                  </w:r>
                </w:p>
                <w:p w:rsidR="005651D9" w:rsidRDefault="005651D9" w:rsidP="005651D9">
                  <w:pPr>
                    <w:rPr>
                      <w:b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softHyphen/>
                  </w: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softHyphen/>
                  </w: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softHyphen/>
                  </w: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softHyphen/>
                  </w: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softHyphen/>
                  </w: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softHyphen/>
                  </w: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softHyphen/>
                  </w: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softHyphen/>
                    <w:t>_____________________________________________________________________________________</w:t>
                  </w:r>
                </w:p>
                <w:p w:rsidR="005651D9" w:rsidRDefault="005651D9" w:rsidP="005651D9">
                  <w:pPr>
                    <w:rPr>
                      <w:b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t>_____________________________________________________________________________________</w:t>
                  </w:r>
                </w:p>
                <w:p w:rsidR="005651D9" w:rsidRDefault="005651D9" w:rsidP="005651D9">
                  <w:pPr>
                    <w:rPr>
                      <w:b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t>_____________________________________________________________________________________</w:t>
                  </w:r>
                </w:p>
                <w:p w:rsidR="005651D9" w:rsidRDefault="005651D9" w:rsidP="005651D9">
                  <w:pPr>
                    <w:rPr>
                      <w:b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t>_____________________________________________________________________________________</w:t>
                  </w:r>
                </w:p>
                <w:p w:rsidR="005651D9" w:rsidRDefault="005651D9" w:rsidP="005651D9">
                  <w:pPr>
                    <w:rPr>
                      <w:b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b/>
                      <w:i/>
                      <w:color w:val="0070C0"/>
                      <w:sz w:val="24"/>
                      <w:szCs w:val="24"/>
                    </w:rPr>
                    <w:t>_____________________________________________________________________________________</w:t>
                  </w:r>
                </w:p>
                <w:p w:rsidR="00DF04B0" w:rsidRPr="00DF04B0" w:rsidRDefault="00DF04B0" w:rsidP="00DF04B0">
                  <w:pPr>
                    <w:pStyle w:val="DefaultParagraphFont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70C0"/>
                      <w:sz w:val="24"/>
                      <w:szCs w:val="24"/>
                    </w:rPr>
                  </w:pPr>
                  <w:r w:rsidRPr="00DF04B0">
                    <w:rPr>
                      <w:rFonts w:ascii="Arial" w:hAnsi="Arial" w:cs="Arial"/>
                      <w:b/>
                      <w:i/>
                      <w:iCs/>
                      <w:color w:val="0070C0"/>
                      <w:sz w:val="15"/>
                      <w:szCs w:val="15"/>
                    </w:rPr>
                    <w:t xml:space="preserve">Life is Messy and Brilliant </w:t>
                  </w:r>
                  <w:proofErr w:type="spellStart"/>
                  <w:r w:rsidRPr="00DF04B0">
                    <w:rPr>
                      <w:rFonts w:ascii="Arial" w:hAnsi="Arial" w:cs="Arial"/>
                      <w:b/>
                      <w:i/>
                      <w:iCs/>
                      <w:color w:val="0070C0"/>
                      <w:sz w:val="15"/>
                      <w:szCs w:val="15"/>
                    </w:rPr>
                    <w:t>Printables</w:t>
                  </w:r>
                  <w:proofErr w:type="spellEnd"/>
                  <w:r w:rsidRPr="00DF04B0">
                    <w:rPr>
                      <w:rFonts w:ascii="Arial" w:hAnsi="Arial" w:cs="Arial"/>
                      <w:b/>
                      <w:i/>
                      <w:iCs/>
                      <w:color w:val="0070C0"/>
                      <w:sz w:val="15"/>
                      <w:szCs w:val="15"/>
                    </w:rPr>
                    <w:t xml:space="preserve">©. For personal use only. </w:t>
                  </w:r>
                  <w:hyperlink r:id="rId5" w:history="1">
                    <w:r w:rsidRPr="00DF04B0">
                      <w:rPr>
                        <w:rFonts w:ascii="Arial" w:hAnsi="Arial" w:cs="Arial"/>
                        <w:b/>
                        <w:i/>
                        <w:iCs/>
                        <w:color w:val="0070C0"/>
                        <w:sz w:val="15"/>
                        <w:szCs w:val="15"/>
                      </w:rPr>
                      <w:t xml:space="preserve"> Lifeismessyandbrilliant.co</w:t>
                    </w:r>
                  </w:hyperlink>
                  <w:r w:rsidRPr="00DF04B0">
                    <w:rPr>
                      <w:rFonts w:ascii="Arial" w:hAnsi="Arial" w:cs="Arial"/>
                      <w:b/>
                      <w:i/>
                      <w:iCs/>
                      <w:color w:val="0070C0"/>
                      <w:sz w:val="15"/>
                      <w:szCs w:val="15"/>
                    </w:rPr>
                    <w:t>m</w:t>
                  </w:r>
                </w:p>
                <w:p w:rsidR="005651D9" w:rsidRPr="00DF04B0" w:rsidRDefault="005651D9" w:rsidP="005651D9">
                  <w:pPr>
                    <w:rPr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543DF" w:rsidRPr="004543DF" w:rsidRDefault="00BC7CB0" w:rsidP="004543DF">
      <w:r>
        <w:rPr>
          <w:noProof/>
        </w:rPr>
        <w:pict>
          <v:group id="_x0000_s1036" style="position:absolute;margin-left:224.25pt;margin-top:12.05pt;width:272.25pt;height:428.05pt;z-index:2" coordorigin="5925,1501" coordsize="5445,8561">
            <v:shape id="Text Box 4" o:spid="_x0000_s1028" type="#_x0000_t202" style="position:absolute;left:5925;top:1703;width:5445;height:8359;visibility:visible" strokecolor="#a8d08d" strokeweight="1pt">
              <v:fill color2="#c5e0b3" focusposition="1" focussize="" focus="100%" type="gradient"/>
              <v:shadow on="t" type="perspective" color="#375623" opacity=".5" offset="1pt" offset2="-3pt"/>
              <v:textbox style="mso-next-textbox:#Text Box 4">
                <w:txbxContent>
                  <w:p w:rsidR="00AE0F99" w:rsidRDefault="00AE0F99"/>
                  <w:p w:rsidR="008E74B9" w:rsidRDefault="008E74B9"/>
                  <w:p w:rsidR="008E74B9" w:rsidRDefault="00124676">
                    <w:r>
                      <w:t>____________________</w:t>
                    </w:r>
                    <w:r>
                      <w:tab/>
                    </w:r>
                    <w:r>
                      <w:softHyphen/>
                    </w:r>
                    <w:r>
                      <w:softHyphen/>
                    </w:r>
                    <w:r>
                      <w:softHyphen/>
                    </w:r>
                    <w:r>
                      <w:softHyphen/>
                    </w:r>
                    <w:r>
                      <w:softHyphen/>
                      <w:t>____________________</w:t>
                    </w:r>
                  </w:p>
                  <w:p w:rsidR="00124676" w:rsidRDefault="00124676">
                    <w:r>
                      <w:t>____________________</w:t>
                    </w:r>
                    <w:r>
                      <w:tab/>
                      <w:t>____________________</w:t>
                    </w:r>
                  </w:p>
                  <w:p w:rsidR="00124676" w:rsidRDefault="00124676">
                    <w:r>
                      <w:t>___________________</w:t>
                    </w:r>
                    <w:r w:rsidR="00DE10B1">
                      <w:t>_</w:t>
                    </w:r>
                    <w:r w:rsidR="00DE10B1">
                      <w:tab/>
                      <w:t>____________________</w:t>
                    </w:r>
                  </w:p>
                  <w:p w:rsidR="00DE10B1" w:rsidRDefault="00DE10B1">
                    <w:r>
                      <w:t>____________________</w:t>
                    </w:r>
                    <w:r>
                      <w:tab/>
                      <w:t>____________________</w:t>
                    </w:r>
                  </w:p>
                  <w:p w:rsidR="00DE10B1" w:rsidRDefault="00DE10B1">
                    <w:r>
                      <w:t>____________________</w:t>
                    </w:r>
                    <w:r>
                      <w:tab/>
                      <w:t>____________________</w:t>
                    </w:r>
                  </w:p>
                  <w:p w:rsidR="00DE10B1" w:rsidRDefault="00DE10B1">
                    <w:r>
                      <w:t>____________________</w:t>
                    </w:r>
                    <w:r>
                      <w:tab/>
                      <w:t>____________________</w:t>
                    </w:r>
                  </w:p>
                  <w:p w:rsidR="00DE10B1" w:rsidRDefault="00DE10B1">
                    <w:r>
                      <w:t>____________________</w:t>
                    </w:r>
                    <w:r>
                      <w:tab/>
                      <w:t>____________________</w:t>
                    </w:r>
                  </w:p>
                  <w:p w:rsidR="00DE10B1" w:rsidRDefault="00DE10B1">
                    <w:r>
                      <w:t>____________________</w:t>
                    </w:r>
                    <w:r>
                      <w:tab/>
                      <w:t>____________________</w:t>
                    </w:r>
                  </w:p>
                  <w:p w:rsidR="00DE10B1" w:rsidRDefault="00DE10B1">
                    <w:r>
                      <w:t>____________________</w:t>
                    </w:r>
                    <w:r>
                      <w:tab/>
                      <w:t>____________________</w:t>
                    </w:r>
                  </w:p>
                  <w:p w:rsidR="00DE10B1" w:rsidRDefault="00DE10B1">
                    <w:r>
                      <w:t>____________________</w:t>
                    </w:r>
                    <w:r>
                      <w:tab/>
                      <w:t>____________________</w:t>
                    </w:r>
                  </w:p>
                  <w:p w:rsidR="00DE10B1" w:rsidRDefault="00DE10B1">
                    <w:r>
                      <w:t>____________________</w:t>
                    </w:r>
                    <w:r>
                      <w:tab/>
                      <w:t>____________________</w:t>
                    </w:r>
                  </w:p>
                  <w:p w:rsidR="00DE10B1" w:rsidRDefault="00DE10B1">
                    <w:r>
                      <w:softHyphen/>
                    </w:r>
                    <w:r>
                      <w:softHyphen/>
                    </w:r>
                    <w:r>
                      <w:softHyphen/>
                    </w:r>
                    <w:r>
                      <w:softHyphen/>
                    </w:r>
                    <w:r>
                      <w:softHyphen/>
                    </w:r>
                    <w:r>
                      <w:softHyphen/>
                      <w:t>____________________</w:t>
                    </w:r>
                    <w:r>
                      <w:tab/>
                      <w:t>____________________</w:t>
                    </w:r>
                  </w:p>
                  <w:p w:rsidR="00DE10B1" w:rsidRDefault="00DE10B1">
                    <w:r>
                      <w:t>____________________</w:t>
                    </w:r>
                    <w:r>
                      <w:tab/>
                      <w:t>____________________</w:t>
                    </w:r>
                  </w:p>
                  <w:p w:rsidR="00DE10B1" w:rsidRDefault="00DE10B1">
                    <w:r>
                      <w:t>____________________</w:t>
                    </w:r>
                    <w:r>
                      <w:tab/>
                      <w:t>____________________</w:t>
                    </w:r>
                  </w:p>
                  <w:p w:rsidR="00DE10B1" w:rsidRDefault="00DE10B1">
                    <w:r>
                      <w:t>____________________</w:t>
                    </w:r>
                    <w:r>
                      <w:tab/>
                      <w:t>____________________</w:t>
                    </w:r>
                  </w:p>
                  <w:p w:rsidR="00DE10B1" w:rsidRDefault="00DE10B1">
                    <w:r>
                      <w:t>____________________</w:t>
                    </w:r>
                    <w:r>
                      <w:tab/>
                      <w:t>____________________</w:t>
                    </w:r>
                  </w:p>
                </w:txbxContent>
              </v:textbox>
            </v:shape>
            <v:shape id="_x0000_s1031" type="#_x0000_t202" style="position:absolute;left:5925;top:1501;width:5445;height:854" fillcolor="#9cc2e5" strokecolor="#5b9bd5" strokeweight="1pt">
              <v:fill color2="#5b9bd5" recolor="t" focus="50%" type="gradient"/>
              <v:shadow on="t" type="perspective" color="#1f4d78" offset="1pt" offset2="-3pt"/>
              <v:textbox style="mso-next-textbox:#_x0000_s1031">
                <w:txbxContent>
                  <w:p w:rsidR="005651D9" w:rsidRPr="004543DF" w:rsidRDefault="00DF04B0">
                    <w:pPr>
                      <w:rPr>
                        <w:rFonts w:ascii="Curlz MT" w:hAnsi="Curlz MT"/>
                        <w:b/>
                        <w:color w:val="FFFFFF"/>
                        <w:sz w:val="32"/>
                        <w:szCs w:val="32"/>
                      </w:rPr>
                    </w:pPr>
                    <w:r w:rsidRPr="004543DF">
                      <w:rPr>
                        <w:rFonts w:ascii="Curlz MT" w:hAnsi="Curlz MT"/>
                        <w:b/>
                        <w:color w:val="FFFFFF"/>
                        <w:sz w:val="32"/>
                        <w:szCs w:val="32"/>
                      </w:rPr>
                      <w:t xml:space="preserve">TITLE:     </w:t>
                    </w:r>
                    <w:r w:rsidRPr="004543DF">
                      <w:rPr>
                        <w:rFonts w:ascii="Curlz MT" w:hAnsi="Curlz MT"/>
                        <w:b/>
                        <w:color w:val="FFFFFF"/>
                        <w:sz w:val="32"/>
                        <w:szCs w:val="32"/>
                      </w:rPr>
                      <w:tab/>
                    </w:r>
                    <w:r w:rsidRPr="004543DF">
                      <w:rPr>
                        <w:rFonts w:ascii="Curlz MT" w:hAnsi="Curlz MT"/>
                        <w:b/>
                        <w:color w:val="FFFFFF"/>
                        <w:sz w:val="32"/>
                        <w:szCs w:val="32"/>
                      </w:rPr>
                      <w:tab/>
                    </w:r>
                    <w:r w:rsidRPr="004543DF">
                      <w:rPr>
                        <w:rFonts w:ascii="Curlz MT" w:hAnsi="Curlz MT"/>
                        <w:b/>
                        <w:color w:val="FFFFFF"/>
                        <w:sz w:val="32"/>
                        <w:szCs w:val="32"/>
                      </w:rPr>
                      <w:tab/>
                    </w:r>
                    <w:r w:rsidRPr="004543DF">
                      <w:rPr>
                        <w:rFonts w:ascii="Curlz MT" w:hAnsi="Curlz MT"/>
                        <w:b/>
                        <w:color w:val="FFFFFF"/>
                        <w:sz w:val="32"/>
                        <w:szCs w:val="32"/>
                      </w:rPr>
                      <w:tab/>
                      <w:t xml:space="preserve">AUTHOR: 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35" style="position:absolute;margin-left:-15.75pt;margin-top:23.6pt;width:213pt;height:412.15pt;z-index:1" coordorigin="1125,1732" coordsize="4260,8243">
            <v:shape id="Text Box 1" o:spid="_x0000_s1027" type="#_x0000_t202" style="position:absolute;left:1140;top:1732;width:4245;height:824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" strokeweight=".5pt">
              <v:textbox style="mso-next-textbox:#Text Box 1">
                <w:txbxContent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Pr="00AE0F99" w:rsidRDefault="00AE0F99">
                    <w:pPr>
                      <w:rPr>
                        <w:b/>
                        <w:sz w:val="24"/>
                        <w:szCs w:val="24"/>
                      </w:rPr>
                    </w:pPr>
                  </w:p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  <w:p w:rsidR="00AE0F99" w:rsidRDefault="00AE0F99"/>
                </w:txbxContent>
              </v:textbox>
            </v:shape>
            <v:shape id="Text Box 3" o:spid="_x0000_s1026" type="#_x0000_t202" style="position:absolute;left:1125;top:1746;width:4245;height:6121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" strokeweight=".5pt">
              <v:fill r:id="rId6" o:title="" recolor="t" rotate="t" type="frame"/>
              <v:textbox style="mso-next-textbox:#Text Box 3">
                <w:txbxContent>
                  <w:p w:rsidR="00AE0F99" w:rsidRDefault="00AE0F99"/>
                </w:txbxContent>
              </v:textbox>
            </v:shape>
          </v:group>
        </w:pict>
      </w:r>
    </w:p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BC7CB0" w:rsidP="004543DF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9" type="#_x0000_t84" style="position:absolute;margin-left:-3.75pt;margin-top:3.1pt;width:191.25pt;height:87.9pt;z-index:3" fillcolor="#ffd966" strokecolor="#ffd966" strokeweight="1pt">
            <v:fill color2="#fff2cc" angle="-45" focus="-50%" type="gradient"/>
            <v:shadow on="t" type="perspective" color="#7f5f00" opacity=".5" offset="1pt" offset2="-3pt"/>
            <v:textbox>
              <w:txbxContent>
                <w:p w:rsidR="008E74B9" w:rsidRPr="00AE0F99" w:rsidRDefault="00DD22B0" w:rsidP="008E74B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“A book is a dream that you hold in you</w:t>
                  </w:r>
                  <w:r w:rsidR="00BC7CB0">
                    <w:rPr>
                      <w:b/>
                      <w:sz w:val="24"/>
                      <w:szCs w:val="24"/>
                    </w:rPr>
                    <w:t>r</w:t>
                  </w:r>
                  <w:r>
                    <w:rPr>
                      <w:b/>
                      <w:sz w:val="24"/>
                      <w:szCs w:val="24"/>
                    </w:rPr>
                    <w:t xml:space="preserve"> ha</w:t>
                  </w:r>
                  <w:r w:rsidR="00050FB6">
                    <w:rPr>
                      <w:b/>
                      <w:sz w:val="24"/>
                      <w:szCs w:val="24"/>
                    </w:rPr>
                    <w:t>n</w:t>
                  </w:r>
                  <w:r>
                    <w:rPr>
                      <w:b/>
                      <w:sz w:val="24"/>
                      <w:szCs w:val="24"/>
                    </w:rPr>
                    <w:t>d</w:t>
                  </w:r>
                  <w:r w:rsidR="008E74B9" w:rsidRPr="00AE0F99">
                    <w:rPr>
                      <w:b/>
                      <w:sz w:val="24"/>
                      <w:szCs w:val="24"/>
                    </w:rPr>
                    <w:t>”</w:t>
                  </w:r>
                </w:p>
                <w:p w:rsidR="008E74B9" w:rsidRPr="00AE0F99" w:rsidRDefault="00DD22B0" w:rsidP="00DD22B0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Neil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Gaiman</w:t>
                  </w:r>
                  <w:proofErr w:type="spellEnd"/>
                </w:p>
                <w:p w:rsidR="008E74B9" w:rsidRDefault="008E74B9"/>
              </w:txbxContent>
            </v:textbox>
          </v:shape>
        </w:pict>
      </w:r>
    </w:p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Pr="004543DF" w:rsidRDefault="004543DF" w:rsidP="004543DF"/>
    <w:p w:rsidR="004543DF" w:rsidRDefault="004543DF" w:rsidP="004543DF"/>
    <w:p w:rsidR="002A386D" w:rsidRDefault="002A386D" w:rsidP="004543DF">
      <w:pPr>
        <w:jc w:val="center"/>
      </w:pPr>
    </w:p>
    <w:p w:rsidR="004543DF" w:rsidRDefault="004543DF" w:rsidP="004543DF">
      <w:pPr>
        <w:jc w:val="center"/>
      </w:pPr>
    </w:p>
    <w:p w:rsidR="004543DF" w:rsidRDefault="004543DF" w:rsidP="004543DF">
      <w:pPr>
        <w:jc w:val="center"/>
      </w:pPr>
    </w:p>
    <w:p w:rsidR="004543DF" w:rsidRDefault="004543DF" w:rsidP="004543DF">
      <w:pPr>
        <w:jc w:val="center"/>
      </w:pPr>
    </w:p>
    <w:p w:rsidR="004543DF" w:rsidRPr="004543DF" w:rsidRDefault="004543DF" w:rsidP="004543DF">
      <w:pPr>
        <w:jc w:val="center"/>
      </w:pPr>
    </w:p>
    <w:sectPr w:rsidR="004543DF" w:rsidRPr="004543DF" w:rsidSect="00AE0F99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70E08"/>
    <w:multiLevelType w:val="hybridMultilevel"/>
    <w:tmpl w:val="76F65BF6"/>
    <w:lvl w:ilvl="0" w:tplc="F63614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D46DE2"/>
    <w:multiLevelType w:val="hybridMultilevel"/>
    <w:tmpl w:val="0704A456"/>
    <w:lvl w:ilvl="0" w:tplc="78748F3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4AAE"/>
    <w:rsid w:val="00050FB6"/>
    <w:rsid w:val="0005121B"/>
    <w:rsid w:val="00114AAE"/>
    <w:rsid w:val="00124676"/>
    <w:rsid w:val="002A386D"/>
    <w:rsid w:val="004543DF"/>
    <w:rsid w:val="005651D9"/>
    <w:rsid w:val="008E74B9"/>
    <w:rsid w:val="00A30342"/>
    <w:rsid w:val="00AE0F99"/>
    <w:rsid w:val="00BC7CB0"/>
    <w:rsid w:val="00DD22B0"/>
    <w:rsid w:val="00DE10B1"/>
    <w:rsid w:val="00DF04B0"/>
    <w:rsid w:val="00EB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lifeismessyandbrillian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Reading Journal</Template>
  <TotalTime>0</TotalTime>
  <Pages>2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Links>
    <vt:vector size="6" baseType="variant">
      <vt:variant>
        <vt:i4>655446</vt:i4>
      </vt:variant>
      <vt:variant>
        <vt:i4>0</vt:i4>
      </vt:variant>
      <vt:variant>
        <vt:i4>0</vt:i4>
      </vt:variant>
      <vt:variant>
        <vt:i4>5</vt:i4>
      </vt:variant>
      <vt:variant>
        <vt:lpwstr>https://lifeismessyandbrilliant.com/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PRNCE</dc:creator>
  <cp:lastModifiedBy>amaryllis</cp:lastModifiedBy>
  <cp:revision>2</cp:revision>
  <dcterms:created xsi:type="dcterms:W3CDTF">2017-05-13T17:21:00Z</dcterms:created>
  <dcterms:modified xsi:type="dcterms:W3CDTF">2017-05-13T17:21:00Z</dcterms:modified>
</cp:coreProperties>
</file>