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00" w:rsidRDefault="00B31011" w:rsidP="00032900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16"/>
        </w:rPr>
        <w:pict>
          <v:group id="_x0000_s1077" style="position:absolute;margin-left:-2pt;margin-top:-25.5pt;width:528pt;height:695.25pt;z-index:251671552" coordorigin="1020,750" coordsize="10560,1390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1185;top:14160;width:10125;height:495" stroked="f">
              <v:shadow on="t" offset=",3pt" offset2=",2pt"/>
              <v:textbox style="mso-next-textbox:#_x0000_s1073">
                <w:txbxContent>
                  <w:p w:rsidR="00032900" w:rsidRDefault="00032900"/>
                </w:txbxContent>
              </v:textbox>
            </v:shape>
            <v:rect id="_x0000_s1054" style="position:absolute;left:1335;top:9476;width:9975;height:4035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054">
                <w:txbxContent>
                  <w:p w:rsidR="00032900" w:rsidRDefault="00032900" w:rsidP="00032900">
                    <w:pPr>
                      <w:spacing w:before="49"/>
                      <w:ind w:left="377"/>
                      <w:rPr>
                        <w:w w:val="105"/>
                        <w:sz w:val="24"/>
                      </w:rPr>
                    </w:pPr>
                    <w:r w:rsidRPr="00C40398">
                      <w:rPr>
                        <w:b/>
                        <w:w w:val="105"/>
                        <w:sz w:val="24"/>
                      </w:rPr>
                      <w:t xml:space="preserve">What </w:t>
                    </w:r>
                    <w:r w:rsidR="00D45337">
                      <w:rPr>
                        <w:b/>
                        <w:sz w:val="24"/>
                      </w:rPr>
                      <w:t xml:space="preserve">I Discovered </w:t>
                    </w:r>
                    <w:r w:rsidRPr="00C40398">
                      <w:rPr>
                        <w:b/>
                        <w:w w:val="105"/>
                        <w:sz w:val="24"/>
                      </w:rPr>
                      <w:t>Today</w:t>
                    </w:r>
                    <w:r>
                      <w:rPr>
                        <w:w w:val="105"/>
                        <w:sz w:val="24"/>
                      </w:rPr>
                      <w:t>:</w:t>
                    </w:r>
                  </w:p>
                  <w:p w:rsidR="00032900" w:rsidRDefault="00032900" w:rsidP="00032900">
                    <w:pPr>
                      <w:spacing w:before="49"/>
                      <w:ind w:left="377"/>
                      <w:rPr>
                        <w:sz w:val="24"/>
                      </w:rPr>
                    </w:pPr>
                  </w:p>
                  <w:p w:rsidR="00032900" w:rsidRDefault="00032900" w:rsidP="00032900">
                    <w:pPr>
                      <w:pStyle w:val="BodyText"/>
                      <w:rPr>
                        <w:sz w:val="20"/>
                      </w:rPr>
                    </w:pPr>
                  </w:p>
                  <w:p w:rsidR="00032900" w:rsidRDefault="00032900" w:rsidP="00032900">
                    <w:pPr>
                      <w:pBdr>
                        <w:top w:val="single" w:sz="12" w:space="1" w:color="auto"/>
                        <w:bottom w:val="single" w:sz="12" w:space="1" w:color="auto"/>
                      </w:pBdr>
                      <w:spacing w:line="480" w:lineRule="auto"/>
                    </w:pPr>
                  </w:p>
                  <w:p w:rsidR="00032900" w:rsidRDefault="00032900" w:rsidP="00032900">
                    <w:pPr>
                      <w:pBdr>
                        <w:bottom w:val="single" w:sz="12" w:space="1" w:color="auto"/>
                        <w:between w:val="single" w:sz="12" w:space="1" w:color="auto"/>
                      </w:pBdr>
                      <w:spacing w:line="480" w:lineRule="auto"/>
                    </w:pPr>
                  </w:p>
                  <w:p w:rsidR="00032900" w:rsidRDefault="00032900" w:rsidP="00032900">
                    <w:pPr>
                      <w:pBdr>
                        <w:bottom w:val="single" w:sz="12" w:space="1" w:color="auto"/>
                        <w:between w:val="single" w:sz="12" w:space="1" w:color="auto"/>
                      </w:pBdr>
                      <w:spacing w:line="480" w:lineRule="auto"/>
                    </w:pP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  <w:r>
                      <w:softHyphen/>
                    </w:r>
                  </w:p>
                  <w:p w:rsidR="00032900" w:rsidRDefault="00032900" w:rsidP="00032900">
                    <w:pPr>
                      <w:pBdr>
                        <w:bottom w:val="single" w:sz="12" w:space="1" w:color="auto"/>
                        <w:between w:val="single" w:sz="12" w:space="1" w:color="auto"/>
                      </w:pBdr>
                      <w:spacing w:line="480" w:lineRule="auto"/>
                    </w:pPr>
                  </w:p>
                  <w:p w:rsidR="00032900" w:rsidRDefault="00032900" w:rsidP="00032900">
                    <w:pPr>
                      <w:pBdr>
                        <w:bottom w:val="single" w:sz="12" w:space="1" w:color="auto"/>
                        <w:between w:val="single" w:sz="12" w:space="1" w:color="auto"/>
                      </w:pBdr>
                      <w:spacing w:line="480" w:lineRule="auto"/>
                    </w:pPr>
                  </w:p>
                  <w:p w:rsidR="00032900" w:rsidRDefault="00032900" w:rsidP="00032900"/>
                </w:txbxContent>
              </v:textbox>
            </v:re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55" type="#_x0000_t98" style="position:absolute;left:1095;top:1526;width:10082;height:7680" fillcolor="white [3201]" strokecolor="#4bacc6 [3208]" strokeweight="5pt">
              <v:shadow on="t" color="#868686" offset=",7pt" offset2=",10pt"/>
            </v:shape>
            <v:shape id="_x0000_s1057" type="#_x0000_t202" style="position:absolute;left:8055;top:1496;width:2132;height:2295" filled="f" stroked="f">
              <v:textbox style="mso-next-textbox:#_x0000_s1057">
                <w:txbxContent>
                  <w:p w:rsidR="00032900" w:rsidRDefault="00032900" w:rsidP="00032900">
                    <w:r w:rsidRPr="0025173B">
                      <w:rPr>
                        <w:noProof/>
                      </w:rPr>
                      <w:drawing>
                        <wp:inline distT="0" distB="0" distL="0" distR="0" wp14:anchorId="5E72D47C" wp14:editId="764E88C3">
                          <wp:extent cx="1199233" cy="1047750"/>
                          <wp:effectExtent l="0" t="0" r="0" b="0"/>
                          <wp:docPr id="2" name="Picture 2" descr="C:\Users\PRNCE\Documents\Fiverr Word Docs\Amawells\Images\sun-151763_960_720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PRNCE\Documents\Fiverr Word Docs\Amawells\Images\sun-151763_960_720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12280" cy="10591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8" type="#_x0000_t202" style="position:absolute;left:1020;top:750;width:9960;height:611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58">
                <w:txbxContent>
                  <w:p w:rsidR="00032900" w:rsidRPr="00032900" w:rsidRDefault="00032900" w:rsidP="00032900">
                    <w:pPr>
                      <w:pStyle w:val="Heading1"/>
                      <w:tabs>
                        <w:tab w:val="left" w:pos="4222"/>
                        <w:tab w:val="left" w:pos="8985"/>
                      </w:tabs>
                      <w:rPr>
                        <w:rFonts w:ascii="Times New Roman"/>
                        <w:b/>
                      </w:rPr>
                    </w:pPr>
                    <w:r w:rsidRPr="00032900">
                      <w:rPr>
                        <w:b/>
                        <w:w w:val="110"/>
                      </w:rPr>
                      <w:t>Date:</w:t>
                    </w:r>
                    <w:r w:rsidRPr="00032900">
                      <w:rPr>
                        <w:rFonts w:ascii="Times New Roman"/>
                        <w:b/>
                        <w:w w:val="110"/>
                        <w:u w:val="single"/>
                      </w:rPr>
                      <w:tab/>
                    </w:r>
                    <w:r w:rsidRPr="00032900">
                      <w:rPr>
                        <w:b/>
                        <w:w w:val="110"/>
                      </w:rPr>
                      <w:t>Location:</w:t>
                    </w:r>
                    <w:r w:rsidRPr="00032900">
                      <w:rPr>
                        <w:b/>
                        <w:spacing w:val="-14"/>
                      </w:rPr>
                      <w:t xml:space="preserve"> </w:t>
                    </w:r>
                    <w:r w:rsidRPr="00032900">
                      <w:rPr>
                        <w:rFonts w:ascii="Times New Roman"/>
                        <w:b/>
                        <w:u w:val="single"/>
                      </w:rPr>
                      <w:t xml:space="preserve"> </w:t>
                    </w:r>
                    <w:r w:rsidRPr="00032900">
                      <w:rPr>
                        <w:rFonts w:ascii="Times New Roman"/>
                        <w:b/>
                        <w:u w:val="single"/>
                      </w:rPr>
                      <w:tab/>
                    </w:r>
                  </w:p>
                  <w:p w:rsidR="00032900" w:rsidRDefault="00032900" w:rsidP="00032900"/>
                </w:txbxContent>
              </v:textbox>
            </v:shape>
            <v:shape id="_x0000_s1076" type="#_x0000_t202" style="position:absolute;left:9840;top:12780;width:1740;height:1410" filled="f" stroked="f">
              <v:textbox>
                <w:txbxContent>
                  <w:p w:rsidR="00E71847" w:rsidRDefault="00E71847">
                    <w:r w:rsidRPr="00114AAE">
                      <w:rPr>
                        <w:noProof/>
                      </w:rPr>
                      <w:drawing>
                        <wp:inline distT="0" distB="0" distL="0" distR="0" wp14:anchorId="17CFB814" wp14:editId="16D58CD8">
                          <wp:extent cx="904875" cy="847090"/>
                          <wp:effectExtent l="0" t="0" r="0" b="0"/>
                          <wp:docPr id="4" name="Picture 4" descr="C:\Users\PRNCE\Documents\Fiverr Word Docs\Amawells\Images\different-nationalities-1743395_960_72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PRNCE\Documents\Fiverr Word Docs\Amawells\Images\different-nationalities-1743395_960_720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9739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909669" cy="8515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032900" w:rsidRDefault="00032900" w:rsidP="00032900">
      <w:pPr>
        <w:pStyle w:val="BodyText"/>
        <w:spacing w:before="8"/>
        <w:rPr>
          <w:rFonts w:ascii="Times New Roman"/>
          <w:sz w:val="23"/>
        </w:rPr>
      </w:pPr>
    </w:p>
    <w:p w:rsidR="00032900" w:rsidRDefault="00B31011" w:rsidP="00032900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3" type="#_x0000_t65" style="position:absolute;margin-left:25.5pt;margin-top:7.7pt;width:134.5pt;height:12pt;z-index:251664384" filled="f" stroked="f">
            <v:textbox style="mso-next-textbox:#_x0000_s1053" inset="0,0,0,0">
              <w:txbxContent>
                <w:p w:rsidR="00032900" w:rsidRDefault="00032900" w:rsidP="00032900">
                  <w:pPr>
                    <w:spacing w:line="225" w:lineRule="exact"/>
                    <w:ind w:right="-10"/>
                    <w:rPr>
                      <w:sz w:val="24"/>
                    </w:rPr>
                  </w:pPr>
                  <w:r>
                    <w:rPr>
                      <w:spacing w:val="-1"/>
                      <w:w w:val="129"/>
                      <w:sz w:val="24"/>
                    </w:rPr>
                    <w:t>M</w:t>
                  </w:r>
                  <w:r>
                    <w:rPr>
                      <w:w w:val="110"/>
                      <w:sz w:val="24"/>
                    </w:rPr>
                    <w:t>y</w:t>
                  </w:r>
                  <w:r>
                    <w:rPr>
                      <w:spacing w:val="6"/>
                      <w:sz w:val="24"/>
                    </w:rPr>
                    <w:t xml:space="preserve"> </w:t>
                  </w:r>
                  <w:r>
                    <w:rPr>
                      <w:spacing w:val="-1"/>
                      <w:w w:val="117"/>
                      <w:sz w:val="24"/>
                    </w:rPr>
                    <w:t>P</w:t>
                  </w:r>
                  <w:r>
                    <w:rPr>
                      <w:spacing w:val="-1"/>
                      <w:w w:val="91"/>
                      <w:sz w:val="24"/>
                    </w:rPr>
                    <w:t>i</w:t>
                  </w:r>
                  <w:r>
                    <w:rPr>
                      <w:spacing w:val="-1"/>
                      <w:w w:val="108"/>
                      <w:sz w:val="24"/>
                    </w:rPr>
                    <w:t>c</w:t>
                  </w:r>
                  <w:r>
                    <w:rPr>
                      <w:w w:val="115"/>
                      <w:sz w:val="24"/>
                    </w:rPr>
                    <w:t>t</w:t>
                  </w:r>
                  <w:r>
                    <w:rPr>
                      <w:spacing w:val="-1"/>
                      <w:w w:val="115"/>
                      <w:sz w:val="24"/>
                    </w:rPr>
                    <w:t>u</w:t>
                  </w:r>
                  <w:r>
                    <w:rPr>
                      <w:spacing w:val="-1"/>
                      <w:w w:val="140"/>
                      <w:sz w:val="24"/>
                    </w:rPr>
                    <w:t>r</w:t>
                  </w:r>
                  <w:r>
                    <w:rPr>
                      <w:w w:val="104"/>
                      <w:sz w:val="24"/>
                    </w:rPr>
                    <w:t>e</w:t>
                  </w:r>
                  <w:r>
                    <w:rPr>
                      <w:spacing w:val="6"/>
                      <w:sz w:val="24"/>
                    </w:rPr>
                    <w:t xml:space="preserve"> </w:t>
                  </w:r>
                  <w:r>
                    <w:rPr>
                      <w:spacing w:val="-1"/>
                      <w:w w:val="75"/>
                      <w:sz w:val="24"/>
                    </w:rPr>
                    <w:t>o</w:t>
                  </w:r>
                  <w:r>
                    <w:rPr>
                      <w:w w:val="173"/>
                      <w:sz w:val="24"/>
                    </w:rPr>
                    <w:t>f</w:t>
                  </w:r>
                  <w:r>
                    <w:rPr>
                      <w:spacing w:val="6"/>
                      <w:sz w:val="24"/>
                    </w:rPr>
                    <w:t xml:space="preserve"> </w:t>
                  </w:r>
                  <w:r>
                    <w:rPr>
                      <w:w w:val="123"/>
                      <w:sz w:val="24"/>
                    </w:rPr>
                    <w:t>t</w:t>
                  </w:r>
                  <w:r>
                    <w:rPr>
                      <w:spacing w:val="-1"/>
                      <w:w w:val="123"/>
                      <w:sz w:val="24"/>
                    </w:rPr>
                    <w:t>h</w:t>
                  </w:r>
                  <w:r>
                    <w:rPr>
                      <w:w w:val="104"/>
                      <w:sz w:val="24"/>
                    </w:rPr>
                    <w:t>e</w:t>
                  </w:r>
                  <w:r>
                    <w:rPr>
                      <w:spacing w:val="6"/>
                      <w:sz w:val="24"/>
                    </w:rPr>
                    <w:t xml:space="preserve"> </w:t>
                  </w:r>
                  <w:r>
                    <w:rPr>
                      <w:w w:val="133"/>
                      <w:sz w:val="24"/>
                    </w:rPr>
                    <w:t>D</w:t>
                  </w:r>
                  <w:r>
                    <w:rPr>
                      <w:w w:val="107"/>
                      <w:sz w:val="24"/>
                    </w:rPr>
                    <w:t>a</w:t>
                  </w:r>
                  <w:r>
                    <w:rPr>
                      <w:spacing w:val="-1"/>
                      <w:w w:val="107"/>
                      <w:sz w:val="24"/>
                    </w:rPr>
                    <w:t>y</w:t>
                  </w:r>
                  <w:r>
                    <w:rPr>
                      <w:w w:val="74"/>
                      <w:sz w:val="24"/>
                    </w:rPr>
                    <w:t>:</w:t>
                  </w:r>
                </w:p>
              </w:txbxContent>
            </v:textbox>
          </v:shape>
        </w:pict>
      </w: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pStyle w:val="BodyText"/>
        <w:spacing w:before="3"/>
        <w:rPr>
          <w:rFonts w:ascii="Times New Roman"/>
          <w:sz w:val="16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spacing w:before="49"/>
        <w:ind w:left="377"/>
        <w:rPr>
          <w:w w:val="105"/>
          <w:sz w:val="24"/>
        </w:rPr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spacing w:before="9"/>
      </w:pPr>
    </w:p>
    <w:p w:rsidR="00032900" w:rsidRDefault="00032900" w:rsidP="00032900">
      <w:pPr>
        <w:pStyle w:val="BodyText"/>
        <w:tabs>
          <w:tab w:val="left" w:pos="3926"/>
        </w:tabs>
        <w:spacing w:before="82"/>
        <w:ind w:left="377"/>
        <w:rPr>
          <w:color w:val="4BACC6"/>
          <w:w w:val="105"/>
        </w:rPr>
      </w:pPr>
    </w:p>
    <w:p w:rsidR="00032900" w:rsidRDefault="00032900" w:rsidP="00032900">
      <w:pPr>
        <w:pStyle w:val="BodyText"/>
        <w:tabs>
          <w:tab w:val="left" w:pos="3926"/>
        </w:tabs>
        <w:spacing w:before="82"/>
        <w:ind w:left="377"/>
        <w:rPr>
          <w:color w:val="4BACC6"/>
          <w:w w:val="105"/>
        </w:rPr>
      </w:pPr>
    </w:p>
    <w:p w:rsidR="00032900" w:rsidRDefault="00032900" w:rsidP="00032900">
      <w:pPr>
        <w:pStyle w:val="BodyText"/>
        <w:tabs>
          <w:tab w:val="left" w:pos="3926"/>
        </w:tabs>
        <w:spacing w:before="82"/>
        <w:ind w:left="377"/>
        <w:rPr>
          <w:color w:val="4BACC6"/>
          <w:w w:val="105"/>
        </w:rPr>
      </w:pPr>
    </w:p>
    <w:p w:rsidR="00032900" w:rsidRDefault="00032900" w:rsidP="00032900">
      <w:pPr>
        <w:pStyle w:val="BodyText"/>
        <w:tabs>
          <w:tab w:val="left" w:pos="3926"/>
        </w:tabs>
        <w:spacing w:before="82"/>
        <w:ind w:left="377"/>
        <w:rPr>
          <w:color w:val="4BACC6"/>
          <w:w w:val="105"/>
        </w:rPr>
      </w:pPr>
    </w:p>
    <w:p w:rsidR="00032900" w:rsidRDefault="00032900" w:rsidP="00032900">
      <w:pPr>
        <w:pStyle w:val="BodyText"/>
        <w:tabs>
          <w:tab w:val="left" w:pos="3926"/>
        </w:tabs>
        <w:spacing w:before="82"/>
        <w:ind w:left="377"/>
        <w:rPr>
          <w:color w:val="4BACC6"/>
          <w:w w:val="105"/>
        </w:rPr>
      </w:pPr>
    </w:p>
    <w:p w:rsidR="00AF1B8C" w:rsidRDefault="00AF1B8C" w:rsidP="00032900"/>
    <w:p w:rsidR="00032900" w:rsidRDefault="00032900" w:rsidP="00032900"/>
    <w:p w:rsidR="00032900" w:rsidRDefault="00032900" w:rsidP="00032900">
      <w:bookmarkStart w:id="0" w:name="_GoBack"/>
      <w:bookmarkEnd w:id="0"/>
    </w:p>
    <w:p w:rsidR="00032900" w:rsidRDefault="00032900" w:rsidP="00032900"/>
    <w:p w:rsidR="00032900" w:rsidRDefault="00032900" w:rsidP="00032900"/>
    <w:p w:rsidR="00032900" w:rsidRDefault="00032900" w:rsidP="00032900"/>
    <w:p w:rsidR="00032900" w:rsidRPr="00032900" w:rsidRDefault="00032900" w:rsidP="00032900"/>
    <w:sectPr w:rsidR="00032900" w:rsidRPr="00032900">
      <w:type w:val="continuous"/>
      <w:pgSz w:w="12240" w:h="15840"/>
      <w:pgMar w:top="1260" w:right="5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F1B8C"/>
    <w:rsid w:val="00032900"/>
    <w:rsid w:val="000E78C4"/>
    <w:rsid w:val="00145631"/>
    <w:rsid w:val="001C5732"/>
    <w:rsid w:val="003A59A7"/>
    <w:rsid w:val="00AF1B8C"/>
    <w:rsid w:val="00B31011"/>
    <w:rsid w:val="00C40398"/>
    <w:rsid w:val="00D45337"/>
    <w:rsid w:val="00E7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spacing w:before="43"/>
      <w:ind w:left="377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0E78C4"/>
    <w:rPr>
      <w:rFonts w:ascii="Arial" w:eastAsia="Arial" w:hAnsi="Arial" w:cs="Arial"/>
      <w:sz w:val="19"/>
      <w:szCs w:val="19"/>
    </w:rPr>
  </w:style>
  <w:style w:type="character" w:customStyle="1" w:styleId="Heading1Char">
    <w:name w:val="Heading 1 Char"/>
    <w:basedOn w:val="DefaultParagraphFont"/>
    <w:link w:val="Heading1"/>
    <w:uiPriority w:val="1"/>
    <w:rsid w:val="00032900"/>
    <w:rPr>
      <w:rFonts w:ascii="Arial" w:eastAsia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337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Picture Travel Journal</Template>
  <TotalTime>1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Travel journal picture page.docx</vt:lpstr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Travel journal picture page.docx</dc:title>
  <dc:creator>amaryllis</dc:creator>
  <cp:lastModifiedBy>amaryllis</cp:lastModifiedBy>
  <cp:revision>2</cp:revision>
  <dcterms:created xsi:type="dcterms:W3CDTF">2017-05-11T13:50:00Z</dcterms:created>
  <dcterms:modified xsi:type="dcterms:W3CDTF">2017-05-11T13:50:00Z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2014-04-07T00:00:00Z</vt:filetime>
  </property>
  <property fmtid="{D5CDD505-2E9C-101B-9397-08002B2CF9AE}" pid="3" name="Creator">
    <vt:lpwstr>Word</vt:lpwstr>
  </property>
  <property fmtid="{D5CDD505-2E9C-101B-9397-08002B2CF9AE}" pid="4" name="LastSaved">
    <vt:filetime>2017-05-09T00:00:00Z</vt:filetime>
  </property>
</Properties>
</file>