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C59" w:rsidRDefault="00B16AA3"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1026" type="#_x0000_t75" style="position:absolute;margin-left:43.4pt;margin-top:-37.2pt;width:526.3pt;height:712.5pt;z-index:-1;visibility:visible;mso-position-horizontal-relative:page;mso-width-relative:margin;mso-height-relative:margin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z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Z5xQAUUUZ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rn/AIr/APJLfEv/AGL95/6I&#10;eugrn/iv/wAkt8S/9i/ef+iHoA/ijr+iX/g0d/5MH8a/9lMn/wDSO2r+dqv6Jf8Ag0d/5MH8a/8A&#10;ZTJ//SO2oLlsfqvRRRQQ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cb+0T/yb946/7E3VP/SSSv4tB941/aX+0T/yb946/wCxN1T/ANJJK/i0H3jQVE+wf+CBn/KX&#10;v4Jf9h+8/wDTbd1/V4M96/lD/wCCBn/KXv4Jf9h+8/8ATbd1/V4OlAS3Ciiigk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5/wCK/wDyS3xL&#10;/wBi/ef+iHroK5/4r/8AJLfEv/Yv3n/oh6AP4o6/ol/4NHc/8MD+Nf8Aspk//pHbV/O1X9Ev/Bo7&#10;/wAmD+Nf+ymT/wDpHbUFy2P1XooooI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">
            <v:imagedata r:id="rId7" o:title="" cropright="-25f"/>
            <w10:wrap anchorx="page"/>
          </v:shape>
        </w:pict>
      </w:r>
      <w:bookmarkEnd w:id="0"/>
    </w:p>
    <w:p w:rsidR="00D37C59" w:rsidRPr="00D37C59" w:rsidRDefault="00D37C59" w:rsidP="00D37C59"/>
    <w:p w:rsidR="00D37C59" w:rsidRPr="00D37C59" w:rsidRDefault="00D37C59" w:rsidP="00D37C59"/>
    <w:p w:rsidR="00D37C59" w:rsidRPr="00D37C59" w:rsidRDefault="00D37C59" w:rsidP="00D37C59"/>
    <w:p w:rsidR="00D37C59" w:rsidRPr="00D37C59" w:rsidRDefault="00D37C59" w:rsidP="00D37C59"/>
    <w:p w:rsidR="00D37C59" w:rsidRPr="00D37C59" w:rsidRDefault="00D37C59" w:rsidP="00D37C59"/>
    <w:p w:rsidR="00D37C59" w:rsidRPr="00D37C59" w:rsidRDefault="00D37C59" w:rsidP="00D37C59"/>
    <w:p w:rsidR="00D37C59" w:rsidRPr="00D37C59" w:rsidRDefault="00D37C59" w:rsidP="00D37C59"/>
    <w:p w:rsidR="00D37C59" w:rsidRPr="00D37C59" w:rsidRDefault="00D37C59" w:rsidP="00D37C59"/>
    <w:p w:rsidR="00D37C59" w:rsidRPr="00D37C59" w:rsidRDefault="00D37C59" w:rsidP="00D37C59"/>
    <w:p w:rsidR="00D37C59" w:rsidRPr="00D37C59" w:rsidRDefault="00D37C59" w:rsidP="00D37C59"/>
    <w:p w:rsidR="00D37C59" w:rsidRPr="00D37C59" w:rsidRDefault="00D37C59" w:rsidP="00D37C59"/>
    <w:p w:rsidR="00D37C59" w:rsidRPr="00D37C59" w:rsidRDefault="00D37C59" w:rsidP="00D37C59"/>
    <w:p w:rsidR="00D37C59" w:rsidRPr="00D37C59" w:rsidRDefault="00D37C59" w:rsidP="00D37C59"/>
    <w:p w:rsidR="00D37C59" w:rsidRPr="00D37C59" w:rsidRDefault="00D37C59" w:rsidP="00D37C59"/>
    <w:p w:rsidR="00D37C59" w:rsidRPr="00D37C59" w:rsidRDefault="00D37C59" w:rsidP="00D37C59"/>
    <w:p w:rsidR="00D37C59" w:rsidRPr="00D37C59" w:rsidRDefault="00D37C59" w:rsidP="00D37C59"/>
    <w:p w:rsidR="00D37C59" w:rsidRPr="00D37C59" w:rsidRDefault="00D37C59" w:rsidP="00D37C59"/>
    <w:p w:rsidR="00D37C59" w:rsidRDefault="00D37C59" w:rsidP="00D37C59"/>
    <w:p w:rsidR="00B54BC3" w:rsidRDefault="00D37C59" w:rsidP="00D37C59">
      <w:pPr>
        <w:tabs>
          <w:tab w:val="left" w:pos="2582"/>
        </w:tabs>
      </w:pPr>
      <w:r>
        <w:tab/>
      </w:r>
    </w:p>
    <w:p w:rsidR="00D37C59" w:rsidRDefault="00D37C59" w:rsidP="00D37C59">
      <w:pPr>
        <w:tabs>
          <w:tab w:val="left" w:pos="2582"/>
        </w:tabs>
      </w:pPr>
    </w:p>
    <w:p w:rsidR="00D37C59" w:rsidRDefault="00D37C59" w:rsidP="00D37C59">
      <w:pPr>
        <w:tabs>
          <w:tab w:val="left" w:pos="2582"/>
        </w:tabs>
      </w:pPr>
    </w:p>
    <w:p w:rsidR="00D37C59" w:rsidRDefault="00D37C59" w:rsidP="00D37C59">
      <w:pPr>
        <w:tabs>
          <w:tab w:val="left" w:pos="2582"/>
        </w:tabs>
      </w:pPr>
    </w:p>
    <w:p w:rsidR="00D37C59" w:rsidRDefault="00D37C59" w:rsidP="00D37C59">
      <w:pPr>
        <w:tabs>
          <w:tab w:val="left" w:pos="2582"/>
        </w:tabs>
      </w:pPr>
    </w:p>
    <w:p w:rsidR="00D37C59" w:rsidRDefault="00D37C59" w:rsidP="00D37C59">
      <w:pPr>
        <w:tabs>
          <w:tab w:val="left" w:pos="2582"/>
        </w:tabs>
      </w:pPr>
    </w:p>
    <w:p w:rsidR="00D37C59" w:rsidRDefault="00D37C59" w:rsidP="00D37C59">
      <w:pPr>
        <w:tabs>
          <w:tab w:val="left" w:pos="2582"/>
        </w:tabs>
      </w:pPr>
    </w:p>
    <w:p w:rsidR="00D37C59" w:rsidRDefault="00D37C59" w:rsidP="00D37C59">
      <w:pPr>
        <w:tabs>
          <w:tab w:val="left" w:pos="2582"/>
        </w:tabs>
      </w:pPr>
    </w:p>
    <w:p w:rsidR="00D37C59" w:rsidRDefault="00D37C59" w:rsidP="00D37C59">
      <w:pPr>
        <w:tabs>
          <w:tab w:val="left" w:pos="2582"/>
        </w:tabs>
      </w:pPr>
    </w:p>
    <w:p w:rsidR="00D37C59" w:rsidRDefault="00D37C59" w:rsidP="00D37C59">
      <w:pPr>
        <w:tabs>
          <w:tab w:val="left" w:pos="2582"/>
        </w:tabs>
      </w:pPr>
    </w:p>
    <w:p w:rsidR="00D37C59" w:rsidRPr="00D37C59" w:rsidRDefault="00D37C59" w:rsidP="00D37C59">
      <w:pPr>
        <w:tabs>
          <w:tab w:val="left" w:pos="2582"/>
        </w:tabs>
      </w:pPr>
      <w:r>
        <w:br w:type="page"/>
      </w:r>
    </w:p>
    <w:sectPr w:rsidR="00D37C59" w:rsidRPr="00D37C59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213" w:rsidRDefault="00466213" w:rsidP="00453575">
      <w:r>
        <w:separator/>
      </w:r>
    </w:p>
  </w:endnote>
  <w:endnote w:type="continuationSeparator" w:id="0">
    <w:p w:rsidR="00466213" w:rsidRDefault="00466213" w:rsidP="00453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213" w:rsidRDefault="00466213" w:rsidP="00453575">
      <w:r>
        <w:separator/>
      </w:r>
    </w:p>
  </w:footnote>
  <w:footnote w:type="continuationSeparator" w:id="0">
    <w:p w:rsidR="00466213" w:rsidRDefault="00466213" w:rsidP="004535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575" w:rsidRDefault="00B16AA3">
    <w:pPr>
      <w:pStyle w:val="Header"/>
    </w:pPr>
    <w:r>
      <w:rPr>
        <w:noProof/>
      </w:rPr>
      <w:pict>
        <v:rect id="Rectangle 2" o:spid="_x0000_s2049" style="position:absolute;margin-left:-53.4pt;margin-top:-17.15pt;width:577.25pt;height:754.65pt;z-index:1;visibility:visible;mso-width-relative:margin;mso-height-relative:margin;v-text-anchor:middle" fillcolor="#e7e6e6" strokecolor="#2f528f" strokeweight="1pt">
          <v:stroke dashstyle="dash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oNotTrackMoves/>
  <w:documentProtection w:edit="readOnly" w:formatting="1" w:enforcement="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42DF"/>
    <w:rsid w:val="00453575"/>
    <w:rsid w:val="00466213"/>
    <w:rsid w:val="0052074F"/>
    <w:rsid w:val="00850699"/>
    <w:rsid w:val="008F1531"/>
    <w:rsid w:val="008F6966"/>
    <w:rsid w:val="009B42DF"/>
    <w:rsid w:val="00B00EA3"/>
    <w:rsid w:val="00B16AA3"/>
    <w:rsid w:val="00B54BC3"/>
    <w:rsid w:val="00B8735C"/>
    <w:rsid w:val="00BA022B"/>
    <w:rsid w:val="00C00096"/>
    <w:rsid w:val="00D3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35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3575"/>
  </w:style>
  <w:style w:type="paragraph" w:styleId="Footer">
    <w:name w:val="footer"/>
    <w:basedOn w:val="Normal"/>
    <w:link w:val="FooterChar"/>
    <w:uiPriority w:val="99"/>
    <w:unhideWhenUsed/>
    <w:rsid w:val="004535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3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E3E58-8BC2-42EC-BFC1-116181CEE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MonthlyBulletJournal</Template>
  <TotalTime>1</TotalTime>
  <Pages>2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amaryllis</dc:creator>
  <cp:lastModifiedBy>amaryllis</cp:lastModifiedBy>
  <cp:revision>2</cp:revision>
  <dcterms:created xsi:type="dcterms:W3CDTF">2017-05-09T13:21:00Z</dcterms:created>
  <dcterms:modified xsi:type="dcterms:W3CDTF">2017-05-09T13:21:00Z</dcterms:modified>
</cp:coreProperties>
</file>