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DB7" w:rsidRDefault="00FC090F">
      <w:pPr>
        <w:spacing w:line="323" w:lineRule="exact"/>
        <w:ind w:left="2293"/>
        <w:rPr>
          <w:sz w:val="95"/>
        </w:rPr>
      </w:pPr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171450</wp:posOffset>
                </wp:positionH>
                <wp:positionV relativeFrom="paragraph">
                  <wp:posOffset>-815975</wp:posOffset>
                </wp:positionV>
                <wp:extent cx="7254240" cy="10325100"/>
                <wp:effectExtent l="0" t="3175" r="3810" b="0"/>
                <wp:wrapNone/>
                <wp:docPr id="4" name="Group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54240" cy="10325100"/>
                          <a:chOff x="240" y="300"/>
                          <a:chExt cx="11424" cy="16260"/>
                        </a:xfrm>
                      </wpg:grpSpPr>
                      <wpg:grpSp>
                        <wpg:cNvPr id="6" name="Group 191"/>
                        <wpg:cNvGrpSpPr>
                          <a:grpSpLocks/>
                        </wpg:cNvGrpSpPr>
                        <wpg:grpSpPr bwMode="auto">
                          <a:xfrm>
                            <a:off x="240" y="300"/>
                            <a:ext cx="11424" cy="16260"/>
                            <a:chOff x="240" y="300"/>
                            <a:chExt cx="11424" cy="16260"/>
                          </a:xfrm>
                        </wpg:grpSpPr>
                        <wpg:grpSp>
                          <wpg:cNvPr id="8" name="Group 187"/>
                          <wpg:cNvGrpSpPr>
                            <a:grpSpLocks/>
                          </wpg:cNvGrpSpPr>
                          <wpg:grpSpPr bwMode="auto">
                            <a:xfrm>
                              <a:off x="240" y="435"/>
                              <a:ext cx="11424" cy="16125"/>
                              <a:chOff x="240" y="255"/>
                              <a:chExt cx="11424" cy="16305"/>
                            </a:xfrm>
                          </wpg:grpSpPr>
                          <wps:wsp>
                            <wps:cNvPr id="10" name="Rectangle 16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478" y="3488"/>
                                <a:ext cx="7492" cy="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8FFF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33DB7" w:rsidRDefault="00833DB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" name="Rectangle 1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0" y="255"/>
                                <a:ext cx="11424" cy="163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" name="Text Box 16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59" y="5561"/>
                                <a:ext cx="10176" cy="9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33DB7" w:rsidRDefault="00FC090F">
                                  <w:pPr>
                                    <w:pStyle w:val="ListParagraph1"/>
                                    <w:widowControl/>
                                    <w:numPr>
                                      <w:ilvl w:val="0"/>
                                      <w:numId w:val="1"/>
                                    </w:numPr>
                                    <w:autoSpaceDE w:val="0"/>
                                    <w:autoSpaceDN w:val="0"/>
                                    <w:adjustRightInd w:val="0"/>
                                  </w:pPr>
                                  <w:r>
                                    <w:rPr>
                                      <w:rFonts w:ascii="T3Font_3" w:eastAsiaTheme="minorHAnsi" w:hAnsi="T3Font_3" w:cs="T3Font_3"/>
                                      <w:i/>
                                      <w:iCs/>
                                      <w:color w:val="BD78AB"/>
                                      <w:sz w:val="26"/>
                                      <w:szCs w:val="26"/>
                                    </w:rPr>
                                    <w:t>Sample Text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Rectangle 1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478" y="3937"/>
                                <a:ext cx="7492" cy="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8FFF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33DB7" w:rsidRDefault="00833DB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Rectangle 17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478" y="4402"/>
                                <a:ext cx="7492" cy="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8FFF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33DB7" w:rsidRDefault="00833DB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" name="Rectangle 17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478" y="4868"/>
                                <a:ext cx="7492" cy="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8FFF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33DB7" w:rsidRDefault="00833DB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" name="Rectangle 1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90" y="6805"/>
                                <a:ext cx="10650" cy="7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TableGrid"/>
                                    <w:tblW w:w="10452" w:type="dxa"/>
                                    <w:tblBorders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</w:tblBorders>
                                    <w:tblLayout w:type="fixed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10452"/>
                                  </w:tblGrid>
                                  <w:tr w:rsidR="00833DB7">
                                    <w:trPr>
                                      <w:trHeight w:val="377"/>
                                    </w:trPr>
                                    <w:tc>
                                      <w:tcPr>
                                        <w:tcW w:w="10452" w:type="dxa"/>
                                        <w:vAlign w:val="center"/>
                                      </w:tcPr>
                                      <w:p w:rsidR="00833DB7" w:rsidRDefault="00833DB7"/>
                                    </w:tc>
                                  </w:tr>
                                  <w:tr w:rsidR="00833DB7">
                                    <w:trPr>
                                      <w:trHeight w:val="354"/>
                                    </w:trPr>
                                    <w:tc>
                                      <w:tcPr>
                                        <w:tcW w:w="10452" w:type="dxa"/>
                                        <w:vAlign w:val="center"/>
                                      </w:tcPr>
                                      <w:p w:rsidR="00833DB7" w:rsidRDefault="00833DB7"/>
                                    </w:tc>
                                  </w:tr>
                                  <w:tr w:rsidR="00833DB7">
                                    <w:trPr>
                                      <w:trHeight w:val="377"/>
                                    </w:trPr>
                                    <w:tc>
                                      <w:tcPr>
                                        <w:tcW w:w="10452" w:type="dxa"/>
                                        <w:vAlign w:val="center"/>
                                      </w:tcPr>
                                      <w:p w:rsidR="00833DB7" w:rsidRDefault="00833DB7"/>
                                    </w:tc>
                                  </w:tr>
                                  <w:tr w:rsidR="00833DB7">
                                    <w:trPr>
                                      <w:trHeight w:val="354"/>
                                    </w:trPr>
                                    <w:tc>
                                      <w:tcPr>
                                        <w:tcW w:w="10452" w:type="dxa"/>
                                        <w:vAlign w:val="center"/>
                                      </w:tcPr>
                                      <w:p w:rsidR="00833DB7" w:rsidRDefault="00833DB7"/>
                                    </w:tc>
                                  </w:tr>
                                  <w:tr w:rsidR="00833DB7">
                                    <w:trPr>
                                      <w:trHeight w:val="377"/>
                                    </w:trPr>
                                    <w:tc>
                                      <w:tcPr>
                                        <w:tcW w:w="10452" w:type="dxa"/>
                                        <w:vAlign w:val="center"/>
                                      </w:tcPr>
                                      <w:p w:rsidR="00833DB7" w:rsidRDefault="00833DB7"/>
                                    </w:tc>
                                  </w:tr>
                                  <w:tr w:rsidR="00833DB7">
                                    <w:trPr>
                                      <w:trHeight w:val="377"/>
                                    </w:trPr>
                                    <w:tc>
                                      <w:tcPr>
                                        <w:tcW w:w="10452" w:type="dxa"/>
                                        <w:vAlign w:val="center"/>
                                      </w:tcPr>
                                      <w:p w:rsidR="00833DB7" w:rsidRDefault="00833DB7"/>
                                    </w:tc>
                                  </w:tr>
                                  <w:tr w:rsidR="00833DB7">
                                    <w:trPr>
                                      <w:trHeight w:val="354"/>
                                    </w:trPr>
                                    <w:tc>
                                      <w:tcPr>
                                        <w:tcW w:w="10452" w:type="dxa"/>
                                        <w:vAlign w:val="center"/>
                                      </w:tcPr>
                                      <w:p w:rsidR="00833DB7" w:rsidRDefault="00833DB7"/>
                                    </w:tc>
                                  </w:tr>
                                  <w:tr w:rsidR="00833DB7">
                                    <w:trPr>
                                      <w:trHeight w:val="377"/>
                                    </w:trPr>
                                    <w:tc>
                                      <w:tcPr>
                                        <w:tcW w:w="10452" w:type="dxa"/>
                                        <w:vAlign w:val="center"/>
                                      </w:tcPr>
                                      <w:p w:rsidR="00833DB7" w:rsidRDefault="00833DB7"/>
                                    </w:tc>
                                  </w:tr>
                                  <w:tr w:rsidR="00833DB7">
                                    <w:trPr>
                                      <w:trHeight w:val="354"/>
                                    </w:trPr>
                                    <w:tc>
                                      <w:tcPr>
                                        <w:tcW w:w="10452" w:type="dxa"/>
                                        <w:vAlign w:val="center"/>
                                      </w:tcPr>
                                      <w:p w:rsidR="00833DB7" w:rsidRDefault="00833DB7"/>
                                    </w:tc>
                                  </w:tr>
                                  <w:tr w:rsidR="00833DB7">
                                    <w:trPr>
                                      <w:trHeight w:val="377"/>
                                    </w:trPr>
                                    <w:tc>
                                      <w:tcPr>
                                        <w:tcW w:w="10452" w:type="dxa"/>
                                        <w:vAlign w:val="center"/>
                                      </w:tcPr>
                                      <w:p w:rsidR="00833DB7" w:rsidRDefault="00833DB7"/>
                                    </w:tc>
                                  </w:tr>
                                  <w:tr w:rsidR="00833DB7">
                                    <w:trPr>
                                      <w:trHeight w:val="354"/>
                                    </w:trPr>
                                    <w:tc>
                                      <w:tcPr>
                                        <w:tcW w:w="10452" w:type="dxa"/>
                                        <w:vAlign w:val="center"/>
                                      </w:tcPr>
                                      <w:p w:rsidR="00833DB7" w:rsidRDefault="00833DB7"/>
                                    </w:tc>
                                  </w:tr>
                                  <w:tr w:rsidR="00833DB7">
                                    <w:trPr>
                                      <w:trHeight w:val="377"/>
                                    </w:trPr>
                                    <w:tc>
                                      <w:tcPr>
                                        <w:tcW w:w="10452" w:type="dxa"/>
                                        <w:vAlign w:val="center"/>
                                      </w:tcPr>
                                      <w:p w:rsidR="00833DB7" w:rsidRDefault="00833DB7"/>
                                    </w:tc>
                                  </w:tr>
                                  <w:tr w:rsidR="00833DB7">
                                    <w:trPr>
                                      <w:trHeight w:val="354"/>
                                    </w:trPr>
                                    <w:tc>
                                      <w:tcPr>
                                        <w:tcW w:w="10452" w:type="dxa"/>
                                        <w:vAlign w:val="center"/>
                                      </w:tcPr>
                                      <w:p w:rsidR="00833DB7" w:rsidRDefault="00833DB7"/>
                                    </w:tc>
                                  </w:tr>
                                  <w:tr w:rsidR="00833DB7">
                                    <w:trPr>
                                      <w:trHeight w:val="377"/>
                                    </w:trPr>
                                    <w:tc>
                                      <w:tcPr>
                                        <w:tcW w:w="10452" w:type="dxa"/>
                                        <w:vAlign w:val="center"/>
                                      </w:tcPr>
                                      <w:p w:rsidR="00833DB7" w:rsidRDefault="00833DB7"/>
                                    </w:tc>
                                  </w:tr>
                                  <w:tr w:rsidR="00833DB7">
                                    <w:trPr>
                                      <w:trHeight w:val="354"/>
                                    </w:trPr>
                                    <w:tc>
                                      <w:tcPr>
                                        <w:tcW w:w="10452" w:type="dxa"/>
                                        <w:vAlign w:val="center"/>
                                      </w:tcPr>
                                      <w:p w:rsidR="00833DB7" w:rsidRDefault="00833DB7"/>
                                    </w:tc>
                                  </w:tr>
                                  <w:tr w:rsidR="00833DB7">
                                    <w:trPr>
                                      <w:trHeight w:val="377"/>
                                    </w:trPr>
                                    <w:tc>
                                      <w:tcPr>
                                        <w:tcW w:w="10452" w:type="dxa"/>
                                        <w:vAlign w:val="center"/>
                                      </w:tcPr>
                                      <w:p w:rsidR="00833DB7" w:rsidRDefault="00833DB7"/>
                                    </w:tc>
                                  </w:tr>
                                  <w:tr w:rsidR="00833DB7">
                                    <w:trPr>
                                      <w:trHeight w:val="377"/>
                                    </w:trPr>
                                    <w:tc>
                                      <w:tcPr>
                                        <w:tcW w:w="10452" w:type="dxa"/>
                                        <w:vAlign w:val="center"/>
                                      </w:tcPr>
                                      <w:p w:rsidR="00833DB7" w:rsidRDefault="00833DB7"/>
                                    </w:tc>
                                  </w:tr>
                                </w:tbl>
                                <w:p w:rsidR="00833DB7" w:rsidRDefault="00833DB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" name="Text Box 17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160" y="3488"/>
                                <a:ext cx="885" cy="3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833DB7" w:rsidRDefault="000C1A58">
                                  <w:pPr>
                                    <w:rPr>
                                      <w:rFonts w:ascii="Lucida Sans" w:hAnsi="Lucida Sans"/>
                                      <w:b/>
                                      <w:color w:val="FFFFFF" w:themeColor="background1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ucida Sans" w:hAnsi="Lucida Sans"/>
                                      <w:b/>
                                      <w:color w:val="FFFFFF" w:themeColor="background1"/>
                                      <w:sz w:val="16"/>
                                      <w:szCs w:val="16"/>
                                    </w:rPr>
                                    <w:t>TEXT</w:t>
                                  </w:r>
                                  <w:r w:rsidR="00FC090F">
                                    <w:rPr>
                                      <w:rFonts w:ascii="Lucida Sans" w:hAnsi="Lucida Sans"/>
                                      <w:b/>
                                      <w:color w:val="FFFFFF" w:themeColor="background1"/>
                                      <w:sz w:val="16"/>
                                      <w:szCs w:val="16"/>
                                    </w:rPr>
                                    <w:t>: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" name="Text Box 17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160" y="3937"/>
                                <a:ext cx="1125" cy="3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0C1A58" w:rsidRDefault="000C1A58" w:rsidP="000C1A58">
                                  <w:pPr>
                                    <w:rPr>
                                      <w:rFonts w:ascii="Lucida Sans" w:hAnsi="Lucida Sans"/>
                                      <w:b/>
                                      <w:color w:val="FFFFFF" w:themeColor="background1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ucida Sans" w:hAnsi="Lucida Sans"/>
                                      <w:b/>
                                      <w:color w:val="FFFFFF" w:themeColor="background1"/>
                                      <w:sz w:val="16"/>
                                      <w:szCs w:val="16"/>
                                    </w:rPr>
                                    <w:t>TEXT:</w:t>
                                  </w:r>
                                </w:p>
                                <w:p w:rsidR="00833DB7" w:rsidRDefault="00833DB7">
                                  <w:pPr>
                                    <w:rPr>
                                      <w:rFonts w:ascii="Lucida Sans" w:hAnsi="Lucida Sans"/>
                                      <w:b/>
                                      <w:color w:val="FFFFFF" w:themeColor="background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" name="Text Box 17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190" y="4432"/>
                                <a:ext cx="885" cy="3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0C1A58" w:rsidRDefault="000C1A58" w:rsidP="000C1A58">
                                  <w:pPr>
                                    <w:rPr>
                                      <w:rFonts w:ascii="Lucida Sans" w:hAnsi="Lucida Sans"/>
                                      <w:b/>
                                      <w:color w:val="FFFFFF" w:themeColor="background1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ucida Sans" w:hAnsi="Lucida Sans"/>
                                      <w:b/>
                                      <w:color w:val="FFFFFF" w:themeColor="background1"/>
                                      <w:sz w:val="16"/>
                                      <w:szCs w:val="16"/>
                                    </w:rPr>
                                    <w:t>TEXT:</w:t>
                                  </w:r>
                                </w:p>
                                <w:p w:rsidR="00833DB7" w:rsidRDefault="00833DB7">
                                  <w:pPr>
                                    <w:rPr>
                                      <w:rFonts w:ascii="Lucida Sans" w:hAnsi="Lucida Sans"/>
                                      <w:b/>
                                      <w:color w:val="FFFFFF" w:themeColor="background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" name="Text Box 17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160" y="4868"/>
                                <a:ext cx="1125" cy="3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0C1A58" w:rsidRDefault="000C1A58" w:rsidP="000C1A58">
                                  <w:pPr>
                                    <w:rPr>
                                      <w:rFonts w:ascii="Lucida Sans" w:hAnsi="Lucida Sans"/>
                                      <w:b/>
                                      <w:color w:val="FFFFFF" w:themeColor="background1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ucida Sans" w:hAnsi="Lucida Sans"/>
                                      <w:b/>
                                      <w:color w:val="FFFFFF" w:themeColor="background1"/>
                                      <w:sz w:val="16"/>
                                      <w:szCs w:val="16"/>
                                    </w:rPr>
                                    <w:t>TEXT:</w:t>
                                  </w:r>
                                </w:p>
                                <w:p w:rsidR="00833DB7" w:rsidRDefault="00833DB7">
                                  <w:pPr>
                                    <w:rPr>
                                      <w:rFonts w:ascii="Lucida Sans" w:hAnsi="Lucida Sans"/>
                                      <w:b/>
                                      <w:color w:val="FFFFFF" w:themeColor="background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" name="Text Box 1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770" y="2805"/>
                                <a:ext cx="9105" cy="75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33DB7" w:rsidRDefault="00FC090F">
                                  <w:pPr>
                                    <w:spacing w:before="138"/>
                                    <w:rPr>
                                      <w:i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3Font_3" w:eastAsiaTheme="minorHAnsi" w:hAnsi="T3Font_3" w:cs="T3Font_3"/>
                                      <w:i/>
                                      <w:iCs/>
                                      <w:color w:val="BD78AB"/>
                                      <w:sz w:val="31"/>
                                      <w:szCs w:val="31"/>
                                    </w:rPr>
                                    <w:t>Sample Text</w:t>
                                  </w:r>
                                </w:p>
                                <w:p w:rsidR="00833DB7" w:rsidRDefault="00833DB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4" name="Text Box 18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59" y="300"/>
                              <a:ext cx="10905" cy="29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33DB7" w:rsidRDefault="00FC090F">
                                <w:pPr>
                                  <w:widowControl/>
                                  <w:autoSpaceDE w:val="0"/>
                                  <w:autoSpaceDN w:val="0"/>
                                  <w:adjustRightInd w:val="0"/>
                                  <w:rPr>
                                    <w:sz w:val="120"/>
                                    <w:szCs w:val="120"/>
                                  </w:rPr>
                                </w:pPr>
                                <w:r>
                                  <w:rPr>
                                    <w:rFonts w:ascii="T3Font_0" w:eastAsiaTheme="minorHAnsi" w:hAnsi="T3Font_0" w:cs="T3Font_0"/>
                                    <w:color w:val="F9FFF2"/>
                                    <w:sz w:val="120"/>
                                    <w:szCs w:val="120"/>
                                  </w:rPr>
                                  <w:t>Title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Text Box 18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78" y="3632"/>
                              <a:ext cx="7492" cy="3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33DB7" w:rsidRDefault="00833DB7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8" name="Text Box 192"/>
                        <wps:cNvSpPr txBox="1">
                          <a:spLocks noChangeArrowheads="1"/>
                        </wps:cNvSpPr>
                        <wps:spPr bwMode="auto">
                          <a:xfrm>
                            <a:off x="345" y="5520"/>
                            <a:ext cx="11319" cy="360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33DB7" w:rsidRDefault="00FC090F">
                              <w:r>
                                <w:t>***********************************************************************************************************************************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3" o:spid="_x0000_s1026" style="position:absolute;left:0;text-align:left;margin-left:13.5pt;margin-top:-64.2pt;width:571.2pt;height:813pt;z-index:251698176" coordorigin="240,300" coordsize="11424,1626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">
                <v:group id="Group 191" o:spid="_x0000_s1027" style="position:absolute;left:240;top:300;width:11424;height:16260" coordorigin="240,300" coordsize="11424,16260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zQsdX8IAAADaAAAADwAA&#10;AAAAAAAAAAAAAACpAgAAZHJzL2Rvd25yZXYueG1sUEsFBgAAAAAEAAQA+gAAAJgDAAAAAA==&#10;">
                  <v:group id="Group 187" o:spid="_x0000_s1028" style="position:absolute;left:240;top:435;width:11424;height:16125" coordorigin="240,255" coordsize="11424,1630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DT2Cy2wQAAANoAAAAPAAAA&#10;AAAAAAAAAAAAAKkCAABkcnMvZG93bnJldi54bWxQSwUGAAAAAAQABAD6AAAAlwMAAAAA&#10;">
                    <v:rect id="Rectangle 162" o:spid="_x0000_s1029" style="position:absolute;left:3478;top:3488;width:7492;height:37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iSPbLxQAA&#10;ANsAAAAPAAAAZHJzL2Rvd25yZXYueG1sRI9Bb8IwDIXvSPyHyEi7QQqHDXUEBJMmscMmKNuBm9V4&#10;TUXjVE1Gy7+fD0jcbL3n9z6vNoNv1JW6WAc2MJ9loIjLYGuuDHyf3qdLUDEhW2wCk4EbRdisx6MV&#10;5jb0fKRrkSolIRxzNOBSanOtY+nIY5yFlli039B5TLJ2lbYd9hLuG73IsmftsWZpcNjSm6PyUvx5&#10;A+Fr+ZN2t8q+7Nx2fjhfPvri82zM02TYvoJKNKSH+X69t4Iv9PKLDKDX/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KJI9svFAAAA2wAAAA8AAAAAAAAAAAAAAAAAlwIAAGRycy9k&#10;b3ducmV2LnhtbFBLBQYAAAAABAAEAPUAAACJAwAAAAA=&#10;" fillcolor="#f8fff0" stroked="f">
                      <v:textbox>
                        <w:txbxContent>
                          <w:p w:rsidR="00833DB7" w:rsidRDefault="00833DB7"/>
                        </w:txbxContent>
                      </v:textbox>
                    </v:rect>
                    <v:rect id="Rectangle 163" o:spid="_x0000_s1030" style="position:absolute;left:240;top:255;width:11424;height:1630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2MRWOwwAA&#10;ANsAAAAPAAAAZHJzL2Rvd25yZXYueG1sRE9Na8JAEL0L/odlhN50Y6hFY1apgtCLUG0P9TbJjkkw&#10;O5vubjXtr+8WhN7m8T4nX/emFVdyvrGsYDpJQBCXVjdcKXh/243nIHxA1thaJgXf5GG9Gg5yzLS9&#10;8YGux1CJGMI+QwV1CF0mpS9rMugntiOO3Nk6gyFCV0nt8BbDTSvTJHmSBhuODTV2tK2pvBy/jILN&#10;Yr75fH3k/c+hONHpo7jMUpco9TDqn5cgAvXhX3x3v+g4P4W/X+IBcvUL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2MRWOwwAAANsAAAAPAAAAAAAAAAAAAAAAAJcCAABkcnMvZG93&#10;bnJldi54bWxQSwUGAAAAAAQABAD1AAAAhwMAAAAA&#10;" fillcolor="black" stroked="f"/>
                    <v:shapetype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 Box 164" o:spid="_x0000_s1031" type="#_x0000_t202" style="position:absolute;left:959;top:5561;width:10176;height:93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ju9P6wAAA&#10;ANsAAAAPAAAAZHJzL2Rvd25yZXYueG1sRE9Li8IwEL4L/ocwgjdNFBW3GkUUYU8uPnZhb0MztsVm&#10;Uppou/9+Iwje5uN7znLd2lI8qPaFYw2joQJBnDpTcKbhct4P5iB8QDZYOiYNf+Rhvep2lpgY1/CR&#10;HqeQiRjCPkENeQhVIqVPc7Loh64ijtzV1RZDhHUmTY1NDLelHCs1kxYLjg05VrTNKb2d7lbD9+H6&#10;+zNRX9nOTqvGtUqy/ZBa93vtZgEiUBve4pf708T5E3j+Eg+Qq3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ju9P6wAAAANsAAAAPAAAAAAAAAAAAAAAAAJcCAABkcnMvZG93bnJl&#10;di54bWxQSwUGAAAAAAQABAD1AAAAhAMAAAAA&#10;" filled="f" stroked="f">
                      <v:textbox>
                        <w:txbxContent>
                          <w:p w:rsidR="00833DB7" w:rsidRDefault="00FC090F">
                            <w:pPr>
                              <w:pStyle w:val="ListParagraph1"/>
                              <w:widowControl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</w:pPr>
                            <w:r>
                              <w:rPr>
                                <w:rFonts w:ascii="T3Font_3" w:eastAsiaTheme="minorHAnsi" w:hAnsi="T3Font_3" w:cs="T3Font_3"/>
                                <w:i/>
                                <w:iCs/>
                                <w:color w:val="BD78AB"/>
                                <w:sz w:val="26"/>
                                <w:szCs w:val="26"/>
                              </w:rPr>
                              <w:t>Sample Text</w:t>
                            </w:r>
                          </w:p>
                        </w:txbxContent>
                      </v:textbox>
                    </v:shape>
                    <v:rect id="Rectangle 169" o:spid="_x0000_s1032" style="position:absolute;left:3478;top:3937;width:7492;height:37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C7cskwQAA&#10;ANsAAAAPAAAAZHJzL2Rvd25yZXYueG1sRE9Ni8IwEL0L/ocwwt401YNKNYouLLiHFa27B29DMzbF&#10;ZlKarK3/3giCt3m8z1muO1uJGzW+dKxgPEpAEOdOl1wo+D19DecgfEDWWDkmBXfysF71e0tMtWv5&#10;SLcsFCKGsE9RgQmhTqX0uSGLfuRq4shdXGMxRNgUUjfYxnBbyUmSTKXFkmODwZo+DeXX7N8qcPv5&#10;X9jeCz3bms34cL5+t9nPWamPQbdZgAjUhbf45d7pOH8Kz1/iAXL1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u3LJMEAAADbAAAADwAAAAAAAAAAAAAAAACXAgAAZHJzL2Rvd25y&#10;ZXYueG1sUEsFBgAAAAAEAAQA9QAAAIUDAAAAAA==&#10;" fillcolor="#f8fff0" stroked="f">
                      <v:textbox>
                        <w:txbxContent>
                          <w:p w:rsidR="00833DB7" w:rsidRDefault="00833DB7"/>
                        </w:txbxContent>
                      </v:textbox>
                    </v:rect>
                    <v:rect id="Rectangle 170" o:spid="_x0000_s1033" style="position:absolute;left:3478;top:4402;width:7492;height:37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cPvrNxQAA&#10;ANsAAAAPAAAAZHJzL2Rvd25yZXYueG1sRI9Bb8IwDIXvSPyHyEi7QQqHDXUEBJMmscMmKNuBm9V4&#10;TUXjVE1Gy7+fD0jcbL3n9z6vNoNv1JW6WAc2MJ9loIjLYGuuDHyf3qdLUDEhW2wCk4EbRdisx6MV&#10;5jb0fKRrkSolIRxzNOBSanOtY+nIY5yFlli039B5TLJ2lbYd9hLuG73IsmftsWZpcNjSm6PyUvx5&#10;A+Fr+ZN2t8q+7Nx2fjhfPvri82zM02TYvoJKNKSH+X69t4IvsPKLDKDX/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Fw++s3FAAAA2wAAAA8AAAAAAAAAAAAAAAAAlwIAAGRycy9k&#10;b3ducmV2LnhtbFBLBQYAAAAABAAEAPUAAACJAwAAAAA=&#10;" fillcolor="#f8fff0" stroked="f">
                      <v:textbox>
                        <w:txbxContent>
                          <w:p w:rsidR="00833DB7" w:rsidRDefault="00833DB7"/>
                        </w:txbxContent>
                      </v:textbox>
                    </v:rect>
                    <v:rect id="Rectangle 171" o:spid="_x0000_s1034" style="position:absolute;left:3478;top:4868;width:7492;height:37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sJDx2wgAA&#10;ANsAAAAPAAAAZHJzL2Rvd25yZXYueG1sRE/Pa8IwFL4P/B/CE7zNVA9OaqNUYTAPG1s3D709mmdT&#10;2ryUJtr63y+HwY4f3+/sMNlO3GnwjWMFq2UCgrhyuuFawc/36/MWhA/IGjvHpOBBHg772VOGqXYj&#10;f9G9CLWIIexTVGBC6FMpfWXIol+6njhyVzdYDBEOtdQDjjHcdnKdJBtpseHYYLCnk6GqLW5WgfvY&#10;XsLxUeuXo8lXn2V7Hov3UqnFfMp3IAJN4V/8537TCtZxffwSf4Dc/wI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wkPHbCAAAA2wAAAA8AAAAAAAAAAAAAAAAAlwIAAGRycy9kb3du&#10;cmV2LnhtbFBLBQYAAAAABAAEAPUAAACGAwAAAAA=&#10;" fillcolor="#f8fff0" stroked="f">
                      <v:textbox>
                        <w:txbxContent>
                          <w:p w:rsidR="00833DB7" w:rsidRDefault="00833DB7"/>
                        </w:txbxContent>
                      </v:textbox>
                    </v:rect>
                    <v:rect id="Rectangle 173" o:spid="_x0000_s1035" style="position:absolute;left:690;top:6805;width:10650;height:702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LXbzPwgAA&#10;ANsAAAAPAAAAZHJzL2Rvd25yZXYueG1sRI9Bi8IwFITvC/6H8ARva2oXFq1GEcXFPWq9eHs2z7ba&#10;vJQmavXXG0HwOMzMN8xk1ppKXKlxpWUFg34EgjizuuRcwS5dfQ9BOI+ssbJMCu7kYDbtfE0w0fbG&#10;G7pufS4ChF2CCgrv60RKlxVk0PVtTRy8o20M+iCbXOoGbwFuKhlH0a80WHJYKLCmRUHZeXsxCg5l&#10;vMPHJv2LzGj14//b9HTZL5Xqddv5GISn1n/C7/ZaK4hjeH0JP0BOn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MtdvM/CAAAA2wAAAA8AAAAAAAAAAAAAAAAAlwIAAGRycy9kb3du&#10;cmV2LnhtbFBLBQYAAAAABAAEAPUAAACGAwAAAAA=&#10;">
                      <v:textbox>
                        <w:txbxContent>
                          <w:tbl>
                            <w:tblPr>
                              <w:tblStyle w:val="TableGrid"/>
                              <w:tblW w:w="10452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0452"/>
                            </w:tblGrid>
                            <w:tr w:rsidR="00833DB7">
                              <w:trPr>
                                <w:trHeight w:val="377"/>
                              </w:trPr>
                              <w:tc>
                                <w:tcPr>
                                  <w:tcW w:w="10452" w:type="dxa"/>
                                  <w:vAlign w:val="center"/>
                                </w:tcPr>
                                <w:p w:rsidR="00833DB7" w:rsidRDefault="00833DB7"/>
                              </w:tc>
                            </w:tr>
                            <w:tr w:rsidR="00833DB7">
                              <w:trPr>
                                <w:trHeight w:val="354"/>
                              </w:trPr>
                              <w:tc>
                                <w:tcPr>
                                  <w:tcW w:w="10452" w:type="dxa"/>
                                  <w:vAlign w:val="center"/>
                                </w:tcPr>
                                <w:p w:rsidR="00833DB7" w:rsidRDefault="00833DB7"/>
                              </w:tc>
                            </w:tr>
                            <w:tr w:rsidR="00833DB7">
                              <w:trPr>
                                <w:trHeight w:val="377"/>
                              </w:trPr>
                              <w:tc>
                                <w:tcPr>
                                  <w:tcW w:w="10452" w:type="dxa"/>
                                  <w:vAlign w:val="center"/>
                                </w:tcPr>
                                <w:p w:rsidR="00833DB7" w:rsidRDefault="00833DB7"/>
                              </w:tc>
                            </w:tr>
                            <w:tr w:rsidR="00833DB7">
                              <w:trPr>
                                <w:trHeight w:val="354"/>
                              </w:trPr>
                              <w:tc>
                                <w:tcPr>
                                  <w:tcW w:w="10452" w:type="dxa"/>
                                  <w:vAlign w:val="center"/>
                                </w:tcPr>
                                <w:p w:rsidR="00833DB7" w:rsidRDefault="00833DB7"/>
                              </w:tc>
                            </w:tr>
                            <w:tr w:rsidR="00833DB7">
                              <w:trPr>
                                <w:trHeight w:val="377"/>
                              </w:trPr>
                              <w:tc>
                                <w:tcPr>
                                  <w:tcW w:w="10452" w:type="dxa"/>
                                  <w:vAlign w:val="center"/>
                                </w:tcPr>
                                <w:p w:rsidR="00833DB7" w:rsidRDefault="00833DB7"/>
                              </w:tc>
                            </w:tr>
                            <w:tr w:rsidR="00833DB7">
                              <w:trPr>
                                <w:trHeight w:val="377"/>
                              </w:trPr>
                              <w:tc>
                                <w:tcPr>
                                  <w:tcW w:w="10452" w:type="dxa"/>
                                  <w:vAlign w:val="center"/>
                                </w:tcPr>
                                <w:p w:rsidR="00833DB7" w:rsidRDefault="00833DB7"/>
                              </w:tc>
                            </w:tr>
                            <w:tr w:rsidR="00833DB7">
                              <w:trPr>
                                <w:trHeight w:val="354"/>
                              </w:trPr>
                              <w:tc>
                                <w:tcPr>
                                  <w:tcW w:w="10452" w:type="dxa"/>
                                  <w:vAlign w:val="center"/>
                                </w:tcPr>
                                <w:p w:rsidR="00833DB7" w:rsidRDefault="00833DB7"/>
                              </w:tc>
                            </w:tr>
                            <w:tr w:rsidR="00833DB7">
                              <w:trPr>
                                <w:trHeight w:val="377"/>
                              </w:trPr>
                              <w:tc>
                                <w:tcPr>
                                  <w:tcW w:w="10452" w:type="dxa"/>
                                  <w:vAlign w:val="center"/>
                                </w:tcPr>
                                <w:p w:rsidR="00833DB7" w:rsidRDefault="00833DB7"/>
                              </w:tc>
                            </w:tr>
                            <w:tr w:rsidR="00833DB7">
                              <w:trPr>
                                <w:trHeight w:val="354"/>
                              </w:trPr>
                              <w:tc>
                                <w:tcPr>
                                  <w:tcW w:w="10452" w:type="dxa"/>
                                  <w:vAlign w:val="center"/>
                                </w:tcPr>
                                <w:p w:rsidR="00833DB7" w:rsidRDefault="00833DB7"/>
                              </w:tc>
                            </w:tr>
                            <w:tr w:rsidR="00833DB7">
                              <w:trPr>
                                <w:trHeight w:val="377"/>
                              </w:trPr>
                              <w:tc>
                                <w:tcPr>
                                  <w:tcW w:w="10452" w:type="dxa"/>
                                  <w:vAlign w:val="center"/>
                                </w:tcPr>
                                <w:p w:rsidR="00833DB7" w:rsidRDefault="00833DB7"/>
                              </w:tc>
                            </w:tr>
                            <w:tr w:rsidR="00833DB7">
                              <w:trPr>
                                <w:trHeight w:val="354"/>
                              </w:trPr>
                              <w:tc>
                                <w:tcPr>
                                  <w:tcW w:w="10452" w:type="dxa"/>
                                  <w:vAlign w:val="center"/>
                                </w:tcPr>
                                <w:p w:rsidR="00833DB7" w:rsidRDefault="00833DB7"/>
                              </w:tc>
                            </w:tr>
                            <w:tr w:rsidR="00833DB7">
                              <w:trPr>
                                <w:trHeight w:val="377"/>
                              </w:trPr>
                              <w:tc>
                                <w:tcPr>
                                  <w:tcW w:w="10452" w:type="dxa"/>
                                  <w:vAlign w:val="center"/>
                                </w:tcPr>
                                <w:p w:rsidR="00833DB7" w:rsidRDefault="00833DB7"/>
                              </w:tc>
                            </w:tr>
                            <w:tr w:rsidR="00833DB7">
                              <w:trPr>
                                <w:trHeight w:val="354"/>
                              </w:trPr>
                              <w:tc>
                                <w:tcPr>
                                  <w:tcW w:w="10452" w:type="dxa"/>
                                  <w:vAlign w:val="center"/>
                                </w:tcPr>
                                <w:p w:rsidR="00833DB7" w:rsidRDefault="00833DB7"/>
                              </w:tc>
                            </w:tr>
                            <w:tr w:rsidR="00833DB7">
                              <w:trPr>
                                <w:trHeight w:val="377"/>
                              </w:trPr>
                              <w:tc>
                                <w:tcPr>
                                  <w:tcW w:w="10452" w:type="dxa"/>
                                  <w:vAlign w:val="center"/>
                                </w:tcPr>
                                <w:p w:rsidR="00833DB7" w:rsidRDefault="00833DB7"/>
                              </w:tc>
                            </w:tr>
                            <w:tr w:rsidR="00833DB7">
                              <w:trPr>
                                <w:trHeight w:val="354"/>
                              </w:trPr>
                              <w:tc>
                                <w:tcPr>
                                  <w:tcW w:w="10452" w:type="dxa"/>
                                  <w:vAlign w:val="center"/>
                                </w:tcPr>
                                <w:p w:rsidR="00833DB7" w:rsidRDefault="00833DB7"/>
                              </w:tc>
                            </w:tr>
                            <w:tr w:rsidR="00833DB7">
                              <w:trPr>
                                <w:trHeight w:val="377"/>
                              </w:trPr>
                              <w:tc>
                                <w:tcPr>
                                  <w:tcW w:w="10452" w:type="dxa"/>
                                  <w:vAlign w:val="center"/>
                                </w:tcPr>
                                <w:p w:rsidR="00833DB7" w:rsidRDefault="00833DB7"/>
                              </w:tc>
                            </w:tr>
                            <w:tr w:rsidR="00833DB7">
                              <w:trPr>
                                <w:trHeight w:val="377"/>
                              </w:trPr>
                              <w:tc>
                                <w:tcPr>
                                  <w:tcW w:w="10452" w:type="dxa"/>
                                  <w:vAlign w:val="center"/>
                                </w:tcPr>
                                <w:p w:rsidR="00833DB7" w:rsidRDefault="00833DB7"/>
                              </w:tc>
                            </w:tr>
                          </w:tbl>
                          <w:p w:rsidR="00833DB7" w:rsidRDefault="00833DB7"/>
                        </w:txbxContent>
                      </v:textbox>
                    </v:rect>
                    <v:shape id="Text Box 175" o:spid="_x0000_s1036" type="#_x0000_t202" style="position:absolute;left:2160;top:3488;width:885;height:37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5zKExQAA&#10;ANsAAAAPAAAAZHJzL2Rvd25yZXYueG1sRI/NbsIwEITvSH0HaytxA6ehKm2KQYgfiWNJgV638ZJE&#10;jddRbJKUp8dIlXoczc43O7NFbyrRUuNKywqexhEI4szqknMFh8/t6BWE88gaK8uk4JccLOYPgxkm&#10;2na8pzb1uQgQdgkqKLyvEyldVpBBN7Y1cfDOtjHog2xyqRvsAtxUMo6iF2mw5NBQYE2rgrKf9GLC&#10;G/HXYbL+SGk6xe/JenM9vp1PlVLDx375DsJT7/+P/9I7rSB+hvuWAAA5vw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FXnMoTFAAAA2wAAAA8AAAAAAAAAAAAAAAAAlwIAAGRycy9k&#10;b3ducmV2LnhtbFBLBQYAAAAABAAEAPUAAACJAwAAAAA=&#10;" filled="f">
                      <v:textbox>
                        <w:txbxContent>
                          <w:p w:rsidR="00833DB7" w:rsidRDefault="000C1A58">
                            <w:pPr>
                              <w:rPr>
                                <w:rFonts w:ascii="Lucida Sans" w:hAnsi="Lucida Sans"/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ucida Sans" w:hAnsi="Lucida Sans"/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  <w:t>TEXT</w:t>
                            </w:r>
                            <w:r w:rsidR="00FC090F">
                              <w:rPr>
                                <w:rFonts w:ascii="Lucida Sans" w:hAnsi="Lucida Sans"/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</w:txbxContent>
                      </v:textbox>
                    </v:shape>
                    <v:shape id="Text Box 176" o:spid="_x0000_s1037" type="#_x0000_t202" style="position:absolute;left:2160;top:3937;width:1125;height:37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KeQloxAAA&#10;ANsAAAAPAAAAZHJzL2Rvd25yZXYueG1sRI/NbsIwEITvlfoO1lbqDZwGiZ+AQVUpEscSAlyXeEmi&#10;xusoNhD69BgJqcfR7HyzM1t0phYXal1lWcFHPwJBnFtdcaEg2656YxDOI2usLZOCGzlYzF9fZpho&#10;e+UNXVJfiABhl6CC0vsmkdLlJRl0fdsQB+9kW4M+yLaQusVrgJtaxlE0lAYrDg0lNvRVUv6bnk14&#10;Iz5kg+VPSqMRHgfL77/d5LSvlXp/6z6nIDx1/v/4mV5rBfEQHlsCAOT8D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ynkJaMQAAADbAAAADwAAAAAAAAAAAAAAAACXAgAAZHJzL2Rv&#10;d25yZXYueG1sUEsFBgAAAAAEAAQA9QAAAIgDAAAAAA==&#10;" filled="f">
                      <v:textbox>
                        <w:txbxContent>
                          <w:p w:rsidR="000C1A58" w:rsidRDefault="000C1A58" w:rsidP="000C1A58">
                            <w:pPr>
                              <w:rPr>
                                <w:rFonts w:ascii="Lucida Sans" w:hAnsi="Lucida Sans"/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ucida Sans" w:hAnsi="Lucida Sans"/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  <w:t>TEXT:</w:t>
                            </w:r>
                          </w:p>
                          <w:p w:rsidR="00833DB7" w:rsidRDefault="00833DB7">
                            <w:pPr>
                              <w:rPr>
                                <w:rFonts w:ascii="Lucida Sans" w:hAnsi="Lucida Sans"/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  <v:shape id="Text Box 177" o:spid="_x0000_s1038" type="#_x0000_t202" style="position:absolute;left:2190;top:4432;width:885;height:37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UqjiBxAAA&#10;ANsAAAAPAAAAZHJzL2Rvd25yZXYueG1sRI/BbsIwDIbvSLxDZCRukK5IY+sICAGTdmQd265eY9pq&#10;jVM1GRSeHh8mcbR+/58/L1a9a9SJulB7NvAwTUARF97WXBo4fLxOnkCFiGyx8UwGLhRgtRwOFphZ&#10;f+Z3OuWxVALhkKGBKsY20zoUFTkMU98SS3b0ncMoY1dq2+FZ4K7RaZI8aoc1y4UKW9pUVPzmf040&#10;0u/DbLvPaT7Hn9l2d/18Pn41xoxH/foFVKQ+3pf/22/WQCqy8osAQC9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1Ko4gcQAAADbAAAADwAAAAAAAAAAAAAAAACXAgAAZHJzL2Rv&#10;d25yZXYueG1sUEsFBgAAAAAEAAQA9QAAAIgDAAAAAA==&#10;" filled="f">
                      <v:textbox>
                        <w:txbxContent>
                          <w:p w:rsidR="000C1A58" w:rsidRDefault="000C1A58" w:rsidP="000C1A58">
                            <w:pPr>
                              <w:rPr>
                                <w:rFonts w:ascii="Lucida Sans" w:hAnsi="Lucida Sans"/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ucida Sans" w:hAnsi="Lucida Sans"/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  <w:t>TEXT:</w:t>
                            </w:r>
                          </w:p>
                          <w:p w:rsidR="00833DB7" w:rsidRDefault="00833DB7">
                            <w:pPr>
                              <w:rPr>
                                <w:rFonts w:ascii="Lucida Sans" w:hAnsi="Lucida Sans"/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  <v:shape id="Text Box 178" o:spid="_x0000_s1039" type="#_x0000_t202" style="position:absolute;left:2160;top:4868;width:1125;height:37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vBaJaxAAA&#10;ANsAAAAPAAAAZHJzL2Rvd25yZXYueG1sRI9Nb8IwDIbvk/gPkZF2G+moNEZHQAg2aUfW8XH1GtNW&#10;a5yqyaDw6/FhEkfr9fv48WzRu0adqAu1ZwPPowQUceFtzaWB7ffH0yuoEJEtNp7JwIUCLOaDhxlm&#10;1p/5i055LJVAOGRooIqxzbQORUUOw8i3xJIdfecwytiV2nZ4Frhr9DhJXrTDmuVChS2tKip+8z8n&#10;GuPDNl1vcppM8Cddv1930+O+MeZx2C/fQEXq4335v/1pDaRiL78IAPT8B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rwWiWsQAAADbAAAADwAAAAAAAAAAAAAAAACXAgAAZHJzL2Rv&#10;d25yZXYueG1sUEsFBgAAAAAEAAQA9QAAAIgDAAAAAA==&#10;" filled="f">
                      <v:textbox>
                        <w:txbxContent>
                          <w:p w:rsidR="000C1A58" w:rsidRDefault="000C1A58" w:rsidP="000C1A58">
                            <w:pPr>
                              <w:rPr>
                                <w:rFonts w:ascii="Lucida Sans" w:hAnsi="Lucida Sans"/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ucida Sans" w:hAnsi="Lucida Sans"/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  <w:t>TEXT:</w:t>
                            </w:r>
                          </w:p>
                          <w:p w:rsidR="00833DB7" w:rsidRDefault="00833DB7">
                            <w:pPr>
                              <w:rPr>
                                <w:rFonts w:ascii="Lucida Sans" w:hAnsi="Lucida Sans"/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  <v:shape id="Text Box 180" o:spid="_x0000_s1040" type="#_x0000_t202" style="position:absolute;left:1770;top:2805;width:9105;height:758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Iq7J1xAAA&#10;ANsAAAAPAAAAZHJzL2Rvd25yZXYueG1sRI9Ba8JAFITvBf/D8gRvuqu2RdNsRJRCTy2mKnh7ZJ9J&#10;aPZtyG5N+u+7BaHHYWa+YdLNYBtxo87XjjXMZwoEceFMzaWG4+frdAXCB2SDjWPS8EMeNtnoIcXE&#10;uJ4PdMtDKSKEfYIaqhDaREpfVGTRz1xLHL2r6yyGKLtSmg77CLeNXCj1LC3WHBcqbGlXUfGVf1sN&#10;p/fr5fyoPsq9fWp7NyjJdi21noyH7QuIQEP4D9/bb0bDcgF/X+IPkNk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iKuydcQAAADbAAAADwAAAAAAAAAAAAAAAACXAgAAZHJzL2Rv&#10;d25yZXYueG1sUEsFBgAAAAAEAAQA9QAAAIgDAAAAAA==&#10;" filled="f" stroked="f">
                      <v:textbox>
                        <w:txbxContent>
                          <w:p w:rsidR="00833DB7" w:rsidRDefault="00FC090F">
                            <w:pPr>
                              <w:spacing w:before="138"/>
                              <w:rPr>
                                <w:i/>
                                <w:sz w:val="28"/>
                              </w:rPr>
                            </w:pPr>
                            <w:r>
                              <w:rPr>
                                <w:rFonts w:ascii="T3Font_3" w:eastAsiaTheme="minorHAnsi" w:hAnsi="T3Font_3" w:cs="T3Font_3"/>
                                <w:i/>
                                <w:iCs/>
                                <w:color w:val="BD78AB"/>
                                <w:sz w:val="31"/>
                                <w:szCs w:val="31"/>
                              </w:rPr>
                              <w:t>Sample Text</w:t>
                            </w:r>
                          </w:p>
                          <w:p w:rsidR="00833DB7" w:rsidRDefault="00833DB7"/>
                        </w:txbxContent>
                      </v:textbox>
                    </v:shape>
                  </v:group>
                  <v:shape id="Text Box 188" o:spid="_x0000_s1041" type="#_x0000_t202" style="position:absolute;left:759;top:300;width:10905;height:298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oDo+awwAA&#10;ANsAAAAPAAAAZHJzL2Rvd25yZXYueG1sRI9Pa8JAFMTvBb/D8oTe6q7/iqbZiCiFnhStCt4e2WcS&#10;mn0bsluTfvuuUOhxmJnfMOmqt7W4U+srxxrGIwWCOHem4kLD6fP9ZQHCB2SDtWPS8EMeVtngKcXE&#10;uI4PdD+GQkQI+wQ1lCE0iZQ+L8miH7mGOHo311oMUbaFNC12EW5rOVHqVVqsOC6U2NCmpPzr+G01&#10;nHe362Wm9sXWzpvO9UqyXUqtn4f9+g1EoD78h//aH0bDdAaPL/EHyOwX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oDo+awwAAANsAAAAPAAAAAAAAAAAAAAAAAJcCAABkcnMvZG93&#10;bnJldi54bWxQSwUGAAAAAAQABAD1AAAAhwMAAAAA&#10;" filled="f" stroked="f">
                    <v:textbox>
                      <w:txbxContent>
                        <w:p w:rsidR="00833DB7" w:rsidRDefault="00FC090F">
                          <w:pPr>
                            <w:widowControl/>
                            <w:autoSpaceDE w:val="0"/>
                            <w:autoSpaceDN w:val="0"/>
                            <w:adjustRightInd w:val="0"/>
                            <w:rPr>
                              <w:sz w:val="120"/>
                              <w:szCs w:val="120"/>
                            </w:rPr>
                          </w:pPr>
                          <w:r>
                            <w:rPr>
                              <w:rFonts w:ascii="T3Font_0" w:eastAsiaTheme="minorHAnsi" w:hAnsi="T3Font_0" w:cs="T3Font_0"/>
                              <w:color w:val="F9FFF2"/>
                              <w:sz w:val="120"/>
                              <w:szCs w:val="120"/>
                            </w:rPr>
                            <w:t>Title</w:t>
                          </w:r>
                        </w:p>
                      </w:txbxContent>
                    </v:textbox>
                  </v:shape>
                  <v:shape id="Text Box 189" o:spid="_x0000_s1042" type="#_x0000_t202" style="position:absolute;left:3478;top:3632;width:7492;height:37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NZ+1ZxQAA&#10;ANsAAAAPAAAAZHJzL2Rvd25yZXYueG1sRI9Pa8JAFMTvBb/D8gpeSt34h1SjqxShxd40Le31kX0m&#10;odm36e4a47d3C4LHYWZ+w6w2vWlER87XlhWMRwkI4sLqmksFX59vz3MQPiBrbCyTggt52KwHDyvM&#10;tD3zgbo8lCJC2GeooAqhzaT0RUUG/ci2xNE7WmcwROlKqR2eI9w0cpIkqTRYc1yosKVtRcVvfjIK&#10;5rNd9+M/pvvvIj02i/D00r3/OaWGj/3rEkSgPtzDt/ZOK5im8P8l/gC5v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M1n7VnFAAAA2wAAAA8AAAAAAAAAAAAAAAAAlwIAAGRycy9k&#10;b3ducmV2LnhtbFBLBQYAAAAABAAEAPUAAACJAwAAAAA=&#10;">
                    <v:textbox>
                      <w:txbxContent>
                        <w:p w:rsidR="00833DB7" w:rsidRDefault="00833DB7"/>
                      </w:txbxContent>
                    </v:textbox>
                  </v:shape>
                </v:group>
                <v:shape id="Text Box 192" o:spid="_x0000_s1043" type="#_x0000_t202" style="position:absolute;left:345;top:5520;width:11319;height:36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oT40WwgAA&#10;ANsAAAAPAAAAZHJzL2Rvd25yZXYueG1sRE/Pa8IwFL4L/g/hCbvN1A6dVGMRt+HwNjccuz2TZ1va&#10;vJQm1e6/Xw4Djx/f73U+2EZcqfOVYwWzaQKCWDtTcaHg6/PtcQnCB2SDjWNS8Ese8s14tMbMuBt/&#10;0PUYChFD2GeooAyhzaT0uiSLfupa4shdXGcxRNgV0nR4i+G2kWmSLKTFimNDiS3tStL1sbcKaqnT&#10;83N6eHn13/V+3uuf/SmZK/UwGbYrEIGGcBf/u9+Ngqc4Nn6JP0Bu/g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hPjRbCAAAA2wAAAA8AAAAAAAAAAAAAAAAAlwIAAGRycy9kb3du&#10;cmV2LnhtbFBLBQYAAAAABAAEAPUAAACGAwAAAAA=&#10;" fillcolor="black [3213]" stroked="f">
                  <v:textbox>
                    <w:txbxContent>
                      <w:p w:rsidR="00833DB7" w:rsidRDefault="00FC090F">
                        <w:r>
                          <w:t>***********************************************************************************************************************************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33DB7" w:rsidRDefault="00833DB7">
      <w:pPr>
        <w:spacing w:before="138"/>
        <w:ind w:left="2278"/>
        <w:rPr>
          <w:i/>
          <w:color w:val="BB77AA"/>
          <w:spacing w:val="-318"/>
          <w:w w:val="125"/>
          <w:sz w:val="28"/>
        </w:rPr>
      </w:pPr>
    </w:p>
    <w:p w:rsidR="00833DB7" w:rsidRDefault="00833DB7">
      <w:pPr>
        <w:spacing w:before="138"/>
        <w:ind w:left="2278"/>
        <w:rPr>
          <w:i/>
          <w:color w:val="BB77AA"/>
          <w:spacing w:val="-318"/>
          <w:w w:val="125"/>
          <w:sz w:val="28"/>
        </w:rPr>
      </w:pPr>
    </w:p>
    <w:p w:rsidR="00833DB7" w:rsidRDefault="00833DB7">
      <w:pPr>
        <w:spacing w:before="138"/>
        <w:ind w:left="2278"/>
        <w:rPr>
          <w:i/>
          <w:sz w:val="28"/>
        </w:rPr>
      </w:pPr>
    </w:p>
    <w:p w:rsidR="00833DB7" w:rsidRDefault="00833DB7">
      <w:pPr>
        <w:pStyle w:val="BodyText"/>
        <w:rPr>
          <w:sz w:val="29"/>
        </w:rPr>
      </w:pPr>
    </w:p>
    <w:p w:rsidR="00833DB7" w:rsidRDefault="00833DB7">
      <w:pPr>
        <w:spacing w:line="159" w:lineRule="exact"/>
        <w:ind w:left="2323"/>
        <w:rPr>
          <w:rFonts w:ascii="Lucida Sans Unicode"/>
          <w:sz w:val="13"/>
        </w:rPr>
      </w:pPr>
    </w:p>
    <w:p w:rsidR="00833DB7" w:rsidRDefault="00833DB7">
      <w:pPr>
        <w:pStyle w:val="BodyText"/>
        <w:spacing w:before="3"/>
        <w:rPr>
          <w:rFonts w:ascii="Lucida Sans Unicode"/>
          <w:i w:val="0"/>
          <w:sz w:val="17"/>
        </w:rPr>
      </w:pPr>
    </w:p>
    <w:p w:rsidR="00833DB7" w:rsidRDefault="00833DB7">
      <w:pPr>
        <w:ind w:left="2293"/>
        <w:rPr>
          <w:rFonts w:ascii="Lucida Sans Unicode"/>
          <w:sz w:val="13"/>
        </w:rPr>
      </w:pPr>
    </w:p>
    <w:p w:rsidR="00833DB7" w:rsidRDefault="00833DB7">
      <w:pPr>
        <w:pStyle w:val="BodyText"/>
        <w:rPr>
          <w:rFonts w:ascii="Lucida Sans Unicode"/>
          <w:i w:val="0"/>
          <w:sz w:val="12"/>
        </w:rPr>
      </w:pPr>
    </w:p>
    <w:p w:rsidR="00833DB7" w:rsidRDefault="00833DB7">
      <w:pPr>
        <w:pStyle w:val="BodyText"/>
        <w:spacing w:before="2"/>
        <w:rPr>
          <w:rFonts w:ascii="Lucida Sans Unicode"/>
          <w:i w:val="0"/>
          <w:sz w:val="8"/>
        </w:rPr>
      </w:pPr>
    </w:p>
    <w:p w:rsidR="00833DB7" w:rsidRDefault="00FC090F">
      <w:pPr>
        <w:spacing w:line="523" w:lineRule="auto"/>
        <w:ind w:left="2293" w:right="8540"/>
        <w:rPr>
          <w:rFonts w:ascii="Lucida Sans Unicode"/>
          <w:sz w:val="1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>
                <wp:simplePos x="0" y="0"/>
                <wp:positionH relativeFrom="page">
                  <wp:posOffset>7531735</wp:posOffset>
                </wp:positionH>
                <wp:positionV relativeFrom="paragraph">
                  <wp:posOffset>860425</wp:posOffset>
                </wp:positionV>
                <wp:extent cx="24765" cy="62865"/>
                <wp:effectExtent l="6985" t="3175" r="6350" b="635"/>
                <wp:wrapNone/>
                <wp:docPr id="2" name="Freeform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765" cy="62865"/>
                        </a:xfrm>
                        <a:custGeom>
                          <a:avLst/>
                          <a:gdLst>
                            <a:gd name="T0" fmla="+- 0 11900 11861"/>
                            <a:gd name="T1" fmla="*/ T0 w 39"/>
                            <a:gd name="T2" fmla="+- 0 1454 1355"/>
                            <a:gd name="T3" fmla="*/ 1454 h 99"/>
                            <a:gd name="T4" fmla="+- 0 11895 11861"/>
                            <a:gd name="T5" fmla="*/ T4 w 39"/>
                            <a:gd name="T6" fmla="+- 0 1453 1355"/>
                            <a:gd name="T7" fmla="*/ 1453 h 99"/>
                            <a:gd name="T8" fmla="+- 0 11877 11861"/>
                            <a:gd name="T9" fmla="*/ T8 w 39"/>
                            <a:gd name="T10" fmla="+- 0 1441 1355"/>
                            <a:gd name="T11" fmla="*/ 1441 h 99"/>
                            <a:gd name="T12" fmla="+- 0 11865 11861"/>
                            <a:gd name="T13" fmla="*/ T12 w 39"/>
                            <a:gd name="T14" fmla="+- 0 1425 1355"/>
                            <a:gd name="T15" fmla="*/ 1425 h 99"/>
                            <a:gd name="T16" fmla="+- 0 11861 11861"/>
                            <a:gd name="T17" fmla="*/ T16 w 39"/>
                            <a:gd name="T18" fmla="+- 0 1404 1355"/>
                            <a:gd name="T19" fmla="*/ 1404 h 99"/>
                            <a:gd name="T20" fmla="+- 0 11865 11861"/>
                            <a:gd name="T21" fmla="*/ T20 w 39"/>
                            <a:gd name="T22" fmla="+- 0 1384 1355"/>
                            <a:gd name="T23" fmla="*/ 1384 h 99"/>
                            <a:gd name="T24" fmla="+- 0 11877 11861"/>
                            <a:gd name="T25" fmla="*/ T24 w 39"/>
                            <a:gd name="T26" fmla="+- 0 1367 1355"/>
                            <a:gd name="T27" fmla="*/ 1367 h 99"/>
                            <a:gd name="T28" fmla="+- 0 11895 11861"/>
                            <a:gd name="T29" fmla="*/ T28 w 39"/>
                            <a:gd name="T30" fmla="+- 0 1356 1355"/>
                            <a:gd name="T31" fmla="*/ 1356 h 99"/>
                            <a:gd name="T32" fmla="+- 0 11900 11861"/>
                            <a:gd name="T33" fmla="*/ T32 w 39"/>
                            <a:gd name="T34" fmla="+- 0 1355 1355"/>
                            <a:gd name="T35" fmla="*/ 1355 h 99"/>
                            <a:gd name="T36" fmla="+- 0 11900 11861"/>
                            <a:gd name="T37" fmla="*/ T36 w 39"/>
                            <a:gd name="T38" fmla="+- 0 1454 1355"/>
                            <a:gd name="T39" fmla="*/ 1454 h 9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39" h="99">
                              <a:moveTo>
                                <a:pt x="39" y="99"/>
                              </a:moveTo>
                              <a:lnTo>
                                <a:pt x="34" y="98"/>
                              </a:lnTo>
                              <a:lnTo>
                                <a:pt x="16" y="86"/>
                              </a:lnTo>
                              <a:lnTo>
                                <a:pt x="4" y="70"/>
                              </a:lnTo>
                              <a:lnTo>
                                <a:pt x="0" y="49"/>
                              </a:lnTo>
                              <a:lnTo>
                                <a:pt x="4" y="29"/>
                              </a:lnTo>
                              <a:lnTo>
                                <a:pt x="16" y="12"/>
                              </a:lnTo>
                              <a:lnTo>
                                <a:pt x="34" y="1"/>
                              </a:lnTo>
                              <a:lnTo>
                                <a:pt x="39" y="0"/>
                              </a:lnTo>
                              <a:lnTo>
                                <a:pt x="39" y="9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8FFF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58" o:spid="_x0000_s1026" style="position:absolute;margin-left:593.05pt;margin-top:67.75pt;width:1.95pt;height:4.95pt;z-index:25162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9,9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" path="m39,99l34,98,16,86,4,70,,49,4,29,16,12,34,1,39,,39,99xe" fillcolor="#f8fff0" stroked="f">
                <v:path arrowok="t" o:connecttype="custom" o:connectlocs="24765,923290;21590,922655;10160,915035;2540,904875;0,891540;2540,878840;10160,868045;21590,861060;24765,860425;24765,923290" o:connectangles="0,0,0,0,0,0,0,0,0,0"/>
                <w10:wrap anchorx="page"/>
              </v:shape>
            </w:pict>
          </mc:Fallback>
        </mc:AlternateContent>
      </w:r>
      <w:r>
        <w:rPr>
          <w:rFonts w:ascii="Lucida Sans Unicode"/>
          <w:color w:val="F8FFF0"/>
          <w:w w:val="130"/>
          <w:sz w:val="13"/>
        </w:rPr>
        <w:t xml:space="preserve"> </w:t>
      </w:r>
    </w:p>
    <w:p w:rsidR="00833DB7" w:rsidRDefault="00FC090F">
      <w:pPr>
        <w:pStyle w:val="BodyText"/>
        <w:spacing w:before="12"/>
        <w:rPr>
          <w:color w:val="BB77AA"/>
          <w:w w:val="110"/>
        </w:rPr>
      </w:pPr>
      <w:r>
        <w:rPr>
          <w:noProof/>
        </w:rPr>
        <w:drawing>
          <wp:anchor distT="0" distB="0" distL="0" distR="0" simplePos="0" relativeHeight="251046912" behindDoc="0" locked="0" layoutInCell="1" allowOverlap="1">
            <wp:simplePos x="0" y="0"/>
            <wp:positionH relativeFrom="page">
              <wp:posOffset>25400</wp:posOffset>
            </wp:positionH>
            <wp:positionV relativeFrom="paragraph">
              <wp:posOffset>305435</wp:posOffset>
            </wp:positionV>
            <wp:extent cx="69215" cy="66675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45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0938368" behindDoc="0" locked="0" layoutInCell="1" allowOverlap="1">
            <wp:simplePos x="0" y="0"/>
            <wp:positionH relativeFrom="page">
              <wp:posOffset>164465</wp:posOffset>
            </wp:positionH>
            <wp:positionV relativeFrom="paragraph">
              <wp:posOffset>305435</wp:posOffset>
            </wp:positionV>
            <wp:extent cx="69215" cy="66675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45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0940416" behindDoc="0" locked="0" layoutInCell="1" allowOverlap="1">
            <wp:simplePos x="0" y="0"/>
            <wp:positionH relativeFrom="page">
              <wp:posOffset>303530</wp:posOffset>
            </wp:positionH>
            <wp:positionV relativeFrom="paragraph">
              <wp:posOffset>305435</wp:posOffset>
            </wp:positionV>
            <wp:extent cx="69215" cy="66675"/>
            <wp:effectExtent l="0" t="0" r="0" b="0"/>
            <wp:wrapTopAndBottom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28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0942464" behindDoc="0" locked="0" layoutInCell="1" allowOverlap="1">
            <wp:simplePos x="0" y="0"/>
            <wp:positionH relativeFrom="page">
              <wp:posOffset>442595</wp:posOffset>
            </wp:positionH>
            <wp:positionV relativeFrom="paragraph">
              <wp:posOffset>305435</wp:posOffset>
            </wp:positionV>
            <wp:extent cx="69215" cy="66675"/>
            <wp:effectExtent l="0" t="0" r="0" b="0"/>
            <wp:wrapTopAndBottom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4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28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0944512" behindDoc="0" locked="0" layoutInCell="1" allowOverlap="1">
            <wp:simplePos x="0" y="0"/>
            <wp:positionH relativeFrom="page">
              <wp:posOffset>581660</wp:posOffset>
            </wp:positionH>
            <wp:positionV relativeFrom="paragraph">
              <wp:posOffset>305435</wp:posOffset>
            </wp:positionV>
            <wp:extent cx="69215" cy="66675"/>
            <wp:effectExtent l="0" t="0" r="0" b="0"/>
            <wp:wrapTopAndBottom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5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45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0946560" behindDoc="0" locked="0" layoutInCell="1" allowOverlap="1">
            <wp:simplePos x="0" y="0"/>
            <wp:positionH relativeFrom="page">
              <wp:posOffset>720725</wp:posOffset>
            </wp:positionH>
            <wp:positionV relativeFrom="paragraph">
              <wp:posOffset>305435</wp:posOffset>
            </wp:positionV>
            <wp:extent cx="69215" cy="66675"/>
            <wp:effectExtent l="0" t="0" r="0" b="0"/>
            <wp:wrapTopAndBottom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6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38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0948608" behindDoc="0" locked="0" layoutInCell="1" allowOverlap="1">
            <wp:simplePos x="0" y="0"/>
            <wp:positionH relativeFrom="page">
              <wp:posOffset>859790</wp:posOffset>
            </wp:positionH>
            <wp:positionV relativeFrom="paragraph">
              <wp:posOffset>305435</wp:posOffset>
            </wp:positionV>
            <wp:extent cx="69215" cy="66675"/>
            <wp:effectExtent l="0" t="0" r="0" b="0"/>
            <wp:wrapTopAndBottom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7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041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0950656" behindDoc="0" locked="0" layoutInCell="1" allowOverlap="1">
            <wp:simplePos x="0" y="0"/>
            <wp:positionH relativeFrom="page">
              <wp:posOffset>998855</wp:posOffset>
            </wp:positionH>
            <wp:positionV relativeFrom="paragraph">
              <wp:posOffset>305435</wp:posOffset>
            </wp:positionV>
            <wp:extent cx="69215" cy="66675"/>
            <wp:effectExtent l="0" t="0" r="0" b="0"/>
            <wp:wrapTopAndBottom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8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45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0952704" behindDoc="0" locked="0" layoutInCell="1" allowOverlap="1">
            <wp:simplePos x="0" y="0"/>
            <wp:positionH relativeFrom="page">
              <wp:posOffset>1137920</wp:posOffset>
            </wp:positionH>
            <wp:positionV relativeFrom="paragraph">
              <wp:posOffset>305435</wp:posOffset>
            </wp:positionV>
            <wp:extent cx="69215" cy="66675"/>
            <wp:effectExtent l="0" t="0" r="0" b="0"/>
            <wp:wrapTopAndBottom/>
            <wp:docPr id="1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9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28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0954752" behindDoc="0" locked="0" layoutInCell="1" allowOverlap="1">
            <wp:simplePos x="0" y="0"/>
            <wp:positionH relativeFrom="page">
              <wp:posOffset>1276985</wp:posOffset>
            </wp:positionH>
            <wp:positionV relativeFrom="paragraph">
              <wp:posOffset>305435</wp:posOffset>
            </wp:positionV>
            <wp:extent cx="69215" cy="66675"/>
            <wp:effectExtent l="0" t="0" r="0" b="0"/>
            <wp:wrapTopAndBottom/>
            <wp:docPr id="1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10.pn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45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0956800" behindDoc="0" locked="0" layoutInCell="1" allowOverlap="1">
            <wp:simplePos x="0" y="0"/>
            <wp:positionH relativeFrom="page">
              <wp:posOffset>1416050</wp:posOffset>
            </wp:positionH>
            <wp:positionV relativeFrom="paragraph">
              <wp:posOffset>305435</wp:posOffset>
            </wp:positionV>
            <wp:extent cx="69215" cy="66675"/>
            <wp:effectExtent l="0" t="0" r="0" b="0"/>
            <wp:wrapTopAndBottom/>
            <wp:docPr id="2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11.pn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31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0958848" behindDoc="0" locked="0" layoutInCell="1" allowOverlap="1">
            <wp:simplePos x="0" y="0"/>
            <wp:positionH relativeFrom="page">
              <wp:posOffset>1555115</wp:posOffset>
            </wp:positionH>
            <wp:positionV relativeFrom="paragraph">
              <wp:posOffset>305435</wp:posOffset>
            </wp:positionV>
            <wp:extent cx="69215" cy="66675"/>
            <wp:effectExtent l="0" t="0" r="0" b="0"/>
            <wp:wrapTopAndBottom/>
            <wp:docPr id="2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12.png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24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0960896" behindDoc="0" locked="0" layoutInCell="1" allowOverlap="1">
            <wp:simplePos x="0" y="0"/>
            <wp:positionH relativeFrom="page">
              <wp:posOffset>1694180</wp:posOffset>
            </wp:positionH>
            <wp:positionV relativeFrom="paragraph">
              <wp:posOffset>305435</wp:posOffset>
            </wp:positionV>
            <wp:extent cx="69215" cy="66675"/>
            <wp:effectExtent l="0" t="0" r="0" b="0"/>
            <wp:wrapTopAndBottom/>
            <wp:docPr id="25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13.png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45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0962944" behindDoc="0" locked="0" layoutInCell="1" allowOverlap="1">
            <wp:simplePos x="0" y="0"/>
            <wp:positionH relativeFrom="page">
              <wp:posOffset>1833245</wp:posOffset>
            </wp:positionH>
            <wp:positionV relativeFrom="paragraph">
              <wp:posOffset>305435</wp:posOffset>
            </wp:positionV>
            <wp:extent cx="69215" cy="66675"/>
            <wp:effectExtent l="0" t="0" r="0" b="0"/>
            <wp:wrapTopAndBottom/>
            <wp:docPr id="2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14.png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38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0964992" behindDoc="0" locked="0" layoutInCell="1" allowOverlap="1">
            <wp:simplePos x="0" y="0"/>
            <wp:positionH relativeFrom="page">
              <wp:posOffset>1972310</wp:posOffset>
            </wp:positionH>
            <wp:positionV relativeFrom="paragraph">
              <wp:posOffset>305435</wp:posOffset>
            </wp:positionV>
            <wp:extent cx="69215" cy="66675"/>
            <wp:effectExtent l="0" t="0" r="0" b="0"/>
            <wp:wrapTopAndBottom/>
            <wp:docPr id="2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15.png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52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0967040" behindDoc="0" locked="0" layoutInCell="1" allowOverlap="1">
            <wp:simplePos x="0" y="0"/>
            <wp:positionH relativeFrom="page">
              <wp:posOffset>2112010</wp:posOffset>
            </wp:positionH>
            <wp:positionV relativeFrom="paragraph">
              <wp:posOffset>305435</wp:posOffset>
            </wp:positionV>
            <wp:extent cx="69215" cy="66675"/>
            <wp:effectExtent l="0" t="0" r="0" b="0"/>
            <wp:wrapTopAndBottom/>
            <wp:docPr id="31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16.pn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31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0969088" behindDoc="0" locked="0" layoutInCell="1" allowOverlap="1">
            <wp:simplePos x="0" y="0"/>
            <wp:positionH relativeFrom="page">
              <wp:posOffset>2250440</wp:posOffset>
            </wp:positionH>
            <wp:positionV relativeFrom="paragraph">
              <wp:posOffset>305435</wp:posOffset>
            </wp:positionV>
            <wp:extent cx="69215" cy="66675"/>
            <wp:effectExtent l="0" t="0" r="0" b="0"/>
            <wp:wrapTopAndBottom/>
            <wp:docPr id="33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17.png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24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0971136" behindDoc="0" locked="0" layoutInCell="1" allowOverlap="1">
            <wp:simplePos x="0" y="0"/>
            <wp:positionH relativeFrom="page">
              <wp:posOffset>2389505</wp:posOffset>
            </wp:positionH>
            <wp:positionV relativeFrom="paragraph">
              <wp:posOffset>305435</wp:posOffset>
            </wp:positionV>
            <wp:extent cx="69215" cy="66675"/>
            <wp:effectExtent l="0" t="0" r="0" b="0"/>
            <wp:wrapTopAndBottom/>
            <wp:docPr id="35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18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45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0973184" behindDoc="0" locked="0" layoutInCell="1" allowOverlap="1">
            <wp:simplePos x="0" y="0"/>
            <wp:positionH relativeFrom="page">
              <wp:posOffset>2526665</wp:posOffset>
            </wp:positionH>
            <wp:positionV relativeFrom="paragraph">
              <wp:posOffset>305435</wp:posOffset>
            </wp:positionV>
            <wp:extent cx="69215" cy="66675"/>
            <wp:effectExtent l="0" t="0" r="0" b="0"/>
            <wp:wrapTopAndBottom/>
            <wp:docPr id="37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19.png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52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0975232" behindDoc="0" locked="0" layoutInCell="1" allowOverlap="1">
            <wp:simplePos x="0" y="0"/>
            <wp:positionH relativeFrom="page">
              <wp:posOffset>2665730</wp:posOffset>
            </wp:positionH>
            <wp:positionV relativeFrom="paragraph">
              <wp:posOffset>305435</wp:posOffset>
            </wp:positionV>
            <wp:extent cx="69215" cy="66675"/>
            <wp:effectExtent l="0" t="0" r="0" b="0"/>
            <wp:wrapTopAndBottom/>
            <wp:docPr id="39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20.png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45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0977280" behindDoc="0" locked="0" layoutInCell="1" allowOverlap="1">
            <wp:simplePos x="0" y="0"/>
            <wp:positionH relativeFrom="page">
              <wp:posOffset>2804795</wp:posOffset>
            </wp:positionH>
            <wp:positionV relativeFrom="paragraph">
              <wp:posOffset>305435</wp:posOffset>
            </wp:positionV>
            <wp:extent cx="69215" cy="66675"/>
            <wp:effectExtent l="0" t="0" r="0" b="0"/>
            <wp:wrapTopAndBottom/>
            <wp:docPr id="41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age21.png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45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0979328" behindDoc="0" locked="0" layoutInCell="1" allowOverlap="1">
            <wp:simplePos x="0" y="0"/>
            <wp:positionH relativeFrom="page">
              <wp:posOffset>2943860</wp:posOffset>
            </wp:positionH>
            <wp:positionV relativeFrom="paragraph">
              <wp:posOffset>305435</wp:posOffset>
            </wp:positionV>
            <wp:extent cx="69215" cy="66675"/>
            <wp:effectExtent l="0" t="0" r="0" b="0"/>
            <wp:wrapTopAndBottom/>
            <wp:docPr id="43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image22.png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28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0981376" behindDoc="0" locked="0" layoutInCell="1" allowOverlap="1">
            <wp:simplePos x="0" y="0"/>
            <wp:positionH relativeFrom="page">
              <wp:posOffset>3082925</wp:posOffset>
            </wp:positionH>
            <wp:positionV relativeFrom="paragraph">
              <wp:posOffset>305435</wp:posOffset>
            </wp:positionV>
            <wp:extent cx="69215" cy="66675"/>
            <wp:effectExtent l="0" t="0" r="0" b="0"/>
            <wp:wrapTopAndBottom/>
            <wp:docPr id="45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image23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28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0983424" behindDoc="0" locked="0" layoutInCell="1" allowOverlap="1">
            <wp:simplePos x="0" y="0"/>
            <wp:positionH relativeFrom="page">
              <wp:posOffset>3221990</wp:posOffset>
            </wp:positionH>
            <wp:positionV relativeFrom="paragraph">
              <wp:posOffset>305435</wp:posOffset>
            </wp:positionV>
            <wp:extent cx="69215" cy="66675"/>
            <wp:effectExtent l="0" t="0" r="0" b="0"/>
            <wp:wrapTopAndBottom/>
            <wp:docPr id="47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image24.png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45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0985472" behindDoc="0" locked="0" layoutInCell="1" allowOverlap="1">
            <wp:simplePos x="0" y="0"/>
            <wp:positionH relativeFrom="page">
              <wp:posOffset>3361055</wp:posOffset>
            </wp:positionH>
            <wp:positionV relativeFrom="paragraph">
              <wp:posOffset>305435</wp:posOffset>
            </wp:positionV>
            <wp:extent cx="69215" cy="66675"/>
            <wp:effectExtent l="0" t="0" r="0" b="0"/>
            <wp:wrapTopAndBottom/>
            <wp:docPr id="49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image25.png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38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0987520" behindDoc="0" locked="0" layoutInCell="1" allowOverlap="1">
            <wp:simplePos x="0" y="0"/>
            <wp:positionH relativeFrom="page">
              <wp:posOffset>3500120</wp:posOffset>
            </wp:positionH>
            <wp:positionV relativeFrom="paragraph">
              <wp:posOffset>305435</wp:posOffset>
            </wp:positionV>
            <wp:extent cx="69215" cy="66675"/>
            <wp:effectExtent l="0" t="0" r="0" b="0"/>
            <wp:wrapTopAndBottom/>
            <wp:docPr id="51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image26.png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041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0989568" behindDoc="0" locked="0" layoutInCell="1" allowOverlap="1">
            <wp:simplePos x="0" y="0"/>
            <wp:positionH relativeFrom="page">
              <wp:posOffset>3639185</wp:posOffset>
            </wp:positionH>
            <wp:positionV relativeFrom="paragraph">
              <wp:posOffset>305435</wp:posOffset>
            </wp:positionV>
            <wp:extent cx="69215" cy="66675"/>
            <wp:effectExtent l="0" t="0" r="0" b="0"/>
            <wp:wrapTopAndBottom/>
            <wp:docPr id="53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image27.png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45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0991616" behindDoc="0" locked="0" layoutInCell="1" allowOverlap="1">
            <wp:simplePos x="0" y="0"/>
            <wp:positionH relativeFrom="page">
              <wp:posOffset>3778250</wp:posOffset>
            </wp:positionH>
            <wp:positionV relativeFrom="paragraph">
              <wp:posOffset>305435</wp:posOffset>
            </wp:positionV>
            <wp:extent cx="69215" cy="66675"/>
            <wp:effectExtent l="0" t="0" r="0" b="0"/>
            <wp:wrapTopAndBottom/>
            <wp:docPr id="55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image28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28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0993664" behindDoc="0" locked="0" layoutInCell="1" allowOverlap="1">
            <wp:simplePos x="0" y="0"/>
            <wp:positionH relativeFrom="page">
              <wp:posOffset>3917950</wp:posOffset>
            </wp:positionH>
            <wp:positionV relativeFrom="paragraph">
              <wp:posOffset>305435</wp:posOffset>
            </wp:positionV>
            <wp:extent cx="69215" cy="66675"/>
            <wp:effectExtent l="0" t="0" r="0" b="0"/>
            <wp:wrapTopAndBottom/>
            <wp:docPr id="57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image29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45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0995712" behindDoc="0" locked="0" layoutInCell="1" allowOverlap="1">
            <wp:simplePos x="0" y="0"/>
            <wp:positionH relativeFrom="page">
              <wp:posOffset>4057015</wp:posOffset>
            </wp:positionH>
            <wp:positionV relativeFrom="paragraph">
              <wp:posOffset>305435</wp:posOffset>
            </wp:positionV>
            <wp:extent cx="69215" cy="66675"/>
            <wp:effectExtent l="0" t="0" r="0" b="0"/>
            <wp:wrapTopAndBottom/>
            <wp:docPr id="59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image30.png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31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0997760" behindDoc="0" locked="0" layoutInCell="1" allowOverlap="1">
            <wp:simplePos x="0" y="0"/>
            <wp:positionH relativeFrom="page">
              <wp:posOffset>4195445</wp:posOffset>
            </wp:positionH>
            <wp:positionV relativeFrom="paragraph">
              <wp:posOffset>305435</wp:posOffset>
            </wp:positionV>
            <wp:extent cx="69215" cy="66675"/>
            <wp:effectExtent l="0" t="0" r="0" b="0"/>
            <wp:wrapTopAndBottom/>
            <wp:docPr id="61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image31.png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24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0999808" behindDoc="0" locked="0" layoutInCell="1" allowOverlap="1">
            <wp:simplePos x="0" y="0"/>
            <wp:positionH relativeFrom="page">
              <wp:posOffset>4334510</wp:posOffset>
            </wp:positionH>
            <wp:positionV relativeFrom="paragraph">
              <wp:posOffset>305435</wp:posOffset>
            </wp:positionV>
            <wp:extent cx="69215" cy="66675"/>
            <wp:effectExtent l="0" t="0" r="0" b="0"/>
            <wp:wrapTopAndBottom/>
            <wp:docPr id="63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image3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45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001856" behindDoc="0" locked="0" layoutInCell="1" allowOverlap="1">
            <wp:simplePos x="0" y="0"/>
            <wp:positionH relativeFrom="page">
              <wp:posOffset>4474210</wp:posOffset>
            </wp:positionH>
            <wp:positionV relativeFrom="paragraph">
              <wp:posOffset>305435</wp:posOffset>
            </wp:positionV>
            <wp:extent cx="69215" cy="66675"/>
            <wp:effectExtent l="0" t="0" r="0" b="0"/>
            <wp:wrapTopAndBottom/>
            <wp:docPr id="65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image33.png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38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003904" behindDoc="0" locked="0" layoutInCell="1" allowOverlap="1">
            <wp:simplePos x="0" y="0"/>
            <wp:positionH relativeFrom="page">
              <wp:posOffset>4613275</wp:posOffset>
            </wp:positionH>
            <wp:positionV relativeFrom="paragraph">
              <wp:posOffset>305435</wp:posOffset>
            </wp:positionV>
            <wp:extent cx="69215" cy="66675"/>
            <wp:effectExtent l="0" t="0" r="0" b="0"/>
            <wp:wrapTopAndBottom/>
            <wp:docPr id="67" name="image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image34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52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005952" behindDoc="0" locked="0" layoutInCell="1" allowOverlap="1">
            <wp:simplePos x="0" y="0"/>
            <wp:positionH relativeFrom="page">
              <wp:posOffset>4752340</wp:posOffset>
            </wp:positionH>
            <wp:positionV relativeFrom="paragraph">
              <wp:posOffset>305435</wp:posOffset>
            </wp:positionV>
            <wp:extent cx="69215" cy="66675"/>
            <wp:effectExtent l="0" t="0" r="0" b="0"/>
            <wp:wrapTopAndBottom/>
            <wp:docPr id="69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image35.png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31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008000" behindDoc="0" locked="0" layoutInCell="1" allowOverlap="1">
            <wp:simplePos x="0" y="0"/>
            <wp:positionH relativeFrom="page">
              <wp:posOffset>4891405</wp:posOffset>
            </wp:positionH>
            <wp:positionV relativeFrom="paragraph">
              <wp:posOffset>305435</wp:posOffset>
            </wp:positionV>
            <wp:extent cx="69215" cy="66675"/>
            <wp:effectExtent l="0" t="0" r="0" b="0"/>
            <wp:wrapTopAndBottom/>
            <wp:docPr id="71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image36.png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24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010048" behindDoc="0" locked="0" layoutInCell="1" allowOverlap="1">
            <wp:simplePos x="0" y="0"/>
            <wp:positionH relativeFrom="page">
              <wp:posOffset>5030470</wp:posOffset>
            </wp:positionH>
            <wp:positionV relativeFrom="paragraph">
              <wp:posOffset>305435</wp:posOffset>
            </wp:positionV>
            <wp:extent cx="69215" cy="66675"/>
            <wp:effectExtent l="0" t="0" r="0" b="0"/>
            <wp:wrapTopAndBottom/>
            <wp:docPr id="73" name="image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image37.png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45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012096" behindDoc="0" locked="0" layoutInCell="1" allowOverlap="1">
            <wp:simplePos x="0" y="0"/>
            <wp:positionH relativeFrom="page">
              <wp:posOffset>5166995</wp:posOffset>
            </wp:positionH>
            <wp:positionV relativeFrom="paragraph">
              <wp:posOffset>305435</wp:posOffset>
            </wp:positionV>
            <wp:extent cx="69215" cy="66675"/>
            <wp:effectExtent l="0" t="0" r="0" b="0"/>
            <wp:wrapTopAndBottom/>
            <wp:docPr id="75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image38.png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52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014144" behindDoc="0" locked="0" layoutInCell="1" allowOverlap="1">
            <wp:simplePos x="0" y="0"/>
            <wp:positionH relativeFrom="page">
              <wp:posOffset>5306060</wp:posOffset>
            </wp:positionH>
            <wp:positionV relativeFrom="paragraph">
              <wp:posOffset>305435</wp:posOffset>
            </wp:positionV>
            <wp:extent cx="69215" cy="66675"/>
            <wp:effectExtent l="0" t="0" r="0" b="0"/>
            <wp:wrapTopAndBottom/>
            <wp:docPr id="77" name="image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image39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45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016192" behindDoc="0" locked="0" layoutInCell="1" allowOverlap="1">
            <wp:simplePos x="0" y="0"/>
            <wp:positionH relativeFrom="page">
              <wp:posOffset>5445760</wp:posOffset>
            </wp:positionH>
            <wp:positionV relativeFrom="paragraph">
              <wp:posOffset>305435</wp:posOffset>
            </wp:positionV>
            <wp:extent cx="69215" cy="66675"/>
            <wp:effectExtent l="0" t="0" r="0" b="0"/>
            <wp:wrapTopAndBottom/>
            <wp:docPr id="79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image40.png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45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018240" behindDoc="0" locked="0" layoutInCell="1" allowOverlap="1">
            <wp:simplePos x="0" y="0"/>
            <wp:positionH relativeFrom="page">
              <wp:posOffset>5584190</wp:posOffset>
            </wp:positionH>
            <wp:positionV relativeFrom="paragraph">
              <wp:posOffset>305435</wp:posOffset>
            </wp:positionV>
            <wp:extent cx="69215" cy="66675"/>
            <wp:effectExtent l="0" t="0" r="0" b="0"/>
            <wp:wrapTopAndBottom/>
            <wp:docPr id="81" name="image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image41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28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020288" behindDoc="0" locked="0" layoutInCell="1" allowOverlap="1">
            <wp:simplePos x="0" y="0"/>
            <wp:positionH relativeFrom="page">
              <wp:posOffset>5723255</wp:posOffset>
            </wp:positionH>
            <wp:positionV relativeFrom="paragraph">
              <wp:posOffset>305435</wp:posOffset>
            </wp:positionV>
            <wp:extent cx="69215" cy="66675"/>
            <wp:effectExtent l="0" t="0" r="0" b="0"/>
            <wp:wrapTopAndBottom/>
            <wp:docPr id="83" name="image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image42.png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28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022336" behindDoc="0" locked="0" layoutInCell="1" allowOverlap="1">
            <wp:simplePos x="0" y="0"/>
            <wp:positionH relativeFrom="page">
              <wp:posOffset>5862955</wp:posOffset>
            </wp:positionH>
            <wp:positionV relativeFrom="paragraph">
              <wp:posOffset>305435</wp:posOffset>
            </wp:positionV>
            <wp:extent cx="69215" cy="66675"/>
            <wp:effectExtent l="0" t="0" r="0" b="0"/>
            <wp:wrapTopAndBottom/>
            <wp:docPr id="85" name="image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image43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45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024384" behindDoc="0" locked="0" layoutInCell="1" allowOverlap="1">
            <wp:simplePos x="0" y="0"/>
            <wp:positionH relativeFrom="page">
              <wp:posOffset>6002020</wp:posOffset>
            </wp:positionH>
            <wp:positionV relativeFrom="paragraph">
              <wp:posOffset>305435</wp:posOffset>
            </wp:positionV>
            <wp:extent cx="69215" cy="66675"/>
            <wp:effectExtent l="0" t="0" r="0" b="0"/>
            <wp:wrapTopAndBottom/>
            <wp:docPr id="87" name="image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image44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38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026432" behindDoc="0" locked="0" layoutInCell="1" allowOverlap="1">
            <wp:simplePos x="0" y="0"/>
            <wp:positionH relativeFrom="page">
              <wp:posOffset>6141085</wp:posOffset>
            </wp:positionH>
            <wp:positionV relativeFrom="paragraph">
              <wp:posOffset>305435</wp:posOffset>
            </wp:positionV>
            <wp:extent cx="69215" cy="66675"/>
            <wp:effectExtent l="0" t="0" r="0" b="0"/>
            <wp:wrapTopAndBottom/>
            <wp:docPr id="89" name="image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image45.png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041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028480" behindDoc="0" locked="0" layoutInCell="1" allowOverlap="1">
            <wp:simplePos x="0" y="0"/>
            <wp:positionH relativeFrom="page">
              <wp:posOffset>6280150</wp:posOffset>
            </wp:positionH>
            <wp:positionV relativeFrom="paragraph">
              <wp:posOffset>305435</wp:posOffset>
            </wp:positionV>
            <wp:extent cx="69215" cy="66675"/>
            <wp:effectExtent l="0" t="0" r="0" b="0"/>
            <wp:wrapTopAndBottom/>
            <wp:docPr id="91" name="image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image46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45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030528" behindDoc="0" locked="0" layoutInCell="1" allowOverlap="1">
            <wp:simplePos x="0" y="0"/>
            <wp:positionH relativeFrom="page">
              <wp:posOffset>6419215</wp:posOffset>
            </wp:positionH>
            <wp:positionV relativeFrom="paragraph">
              <wp:posOffset>305435</wp:posOffset>
            </wp:positionV>
            <wp:extent cx="69215" cy="66675"/>
            <wp:effectExtent l="0" t="0" r="0" b="0"/>
            <wp:wrapTopAndBottom/>
            <wp:docPr id="93" name="image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image47.png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28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032576" behindDoc="0" locked="0" layoutInCell="1" allowOverlap="1">
            <wp:simplePos x="0" y="0"/>
            <wp:positionH relativeFrom="page">
              <wp:posOffset>6558280</wp:posOffset>
            </wp:positionH>
            <wp:positionV relativeFrom="paragraph">
              <wp:posOffset>305435</wp:posOffset>
            </wp:positionV>
            <wp:extent cx="69215" cy="66675"/>
            <wp:effectExtent l="0" t="0" r="0" b="0"/>
            <wp:wrapTopAndBottom/>
            <wp:docPr id="95" name="image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image48.pn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45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034624" behindDoc="0" locked="0" layoutInCell="1" allowOverlap="1">
            <wp:simplePos x="0" y="0"/>
            <wp:positionH relativeFrom="page">
              <wp:posOffset>6697345</wp:posOffset>
            </wp:positionH>
            <wp:positionV relativeFrom="paragraph">
              <wp:posOffset>305435</wp:posOffset>
            </wp:positionV>
            <wp:extent cx="69215" cy="66675"/>
            <wp:effectExtent l="0" t="0" r="0" b="0"/>
            <wp:wrapTopAndBottom/>
            <wp:docPr id="97" name="image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image49.pn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31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036672" behindDoc="0" locked="0" layoutInCell="1" allowOverlap="1">
            <wp:simplePos x="0" y="0"/>
            <wp:positionH relativeFrom="page">
              <wp:posOffset>6836410</wp:posOffset>
            </wp:positionH>
            <wp:positionV relativeFrom="paragraph">
              <wp:posOffset>305435</wp:posOffset>
            </wp:positionV>
            <wp:extent cx="69215" cy="66675"/>
            <wp:effectExtent l="0" t="0" r="0" b="0"/>
            <wp:wrapTopAndBottom/>
            <wp:docPr id="99" name="image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image50.png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24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038720" behindDoc="0" locked="0" layoutInCell="1" allowOverlap="1">
            <wp:simplePos x="0" y="0"/>
            <wp:positionH relativeFrom="page">
              <wp:posOffset>6975475</wp:posOffset>
            </wp:positionH>
            <wp:positionV relativeFrom="paragraph">
              <wp:posOffset>305435</wp:posOffset>
            </wp:positionV>
            <wp:extent cx="69215" cy="66675"/>
            <wp:effectExtent l="0" t="0" r="0" b="0"/>
            <wp:wrapTopAndBottom/>
            <wp:docPr id="101" name="image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image51.png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45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040768" behindDoc="0" locked="0" layoutInCell="1" allowOverlap="1">
            <wp:simplePos x="0" y="0"/>
            <wp:positionH relativeFrom="page">
              <wp:posOffset>7114540</wp:posOffset>
            </wp:positionH>
            <wp:positionV relativeFrom="paragraph">
              <wp:posOffset>305435</wp:posOffset>
            </wp:positionV>
            <wp:extent cx="69215" cy="66675"/>
            <wp:effectExtent l="0" t="0" r="0" b="0"/>
            <wp:wrapTopAndBottom/>
            <wp:docPr id="103" name="image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image52.png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38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042816" behindDoc="0" locked="0" layoutInCell="1" allowOverlap="1">
            <wp:simplePos x="0" y="0"/>
            <wp:positionH relativeFrom="page">
              <wp:posOffset>7253605</wp:posOffset>
            </wp:positionH>
            <wp:positionV relativeFrom="paragraph">
              <wp:posOffset>305435</wp:posOffset>
            </wp:positionV>
            <wp:extent cx="69215" cy="66675"/>
            <wp:effectExtent l="0" t="0" r="0" b="0"/>
            <wp:wrapTopAndBottom/>
            <wp:docPr id="105" name="image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image53.png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52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044864" behindDoc="0" locked="0" layoutInCell="1" allowOverlap="1">
            <wp:simplePos x="0" y="0"/>
            <wp:positionH relativeFrom="page">
              <wp:posOffset>7392670</wp:posOffset>
            </wp:positionH>
            <wp:positionV relativeFrom="paragraph">
              <wp:posOffset>305435</wp:posOffset>
            </wp:positionV>
            <wp:extent cx="69215" cy="66675"/>
            <wp:effectExtent l="0" t="0" r="0" b="0"/>
            <wp:wrapTopAndBottom/>
            <wp:docPr id="107" name="image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image54.pn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31" cy="6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33DB7" w:rsidRDefault="00FC090F">
      <w:pPr>
        <w:pStyle w:val="BodyText"/>
        <w:spacing w:before="12"/>
        <w:rPr>
          <w:rFonts w:ascii="Lucida Sans Unicode"/>
          <w:i w:val="0"/>
          <w:sz w:val="28"/>
        </w:rPr>
      </w:pPr>
      <w:r>
        <w:rPr>
          <w:color w:val="BB77AA"/>
          <w:w w:val="110"/>
        </w:rPr>
        <w:t>.</w:t>
      </w:r>
    </w:p>
    <w:p w:rsidR="00833DB7" w:rsidRDefault="00833DB7">
      <w:pPr>
        <w:pStyle w:val="BodyText"/>
        <w:rPr>
          <w:sz w:val="20"/>
        </w:rPr>
      </w:pPr>
    </w:p>
    <w:p w:rsidR="00833DB7" w:rsidRDefault="00833DB7">
      <w:pPr>
        <w:pStyle w:val="BodyText"/>
        <w:spacing w:before="8"/>
        <w:rPr>
          <w:sz w:val="21"/>
        </w:rPr>
      </w:pPr>
    </w:p>
    <w:p w:rsidR="00833DB7" w:rsidRDefault="00833DB7">
      <w:pPr>
        <w:pStyle w:val="BodyText"/>
        <w:spacing w:before="8"/>
        <w:rPr>
          <w:sz w:val="21"/>
        </w:rPr>
      </w:pPr>
    </w:p>
    <w:p w:rsidR="00833DB7" w:rsidRDefault="00833DB7">
      <w:pPr>
        <w:pStyle w:val="BodyText"/>
        <w:spacing w:before="8"/>
        <w:rPr>
          <w:sz w:val="21"/>
        </w:rPr>
      </w:pPr>
    </w:p>
    <w:p w:rsidR="00833DB7" w:rsidRDefault="00833DB7">
      <w:pPr>
        <w:pStyle w:val="BodyText"/>
        <w:spacing w:before="8"/>
        <w:rPr>
          <w:sz w:val="21"/>
        </w:rPr>
      </w:pPr>
    </w:p>
    <w:p w:rsidR="00833DB7" w:rsidRDefault="00833DB7">
      <w:pPr>
        <w:pStyle w:val="BodyText"/>
        <w:spacing w:before="8"/>
        <w:rPr>
          <w:sz w:val="21"/>
        </w:rPr>
      </w:pPr>
    </w:p>
    <w:p w:rsidR="00833DB7" w:rsidRDefault="00833DB7">
      <w:pPr>
        <w:pStyle w:val="BodyText"/>
        <w:spacing w:before="8"/>
        <w:rPr>
          <w:sz w:val="21"/>
        </w:rPr>
      </w:pPr>
    </w:p>
    <w:p w:rsidR="00833DB7" w:rsidRDefault="00833DB7">
      <w:pPr>
        <w:pStyle w:val="BodyText"/>
        <w:spacing w:before="8"/>
        <w:rPr>
          <w:sz w:val="21"/>
        </w:rPr>
      </w:pPr>
    </w:p>
    <w:p w:rsidR="00833DB7" w:rsidRDefault="00833DB7">
      <w:pPr>
        <w:pStyle w:val="BodyText"/>
        <w:spacing w:before="8"/>
        <w:rPr>
          <w:sz w:val="21"/>
        </w:rPr>
      </w:pPr>
    </w:p>
    <w:p w:rsidR="00833DB7" w:rsidRDefault="00833DB7">
      <w:pPr>
        <w:pStyle w:val="BodyText"/>
        <w:spacing w:before="8"/>
        <w:rPr>
          <w:sz w:val="21"/>
        </w:rPr>
      </w:pPr>
    </w:p>
    <w:p w:rsidR="00833DB7" w:rsidRDefault="00833DB7">
      <w:pPr>
        <w:pStyle w:val="BodyText"/>
        <w:spacing w:before="8"/>
        <w:rPr>
          <w:sz w:val="21"/>
        </w:rPr>
      </w:pPr>
    </w:p>
    <w:p w:rsidR="00833DB7" w:rsidRDefault="00833DB7">
      <w:pPr>
        <w:pStyle w:val="BodyText"/>
        <w:spacing w:before="8"/>
        <w:rPr>
          <w:sz w:val="21"/>
        </w:rPr>
      </w:pPr>
    </w:p>
    <w:p w:rsidR="00833DB7" w:rsidRDefault="00833DB7">
      <w:pPr>
        <w:pStyle w:val="BodyText"/>
        <w:spacing w:before="8"/>
        <w:rPr>
          <w:sz w:val="21"/>
        </w:rPr>
      </w:pPr>
    </w:p>
    <w:p w:rsidR="00833DB7" w:rsidRDefault="00833DB7">
      <w:pPr>
        <w:pStyle w:val="BodyText"/>
        <w:spacing w:before="8"/>
        <w:rPr>
          <w:sz w:val="21"/>
        </w:rPr>
      </w:pPr>
    </w:p>
    <w:p w:rsidR="00833DB7" w:rsidRDefault="00833DB7">
      <w:pPr>
        <w:pStyle w:val="BodyText"/>
        <w:spacing w:before="8"/>
        <w:rPr>
          <w:sz w:val="21"/>
        </w:rPr>
      </w:pPr>
    </w:p>
    <w:p w:rsidR="00833DB7" w:rsidRDefault="00833DB7">
      <w:pPr>
        <w:pStyle w:val="BodyText"/>
        <w:spacing w:before="8"/>
        <w:rPr>
          <w:sz w:val="21"/>
        </w:rPr>
      </w:pPr>
    </w:p>
    <w:p w:rsidR="00833DB7" w:rsidRDefault="00833DB7">
      <w:pPr>
        <w:pStyle w:val="BodyText"/>
        <w:spacing w:before="8"/>
        <w:rPr>
          <w:sz w:val="21"/>
        </w:rPr>
      </w:pPr>
    </w:p>
    <w:p w:rsidR="00833DB7" w:rsidRDefault="00833DB7">
      <w:pPr>
        <w:pStyle w:val="BodyText"/>
        <w:spacing w:before="8"/>
        <w:rPr>
          <w:sz w:val="21"/>
        </w:rPr>
      </w:pPr>
    </w:p>
    <w:p w:rsidR="00833DB7" w:rsidRDefault="00833DB7">
      <w:pPr>
        <w:pStyle w:val="BodyText"/>
        <w:spacing w:before="8"/>
        <w:rPr>
          <w:sz w:val="21"/>
        </w:rPr>
      </w:pPr>
    </w:p>
    <w:p w:rsidR="00833DB7" w:rsidRDefault="00833DB7">
      <w:pPr>
        <w:pStyle w:val="BodyText"/>
        <w:spacing w:before="8"/>
        <w:rPr>
          <w:sz w:val="21"/>
        </w:rPr>
      </w:pPr>
    </w:p>
    <w:p w:rsidR="00833DB7" w:rsidRDefault="00833DB7">
      <w:pPr>
        <w:pStyle w:val="BodyText"/>
        <w:spacing w:before="8"/>
        <w:rPr>
          <w:sz w:val="21"/>
        </w:rPr>
      </w:pPr>
    </w:p>
    <w:p w:rsidR="00833DB7" w:rsidRDefault="00833DB7">
      <w:pPr>
        <w:pStyle w:val="BodyText"/>
        <w:spacing w:before="8"/>
        <w:rPr>
          <w:sz w:val="21"/>
        </w:rPr>
      </w:pPr>
    </w:p>
    <w:p w:rsidR="00833DB7" w:rsidRDefault="00833DB7">
      <w:pPr>
        <w:pStyle w:val="BodyText"/>
        <w:spacing w:before="8"/>
        <w:rPr>
          <w:sz w:val="21"/>
        </w:rPr>
      </w:pPr>
    </w:p>
    <w:p w:rsidR="00833DB7" w:rsidRDefault="00833DB7">
      <w:pPr>
        <w:pStyle w:val="BodyText"/>
        <w:spacing w:before="8"/>
        <w:rPr>
          <w:sz w:val="21"/>
        </w:rPr>
      </w:pPr>
    </w:p>
    <w:p w:rsidR="00833DB7" w:rsidRDefault="00833DB7">
      <w:pPr>
        <w:pStyle w:val="BodyText"/>
        <w:spacing w:before="8"/>
        <w:rPr>
          <w:sz w:val="21"/>
        </w:rPr>
      </w:pPr>
    </w:p>
    <w:p w:rsidR="00833DB7" w:rsidRDefault="00833DB7">
      <w:pPr>
        <w:pStyle w:val="BodyText"/>
        <w:spacing w:before="8"/>
        <w:rPr>
          <w:sz w:val="21"/>
        </w:rPr>
      </w:pPr>
    </w:p>
    <w:p w:rsidR="00833DB7" w:rsidRDefault="00833DB7">
      <w:pPr>
        <w:pStyle w:val="BodyText"/>
        <w:spacing w:before="8"/>
        <w:rPr>
          <w:sz w:val="21"/>
        </w:rPr>
      </w:pPr>
    </w:p>
    <w:p w:rsidR="00833DB7" w:rsidRDefault="00833DB7">
      <w:pPr>
        <w:pStyle w:val="BodyText"/>
        <w:spacing w:before="8"/>
        <w:rPr>
          <w:sz w:val="21"/>
        </w:rPr>
      </w:pPr>
    </w:p>
    <w:p w:rsidR="00833DB7" w:rsidRDefault="00833DB7">
      <w:pPr>
        <w:pStyle w:val="BodyText"/>
        <w:spacing w:before="8"/>
        <w:rPr>
          <w:sz w:val="21"/>
        </w:rPr>
      </w:pPr>
    </w:p>
    <w:p w:rsidR="00833DB7" w:rsidRDefault="00833DB7">
      <w:pPr>
        <w:pStyle w:val="BodyText"/>
        <w:spacing w:before="8"/>
        <w:rPr>
          <w:sz w:val="21"/>
        </w:rPr>
      </w:pPr>
    </w:p>
    <w:p w:rsidR="00833DB7" w:rsidRDefault="00833DB7">
      <w:pPr>
        <w:pStyle w:val="BodyText"/>
        <w:spacing w:before="8"/>
        <w:rPr>
          <w:sz w:val="21"/>
        </w:rPr>
      </w:pPr>
    </w:p>
    <w:p w:rsidR="00833DB7" w:rsidRDefault="00833DB7">
      <w:pPr>
        <w:pStyle w:val="BodyText"/>
        <w:spacing w:before="8"/>
        <w:rPr>
          <w:sz w:val="21"/>
        </w:rPr>
      </w:pPr>
    </w:p>
    <w:p w:rsidR="00833DB7" w:rsidRDefault="00833DB7">
      <w:pPr>
        <w:pStyle w:val="BodyText"/>
        <w:spacing w:before="8"/>
        <w:rPr>
          <w:sz w:val="21"/>
        </w:rPr>
      </w:pPr>
    </w:p>
    <w:p w:rsidR="00833DB7" w:rsidRDefault="00833DB7">
      <w:pPr>
        <w:pStyle w:val="BodyText"/>
        <w:spacing w:before="8"/>
        <w:rPr>
          <w:sz w:val="21"/>
        </w:rPr>
      </w:pPr>
    </w:p>
    <w:p w:rsidR="00833DB7" w:rsidRDefault="00833DB7">
      <w:pPr>
        <w:pStyle w:val="BodyText"/>
        <w:spacing w:before="8"/>
        <w:rPr>
          <w:sz w:val="21"/>
        </w:rPr>
      </w:pPr>
    </w:p>
    <w:p w:rsidR="00833DB7" w:rsidRDefault="00833DB7">
      <w:pPr>
        <w:pStyle w:val="BodyText"/>
        <w:spacing w:before="8"/>
        <w:rPr>
          <w:sz w:val="21"/>
        </w:rPr>
      </w:pPr>
    </w:p>
    <w:p w:rsidR="00833DB7" w:rsidRDefault="00833DB7">
      <w:pPr>
        <w:pStyle w:val="BodyText"/>
        <w:spacing w:before="8"/>
        <w:rPr>
          <w:sz w:val="21"/>
        </w:rPr>
      </w:pPr>
    </w:p>
    <w:p w:rsidR="00833DB7" w:rsidRDefault="00833DB7">
      <w:pPr>
        <w:pStyle w:val="BodyText"/>
        <w:spacing w:before="8"/>
        <w:rPr>
          <w:sz w:val="21"/>
        </w:rPr>
      </w:pPr>
    </w:p>
    <w:p w:rsidR="00833DB7" w:rsidRDefault="00833DB7">
      <w:pPr>
        <w:pStyle w:val="BodyText"/>
        <w:spacing w:before="8"/>
        <w:rPr>
          <w:sz w:val="21"/>
        </w:rPr>
      </w:pPr>
    </w:p>
    <w:sectPr w:rsidR="00833DB7">
      <w:type w:val="continuous"/>
      <w:pgSz w:w="11900" w:h="16840"/>
      <w:pgMar w:top="1600" w:right="0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3Font_3">
    <w:altName w:val="Cambria"/>
    <w:charset w:val="00"/>
    <w:family w:val="swiss"/>
    <w:pitch w:val="default"/>
    <w:sig w:usb0="00000000" w:usb1="00000000" w:usb2="00000000" w:usb3="00000000" w:csb0="00000001" w:csb1="00000000"/>
  </w:font>
  <w:font w:name="Lucida Sans">
    <w:panose1 w:val="020B0602030504020204"/>
    <w:charset w:val="00"/>
    <w:family w:val="auto"/>
    <w:pitch w:val="variable"/>
    <w:sig w:usb0="00000003" w:usb1="00000000" w:usb2="00000000" w:usb3="00000000" w:csb0="00000001" w:csb1="00000000"/>
  </w:font>
  <w:font w:name="T3Font_0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00"/>
    <w:family w:val="auto"/>
    <w:pitch w:val="variable"/>
    <w:sig w:usb0="80000AFF" w:usb1="0000396B" w:usb2="00000000" w:usb3="00000000" w:csb0="000000BF" w:csb1="00000000"/>
  </w:font>
  <w:font w:name="宋体">
    <w:charset w:val="50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AE6E03"/>
    <w:multiLevelType w:val="multilevel"/>
    <w:tmpl w:val="32AE6E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85C"/>
    <w:rsid w:val="000C1A58"/>
    <w:rsid w:val="00513C98"/>
    <w:rsid w:val="0068185C"/>
    <w:rsid w:val="00705664"/>
    <w:rsid w:val="00810C18"/>
    <w:rsid w:val="00833DB7"/>
    <w:rsid w:val="00A03504"/>
    <w:rsid w:val="00A67971"/>
    <w:rsid w:val="00A90718"/>
    <w:rsid w:val="00B43A57"/>
    <w:rsid w:val="00C63102"/>
    <w:rsid w:val="00D42304"/>
    <w:rsid w:val="00DC6D6D"/>
    <w:rsid w:val="00F71256"/>
    <w:rsid w:val="00F84A06"/>
    <w:rsid w:val="00FA6E21"/>
    <w:rsid w:val="00FC090F"/>
    <w:rsid w:val="5CA82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</w:pPr>
    <w:rPr>
      <w:rFonts w:ascii="Arial" w:eastAsia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i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table" w:styleId="TableGrid">
    <w:name w:val="Table Grid"/>
    <w:basedOn w:val="TableNormal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HeaderChar">
    <w:name w:val="Header Char"/>
    <w:basedOn w:val="DefaultParagraphFont"/>
    <w:link w:val="Header"/>
    <w:uiPriority w:val="99"/>
    <w:rPr>
      <w:rFonts w:ascii="Arial" w:eastAsia="Arial" w:hAnsi="Arial" w:cs="Arial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Arial" w:hAnsi="Arial" w:cs="Arial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</w:pPr>
    <w:rPr>
      <w:rFonts w:ascii="Arial" w:eastAsia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i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table" w:styleId="TableGrid">
    <w:name w:val="Table Grid"/>
    <w:basedOn w:val="TableNormal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HeaderChar">
    <w:name w:val="Header Char"/>
    <w:basedOn w:val="DefaultParagraphFont"/>
    <w:link w:val="Header"/>
    <w:uiPriority w:val="99"/>
    <w:rPr>
      <w:rFonts w:ascii="Arial" w:eastAsia="Arial" w:hAnsi="Arial" w:cs="Arial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image" Target="media/image14.png"/><Relationship Id="rId21" Type="http://schemas.openxmlformats.org/officeDocument/2006/relationships/image" Target="media/image15.png"/><Relationship Id="rId22" Type="http://schemas.openxmlformats.org/officeDocument/2006/relationships/image" Target="media/image16.png"/><Relationship Id="rId23" Type="http://schemas.openxmlformats.org/officeDocument/2006/relationships/image" Target="media/image17.png"/><Relationship Id="rId24" Type="http://schemas.openxmlformats.org/officeDocument/2006/relationships/image" Target="media/image18.png"/><Relationship Id="rId25" Type="http://schemas.openxmlformats.org/officeDocument/2006/relationships/image" Target="media/image19.png"/><Relationship Id="rId26" Type="http://schemas.openxmlformats.org/officeDocument/2006/relationships/image" Target="media/image20.png"/><Relationship Id="rId27" Type="http://schemas.openxmlformats.org/officeDocument/2006/relationships/image" Target="media/image21.png"/><Relationship Id="rId28" Type="http://schemas.openxmlformats.org/officeDocument/2006/relationships/image" Target="media/image22.png"/><Relationship Id="rId29" Type="http://schemas.openxmlformats.org/officeDocument/2006/relationships/image" Target="media/image23.png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30" Type="http://schemas.openxmlformats.org/officeDocument/2006/relationships/image" Target="media/image24.png"/><Relationship Id="rId31" Type="http://schemas.openxmlformats.org/officeDocument/2006/relationships/image" Target="media/image25.png"/><Relationship Id="rId32" Type="http://schemas.openxmlformats.org/officeDocument/2006/relationships/image" Target="media/image26.png"/><Relationship Id="rId9" Type="http://schemas.openxmlformats.org/officeDocument/2006/relationships/image" Target="media/image3.png"/><Relationship Id="rId6" Type="http://schemas.openxmlformats.org/officeDocument/2006/relationships/webSettings" Target="webSettings.xml"/><Relationship Id="rId7" Type="http://schemas.openxmlformats.org/officeDocument/2006/relationships/image" Target="media/image1.png"/><Relationship Id="rId8" Type="http://schemas.openxmlformats.org/officeDocument/2006/relationships/image" Target="media/image2.png"/><Relationship Id="rId33" Type="http://schemas.openxmlformats.org/officeDocument/2006/relationships/fontTable" Target="fontTable.xml"/><Relationship Id="rId34" Type="http://schemas.openxmlformats.org/officeDocument/2006/relationships/theme" Target="theme/theme1.xml"/><Relationship Id="rId10" Type="http://schemas.openxmlformats.org/officeDocument/2006/relationships/image" Target="media/image4.png"/><Relationship Id="rId11" Type="http://schemas.openxmlformats.org/officeDocument/2006/relationships/image" Target="media/image5.png"/><Relationship Id="rId12" Type="http://schemas.openxmlformats.org/officeDocument/2006/relationships/image" Target="media/image6.png"/><Relationship Id="rId13" Type="http://schemas.openxmlformats.org/officeDocument/2006/relationships/image" Target="media/image7.png"/><Relationship Id="rId14" Type="http://schemas.openxmlformats.org/officeDocument/2006/relationships/image" Target="media/image8.png"/><Relationship Id="rId15" Type="http://schemas.openxmlformats.org/officeDocument/2006/relationships/image" Target="media/image9.png"/><Relationship Id="rId16" Type="http://schemas.openxmlformats.org/officeDocument/2006/relationships/image" Target="media/image10.png"/><Relationship Id="rId17" Type="http://schemas.openxmlformats.org/officeDocument/2006/relationships/image" Target="media/image11.png"/><Relationship Id="rId18" Type="http://schemas.openxmlformats.org/officeDocument/2006/relationships/image" Target="media/image12.png"/><Relationship Id="rId19" Type="http://schemas.openxmlformats.org/officeDocument/2006/relationships/image" Target="media/image1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%20HD:Users:Cindy:Dropbox:-Clients:Amy%20Harrop:amy-products:OnePagePP:Upsell2Templates:New%20Templates:Template%20Format:black%20and%20whi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86"/>
    <customShpInfo spid="_x0000_s1187"/>
    <customShpInfo spid="_x0000_s1188"/>
    <customShpInfo spid="_x0000_s1193"/>
    <customShpInfo spid="_x0000_s1194"/>
    <customShpInfo spid="_x0000_s1195"/>
    <customShpInfo spid="_x0000_s1197"/>
    <customShpInfo spid="_x0000_s1199"/>
    <customShpInfo spid="_x0000_s1200"/>
    <customShpInfo spid="_x0000_s1201"/>
    <customShpInfo spid="_x0000_s1202"/>
    <customShpInfo spid="_x0000_s1204"/>
    <customShpInfo spid="_x0000_s1211"/>
    <customShpInfo spid="_x0000_s1212"/>
    <customShpInfo spid="_x0000_s1213"/>
    <customShpInfo spid="_x0000_s1215"/>
    <customShpInfo spid="_x0000_s1216"/>
    <customShpInfo spid="_x0000_s1217"/>
    <customShpInfo spid="_x0000_s118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black and white.dotx</Template>
  <TotalTime>0</TotalTime>
  <Pages>2</Pages>
  <Words>16</Words>
  <Characters>94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Teal and Yellow Vines Middle School Book Report</vt:lpstr>
    </vt:vector>
  </TitlesOfParts>
  <Company>Microsoft</Company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Teal and Yellow Vines Middle School Book Report</dc:title>
  <dc:creator>Cindy</dc:creator>
  <cp:keywords>DACYam3v_-g</cp:keywords>
  <cp:lastModifiedBy>Cindy</cp:lastModifiedBy>
  <cp:revision>1</cp:revision>
  <dcterms:created xsi:type="dcterms:W3CDTF">2017-07-18T01:20:00Z</dcterms:created>
  <dcterms:modified xsi:type="dcterms:W3CDTF">2017-07-18T01:25:00Z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2017-06-14T00:00:00Z</vt:filetime>
  </property>
  <property fmtid="{D5CDD505-2E9C-101B-9397-08002B2CF9AE}" pid="3" name="Creator">
    <vt:lpwstr>Canva</vt:lpwstr>
  </property>
  <property fmtid="{D5CDD505-2E9C-101B-9397-08002B2CF9AE}" pid="4" name="LastSaved">
    <vt:filetime>2017-06-21T00:00:00Z</vt:filetime>
  </property>
  <property fmtid="{D5CDD505-2E9C-101B-9397-08002B2CF9AE}" pid="5" name="KSOProductBuildVer">
    <vt:lpwstr>1033-10.2.0.5871</vt:lpwstr>
  </property>
</Properties>
</file>