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3A27" w:rsidRDefault="00D35FAB">
      <w:pPr>
        <w:tabs>
          <w:tab w:val="left" w:pos="4602"/>
          <w:tab w:val="left" w:pos="9365"/>
        </w:tabs>
        <w:spacing w:before="43"/>
        <w:ind w:left="757"/>
        <w:rPr>
          <w:rFonts w:ascii="Times New Roman"/>
          <w:sz w:val="24"/>
        </w:rPr>
      </w:pPr>
      <w:bookmarkStart w:id="0" w:name="_GoBack"/>
      <w:bookmarkEnd w:id="0"/>
      <w:r>
        <w:rPr>
          <w:rFonts w:ascii="Arial"/>
          <w:w w:val="110"/>
          <w:sz w:val="24"/>
        </w:rPr>
        <w:t>Date:</w:t>
      </w:r>
      <w:r>
        <w:rPr>
          <w:rFonts w:ascii="Times New Roman"/>
          <w:w w:val="110"/>
          <w:sz w:val="24"/>
          <w:u w:val="single"/>
        </w:rPr>
        <w:tab/>
      </w:r>
      <w:r>
        <w:rPr>
          <w:rFonts w:ascii="Arial"/>
          <w:w w:val="110"/>
          <w:sz w:val="24"/>
        </w:rPr>
        <w:t>Location:</w:t>
      </w:r>
      <w:r>
        <w:rPr>
          <w:rFonts w:ascii="Arial"/>
          <w:spacing w:val="-14"/>
          <w:sz w:val="24"/>
        </w:rPr>
        <w:t xml:space="preserve"> </w:t>
      </w:r>
      <w:r>
        <w:rPr>
          <w:rFonts w:ascii="Times New Roman"/>
          <w:sz w:val="24"/>
          <w:u w:val="single"/>
        </w:rPr>
        <w:t xml:space="preserve"> </w:t>
      </w:r>
      <w:r>
        <w:rPr>
          <w:rFonts w:ascii="Times New Roman"/>
          <w:sz w:val="24"/>
          <w:u w:val="single"/>
        </w:rPr>
        <w:tab/>
      </w:r>
    </w:p>
    <w:p w:rsidR="00053A27" w:rsidRDefault="00053A27">
      <w:pPr>
        <w:pStyle w:val="BodyText"/>
        <w:spacing w:before="8"/>
        <w:rPr>
          <w:rFonts w:ascii="Times New Roman"/>
          <w:sz w:val="37"/>
        </w:rPr>
      </w:pPr>
    </w:p>
    <w:p w:rsidR="00053A27" w:rsidRDefault="00494CE0">
      <w:pPr>
        <w:spacing w:before="1"/>
        <w:ind w:left="757"/>
        <w:rPr>
          <w:rFonts w:ascii="Arial"/>
          <w:sz w:val="24"/>
        </w:rPr>
      </w:pPr>
      <w:r>
        <w:rPr>
          <w:rFonts w:ascii="Arial"/>
          <w:sz w:val="24"/>
        </w:rPr>
        <w:t>Today I</w:t>
      </w:r>
      <w:r w:rsidR="00D35FAB">
        <w:rPr>
          <w:rFonts w:ascii="Arial"/>
          <w:sz w:val="24"/>
        </w:rPr>
        <w:t xml:space="preserve"> Felt:</w:t>
      </w:r>
      <w:r w:rsidR="0055253F" w:rsidRPr="0055253F">
        <w:rPr>
          <w:noProof/>
        </w:rPr>
        <w:t xml:space="preserve"> </w:t>
      </w:r>
      <w:r w:rsidR="0055253F">
        <w:rPr>
          <w:noProof/>
        </w:rPr>
        <w:drawing>
          <wp:inline distT="0" distB="0" distL="0" distR="0" wp14:anchorId="165A9A6D" wp14:editId="2CE31719">
            <wp:extent cx="485775" cy="41910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253F">
        <w:rPr>
          <w:noProof/>
        </w:rPr>
        <w:drawing>
          <wp:inline distT="0" distB="0" distL="0" distR="0" wp14:anchorId="1EF9E935" wp14:editId="747468E6">
            <wp:extent cx="409575" cy="381000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253F">
        <w:rPr>
          <w:noProof/>
        </w:rPr>
        <w:drawing>
          <wp:inline distT="0" distB="0" distL="0" distR="0" wp14:anchorId="30E926CF" wp14:editId="7B829236">
            <wp:extent cx="390525" cy="40957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253F">
        <w:rPr>
          <w:noProof/>
        </w:rPr>
        <w:drawing>
          <wp:inline distT="0" distB="0" distL="0" distR="0" wp14:anchorId="5B30189A" wp14:editId="5F2CB6DE">
            <wp:extent cx="457200" cy="39052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3A27" w:rsidRDefault="00053A27">
      <w:pPr>
        <w:pStyle w:val="BodyText"/>
        <w:rPr>
          <w:rFonts w:ascii="Arial"/>
          <w:sz w:val="20"/>
        </w:rPr>
      </w:pPr>
    </w:p>
    <w:p w:rsidR="00053A27" w:rsidRDefault="000262B6">
      <w:pPr>
        <w:pStyle w:val="BodyText"/>
        <w:rPr>
          <w:rFonts w:ascii="Arial"/>
          <w:sz w:val="20"/>
        </w:rPr>
      </w:pPr>
      <w:r>
        <w:rPr>
          <w:noProof/>
        </w:rPr>
        <w:pict>
          <v:group id="_x0000_s1117" style="position:absolute;margin-left:11.2pt;margin-top:11.45pt;width:545.05pt;height:643.35pt;z-index:-251634176" coordorigin="904,2748" coordsize="10901,12867">
            <v:group id="_x0000_s1116" style="position:absolute;left:904;top:2748;width:10901;height:12867" coordorigin="904,2748" coordsize="10901,12867">
              <v:group id="_x0000_s1115" style="position:absolute;left:904;top:2748;width:10718;height:12867" coordorigin="904,2748" coordsize="10718,1286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36" type="#_x0000_t75" style="position:absolute;left:6264;top:6982;width:1927;height:720" filled="t" fillcolor="#95b3d7 [1940]" stroked="t" strokecolor="#95b3d7 [1940]" strokeweight="1pt">
                  <v:fill color2="#dbe5f1 [660]" angle="-45" focus="-50%" type="gradient"/>
                  <v:imagedata r:id="rId9" o:title=""/>
                  <v:shadow type="perspective" color="#243f60 [1604]" opacity=".5" offset="1pt" offset2="-3pt"/>
                </v:shape>
                <v:shape id="_x0000_s1035" type="#_x0000_t75" style="position:absolute;left:8244;top:7017;width:578;height:649" filled="t" fillcolor="#95b3d7 [1940]" stroked="t" strokecolor="#95b3d7 [1940]" strokeweight="1pt">
                  <v:fill color2="#dbe5f1 [660]" angle="-45" focus="-50%" type="gradient"/>
                  <v:imagedata r:id="rId10" o:title=""/>
                  <v:shadow type="perspective" color="#243f60 [1604]" opacity=".5" offset="1pt" offset2="-3pt"/>
                </v:shape>
                <v:shape id="_x0000_s1034" type="#_x0000_t75" style="position:absolute;left:8784;top:6982;width:752;height:720" filled="t" fillcolor="#95b3d7 [1940]" stroked="t" strokecolor="#95b3d7 [1940]" strokeweight="1pt">
                  <v:fill color2="#dbe5f1 [660]" angle="-45" focus="-50%" type="gradient"/>
                  <v:imagedata r:id="rId11" o:title=""/>
                  <v:shadow type="perspective" color="#243f60 [1604]" opacity=".5" offset="1pt" offset2="-3pt"/>
                </v:shape>
                <v:shape id="_x0000_s1033" type="#_x0000_t75" style="position:absolute;left:9504;top:7038;width:523;height:608" filled="t" fillcolor="#95b3d7 [1940]" stroked="t" strokecolor="#95b3d7 [1940]" strokeweight="1pt">
                  <v:fill color2="#dbe5f1 [660]" angle="-45" focus="-50%" type="gradient"/>
                  <v:imagedata r:id="rId12" o:title=""/>
                  <v:shadow type="perspective" color="#243f60 [1604]" opacity=".5" offset="1pt" offset2="-3pt"/>
                </v:shape>
                <v:shape id="_x0000_s1032" type="#_x0000_t75" style="position:absolute;left:10764;top:7032;width:759;height:620" filled="t" fillcolor="#95b3d7 [1940]" stroked="t" strokecolor="#95b3d7 [1940]" strokeweight="1pt">
                  <v:fill color2="#dbe5f1 [660]" angle="-45" focus="-50%" type="gradient"/>
                  <v:imagedata r:id="rId13" o:title=""/>
                  <v:shadow type="perspective" color="#243f60 [1604]" opacity=".5" offset="1pt" offset2="-3pt"/>
                </v:shape>
                <v:shape id="_x0000_s1031" type="#_x0000_t75" style="position:absolute;left:10044;top:6982;width:706;height:720" filled="t" fillcolor="#95b3d7 [1940]" stroked="t" strokecolor="#95b3d7 [1940]" strokeweight="1pt">
                  <v:fill color2="#dbe5f1 [660]" angle="-45" focus="-50%" type="gradient"/>
                  <v:imagedata r:id="rId14" o:title=""/>
                  <v:shadow type="perspective" color="#243f60 [1604]" opacity=".5" offset="1pt" offset2="-3pt"/>
                </v:shape>
                <v:group id="_x0000_s1074" style="position:absolute;left:904;top:2748;width:10718;height:12867" coordorigin="904,2748" coordsize="10718,12912">
                  <v:group id="_x0000_s1072" style="position:absolute;left:904;top:9238;width:10718;height:6422" coordorigin="904,9238" coordsize="10718,6422">
                    <v:shape id="_x0000_s1051" type="#_x0000_t75" style="position:absolute;left:904;top:9238;width:10718;height:6422" filled="t" fillcolor="#95b3d7 [1940]" stroked="t" strokecolor="#95b3d7 [1940]" strokeweight="1pt">
                      <v:fill color2="#dbe5f1 [660]" angle="-45" focus="-50%" type="gradient"/>
                      <v:imagedata r:id="rId15" o:title=""/>
                      <v:shadow type="perspective" color="#243f60 [1604]" opacity=".5" offset="1pt" offset2="-3pt"/>
                    </v:shape>
                    <v:group id="_x0000_s1071" style="position:absolute;left:3744;top:13730;width:5238;height:702" coordorigin="3744,13730" coordsize="5238,702">
                      <v:shape id="_x0000_s1046" type="#_x0000_t75" style="position:absolute;left:3744;top:13738;width:249;height:686" filled="t" fillcolor="#95b3d7 [1940]" stroked="t" strokecolor="#95b3d7 [1940]" strokeweight="1pt">
                        <v:fill color2="#dbe5f1 [660]" angle="-45" focus="-50%" type="gradient"/>
                        <v:imagedata r:id="rId16" o:title=""/>
                        <v:shadow type="perspective" color="#243f60 [1604]" opacity=".5" offset="1pt" offset2="-3pt"/>
                      </v:shape>
                      <v:shape id="_x0000_s1045" type="#_x0000_t75" style="position:absolute;left:4283;top:13738;width:719;height:687" filled="t" fillcolor="#95b3d7 [1940]" stroked="t" strokecolor="#95b3d7 [1940]" strokeweight="1pt">
                        <v:fill color2="#dbe5f1 [660]" angle="-45" focus="-50%" type="gradient"/>
                        <v:imagedata r:id="rId17" o:title=""/>
                        <v:shadow type="perspective" color="#243f60 [1604]" opacity=".5" offset="1pt" offset2="-3pt"/>
                      </v:shape>
                      <v:shape id="_x0000_s1044" type="#_x0000_t75" style="position:absolute;left:5184;top:13735;width:801;height:692" filled="t" fillcolor="#95b3d7 [1940]" stroked="t" strokecolor="#95b3d7 [1940]" strokeweight="1pt">
                        <v:fill color2="#dbe5f1 [660]" angle="-45" focus="-50%" type="gradient"/>
                        <v:imagedata r:id="rId18" o:title=""/>
                        <v:shadow type="perspective" color="#243f60 [1604]" opacity=".5" offset="1pt" offset2="-3pt"/>
                      </v:shape>
                      <v:shape id="_x0000_s1043" type="#_x0000_t75" style="position:absolute;left:6084;top:13757;width:919;height:648" filled="t" fillcolor="#95b3d7 [1940]" stroked="t" strokecolor="#95b3d7 [1940]" strokeweight="1pt">
                        <v:fill color2="#dbe5f1 [660]" angle="-45" focus="-50%" type="gradient"/>
                        <v:imagedata r:id="rId19" o:title=""/>
                        <v:shadow type="perspective" color="#243f60 [1604]" opacity=".5" offset="1pt" offset2="-3pt"/>
                      </v:shape>
                      <v:shape id="_x0000_s1042" type="#_x0000_t75" style="position:absolute;left:7164;top:13738;width:669;height:686" filled="t" fillcolor="#95b3d7 [1940]" stroked="t" strokecolor="#95b3d7 [1940]" strokeweight="1pt">
                        <v:fill color2="#dbe5f1 [660]" angle="-45" focus="-50%" type="gradient"/>
                        <v:imagedata r:id="rId20" o:title=""/>
                        <v:shadow type="perspective" color="#243f60 [1604]" opacity=".5" offset="1pt" offset2="-3pt"/>
                      </v:shape>
                      <v:shape id="_x0000_s1041" type="#_x0000_t75" style="position:absolute;left:7884;top:13757;width:686;height:647" filled="t" fillcolor="#95b3d7 [1940]" stroked="t" strokecolor="#95b3d7 [1940]" strokeweight="1pt">
                        <v:fill color2="#dbe5f1 [660]" angle="-45" focus="-50%" type="gradient"/>
                        <v:imagedata r:id="rId21" o:title=""/>
                        <v:shadow type="perspective" color="#243f60 [1604]" opacity=".5" offset="1pt" offset2="-3pt"/>
                      </v:shape>
                      <v:shape id="_x0000_s1040" type="#_x0000_t75" style="position:absolute;left:8784;top:13730;width:198;height:702" filled="t" fillcolor="#95b3d7 [1940]" stroked="t" strokecolor="#95b3d7 [1940]" strokeweight="1pt">
                        <v:fill color2="#dbe5f1 [660]" angle="-45" focus="-50%" type="gradient"/>
                        <v:imagedata r:id="rId22" o:title=""/>
                        <v:shadow type="perspective" color="#243f60 [1604]" opacity=".5" offset="1pt" offset2="-3pt"/>
                      </v:shape>
                    </v:group>
                  </v:group>
                  <v:group id="_x0000_s1068" style="position:absolute;left:1021;top:2748;width:10287;height:9885" coordorigin="1021,2748" coordsize="10287,9885">
                    <v:group id="_x0000_s1067" style="position:absolute;left:1021;top:2748;width:10218;height:6506" coordorigin="1021,2748" coordsize="10218,6506">
                      <v:group id="_x0000_s1066" style="position:absolute;left:1021;top:2748;width:10218;height:6236" coordorigin="1021,2748" coordsize="10218,6236">
                        <v:shape id="_x0000_s1049" type="#_x0000_t75" style="position:absolute;left:6506;top:2748;width:4733;height:3643" filled="t" fillcolor="#95b3d7 [1940]" stroked="t" strokecolor="#95b3d7 [1940]" strokeweight="1pt">
                          <v:fill color2="#dbe5f1 [660]" angle="-45" focus="-50%" type="gradient"/>
                          <v:imagedata r:id="rId23" o:title=""/>
                          <v:shadow type="perspective" color="#243f60 [1604]" opacity=".5" offset="1pt" offset2="-3pt"/>
                        </v:shape>
                        <v:group id="_x0000_s1065" style="position:absolute;left:1021;top:2819;width:10125;height:6165" coordorigin="1021,2819" coordsize="10125,6165">
                          <v:shape id="_x0000_s1052" type="#_x0000_t75" style="position:absolute;left:1021;top:2819;width:4905;height:6165" filled="t" fillcolor="#95b3d7 [1940]" stroked="t" strokecolor="#95b3d7 [1940]" strokeweight="1pt">
                            <v:fill color2="#dbe5f1 [660]" angle="-45" focus="-50%" type="gradient"/>
                            <v:imagedata r:id="rId24" o:title=""/>
                            <v:shadow type="perspective" color="#243f60 [1604]" opacity=".5" offset="1pt" offset2="-3pt"/>
                          </v:shape>
                          <v:shape id="_x0000_s1048" type="#_x0000_t75" style="position:absolute;left:6601;top:2819;width:4545;height:3465" filled="t" fillcolor="#95b3d7 [1940]" stroked="t" strokecolor="#95b3d7 [1940]" strokeweight="1pt">
                            <v:fill color2="#dbe5f1 [660]" angle="-45" focus="-50%" type="gradient"/>
                            <v:imagedata r:id="rId25" o:title=""/>
                            <v:shadow type="perspective" color="#243f60 [1604]" opacity=".5" offset="1pt" offset2="-3pt"/>
                          </v:shape>
                        </v:group>
                      </v:group>
                      <v:shape id="_x0000_s1037" type="#_x0000_t75" style="position:absolute;left:6264;top:6518;width:2251;height:576" filled="t" fillcolor="#95b3d7 [1940]" stroked="t" strokecolor="#95b3d7 [1940]" strokeweight="1pt">
                        <v:fill color2="#dbe5f1 [660]" angle="-45" focus="-50%" type="gradient"/>
                        <v:imagedata r:id="rId26" o:title=""/>
                        <v:shadow type="perspective" color="#243f60 [1604]" opacity=".5" offset="1pt" offset2="-3pt"/>
                      </v:shape>
                      <v:shape id="_x0000_s1030" type="#_x0000_t75" style="position:absolute;left:6264;top:7958;width:4680;height:1296" filled="t" fillcolor="#95b3d7 [1940]" stroked="t" strokecolor="#95b3d7 [1940]" strokeweight="1pt">
                        <v:fill color2="#dbe5f1 [660]" angle="-45" focus="-50%" type="gradient"/>
                        <v:imagedata r:id="rId27" o:title=""/>
                        <v:shadow type="perspective" color="#243f60 [1604]" opacity=".5" offset="1pt" offset2="-3pt"/>
                      </v:shape>
                    </v:group>
                    <v:shape id="_x0000_s1028" type="#_x0000_t75" style="position:absolute;left:1228;top:9537;width:10080;height:3096" filled="t" fillcolor="#95b3d7 [1940]" stroked="t" strokecolor="#95b3d7 [1940]" strokeweight="1pt">
                      <v:fill color2="#dbe5f1 [660]" angle="-45" focus="-50%" type="gradient"/>
                      <v:imagedata r:id="rId28" o:title=""/>
                      <v:shadow type="perspective" color="#243f60 [1604]" opacity=".5" offset="1pt" offset2="-3pt"/>
                    </v:shape>
                  </v:group>
                </v:group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59" type="#_x0000_t202" style="position:absolute;left:10281;top:7958;width:1524;height:1299" fillcolor="white [3201]" strokecolor="#c2d69b [1942]" strokeweight="1pt">
                <v:fill color2="#d6e3bc [1302]" focusposition="1" focussize="" focus="100%" type="gradient"/>
                <v:shadow on="t" type="perspective" color="#4e6128 [1606]" opacity=".5" offset="1pt" offset2="-3pt"/>
                <v:textbox style="mso-next-textbox:#_x0000_s1059">
                  <w:txbxContent>
                    <w:p w:rsidR="00C83E74" w:rsidRDefault="00C83E74">
                      <w:r w:rsidRPr="00C83E74">
                        <w:rPr>
                          <w:noProof/>
                        </w:rPr>
                        <w:drawing>
                          <wp:inline distT="0" distB="0" distL="0" distR="0" wp14:anchorId="7A5D986A" wp14:editId="73AD0175">
                            <wp:extent cx="844520" cy="690441"/>
                            <wp:effectExtent l="0" t="0" r="0" b="0"/>
                            <wp:docPr id="33" name="Picture 33" descr="C:\Users\PRNCE\Documents\Fiverr Word Docs\Amawells\Images\large-home-389271__340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C:\Users\PRNCE\Documents\Fiverr Word Docs\Amawells\Images\large-home-389271__340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60688" cy="70365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v:group>
            <v:shape id="_x0000_s1057" type="#_x0000_t202" style="position:absolute;left:9745;top:12273;width:1739;height:1340" fillcolor="white [3201]" strokecolor="#92cddc [1944]" strokeweight="1pt">
              <v:fill color2="#b6dde8 [1304]" focusposition="1" focussize="" focus="100%" type="gradient"/>
              <v:shadow on="t" type="perspective" color="#205867 [1608]" opacity=".5" offset="1pt" offset2="-3pt"/>
              <v:textbox style="mso-next-textbox:#_x0000_s1057">
                <w:txbxContent>
                  <w:p w:rsidR="00F3106B" w:rsidRDefault="00F3106B" w:rsidP="00F3106B">
                    <w:r w:rsidRPr="004C061C">
                      <w:rPr>
                        <w:noProof/>
                      </w:rPr>
                      <w:drawing>
                        <wp:inline distT="0" distB="0" distL="0" distR="0" wp14:anchorId="2CB13DD3" wp14:editId="269D943B">
                          <wp:extent cx="871855" cy="796912"/>
                          <wp:effectExtent l="0" t="0" r="0" b="0"/>
                          <wp:docPr id="34" name="Picture 34" descr="C:\Users\PRNCE\Documents\Fiverr Word Docs\Amawells\Images\indonesia-1009667_960_720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C:\Users\PRNCE\Documents\Fiverr Word Docs\Amawells\Images\indonesia-1009667_960_720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0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71855" cy="79691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F3106B" w:rsidRDefault="00F3106B"/>
                </w:txbxContent>
              </v:textbox>
            </v:shape>
            <v:shape id="_x0000_s1061" type="#_x0000_t202" style="position:absolute;left:10230;top:5835;width:1392;height:1147" filled="f" stroked="f">
              <v:textbox style="mso-next-textbox:#_x0000_s1061">
                <w:txbxContent>
                  <w:p w:rsidR="00116A42" w:rsidRDefault="00116A42">
                    <w:r w:rsidRPr="00E72BEA">
                      <w:rPr>
                        <w:noProof/>
                      </w:rPr>
                      <w:drawing>
                        <wp:inline distT="0" distB="0" distL="0" distR="0" wp14:anchorId="78825F2B" wp14:editId="3C89F041">
                          <wp:extent cx="728877" cy="605602"/>
                          <wp:effectExtent l="0" t="0" r="0" b="0"/>
                          <wp:docPr id="35" name="Picture 35" descr="C:\Users\PRNCE\Documents\Fiverr Word Docs\Amawells\Images\salad-762821_960_720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" descr="C:\Users\PRNCE\Documents\Fiverr Word Docs\Amawells\Images\salad-762821_960_720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34233" cy="61005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v:group>
        </w:pict>
      </w:r>
      <w:r>
        <w:rPr>
          <w:noProof/>
        </w:rPr>
        <w:pict>
          <v:shape id="_x0000_s1062" type="#_x0000_t202" style="position:absolute;margin-left:173.75pt;margin-top:2.15pt;width:108.45pt;height:72.9pt;z-index:251689984" filled="f" stroked="f">
            <v:textbox style="mso-next-textbox:#_x0000_s1062">
              <w:txbxContent>
                <w:p w:rsidR="00116A42" w:rsidRDefault="00116A42">
                  <w:r w:rsidRPr="00116A42">
                    <w:rPr>
                      <w:noProof/>
                    </w:rPr>
                    <w:drawing>
                      <wp:inline distT="0" distB="0" distL="0" distR="0" wp14:anchorId="30DDBF5B" wp14:editId="4602C273">
                        <wp:extent cx="1194319" cy="781050"/>
                        <wp:effectExtent l="0" t="0" r="0" b="0"/>
                        <wp:docPr id="36" name="Picture 36" descr="C:\Users\PRNCE\Documents\Fiverr Word Docs\Amawells\Images\photographer-455747_960_72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PRNCE\Documents\Fiverr Word Docs\Amawells\Images\photographer-455747_960_72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98596" cy="78384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53" type="#_x0000_t75" style="position:absolute;margin-left:8.6pt;margin-top:6.65pt;width:262.1pt;height:324.95pt;z-index:-251656192" filled="t" fillcolor="#95b3d7 [1940]" stroked="t" strokecolor="#95b3d7 [1940]" strokeweight="1pt">
            <v:fill color2="#dbe5f1 [660]" angle="-45" focus="-50%" type="gradient"/>
            <v:imagedata r:id="rId33" o:title=""/>
            <v:shadow type="perspective" color="#243f60 [1604]" opacity=".5" offset="1pt" offset2="-3pt"/>
          </v:shape>
        </w:pict>
      </w:r>
      <w:r>
        <w:rPr>
          <w:noProof/>
        </w:rPr>
        <w:pict>
          <v:shape id="_x0000_s1054" type="#_x0000_t75" style="position:absolute;margin-left:4pt;margin-top:2.1pt;width:271.2pt;height:334.8pt;z-index:-251657216" filled="t" fillcolor="#95b3d7 [1940]" stroked="t" strokecolor="#95b3d7 [1940]" strokeweight="1pt">
            <v:fill color2="#dbe5f1 [660]" angle="-45" focus="-50%" type="gradient"/>
            <v:imagedata r:id="rId34" o:title=""/>
            <v:shadow type="perspective" color="#243f60 [1604]" opacity=".5" offset="1pt" offset2="-3pt"/>
          </v:shape>
        </w:pict>
      </w:r>
    </w:p>
    <w:p w:rsidR="00053A27" w:rsidRDefault="000262B6">
      <w:pPr>
        <w:pStyle w:val="BodyText"/>
        <w:rPr>
          <w:rFonts w:ascii="Arial"/>
          <w:sz w:val="20"/>
        </w:rPr>
      </w:pPr>
      <w:r>
        <w:rPr>
          <w:rFonts w:ascii="Arial"/>
          <w:noProof/>
          <w:sz w:val="20"/>
        </w:rPr>
        <w:pict>
          <v:shape id="_x0000_s1039" type="#_x0000_t75" style="position:absolute;margin-left:306.2pt;margin-top:17.25pt;width:3in;height:145.9pt;z-index:-251641856" filled="t" fillcolor="#95b3d7 [1940]" stroked="t" strokecolor="#95b3d7 [1940]" strokeweight="1pt">
            <v:fill color2="#dbe5f1 [660]" angle="-45" focus="-50%" type="gradient"/>
            <v:imagedata r:id="rId35" o:title=""/>
            <v:shadow type="perspective" color="#243f60 [1604]" opacity=".5" offset="1pt" offset2="-3pt"/>
          </v:shape>
        </w:pict>
      </w:r>
    </w:p>
    <w:p w:rsidR="00053A27" w:rsidRDefault="00053A27">
      <w:pPr>
        <w:rPr>
          <w:rFonts w:ascii="Arial"/>
          <w:sz w:val="20"/>
        </w:rPr>
        <w:sectPr w:rsidR="00053A27">
          <w:type w:val="continuous"/>
          <w:pgSz w:w="12240" w:h="15840"/>
          <w:pgMar w:top="1260" w:right="440" w:bottom="0" w:left="680" w:header="720" w:footer="720" w:gutter="0"/>
          <w:cols w:space="720"/>
        </w:sectPr>
      </w:pPr>
    </w:p>
    <w:p w:rsidR="00053A27" w:rsidRDefault="000262B6">
      <w:pPr>
        <w:spacing w:before="195"/>
        <w:ind w:left="901"/>
        <w:rPr>
          <w:rFonts w:ascii="Arial"/>
          <w:sz w:val="24"/>
        </w:rPr>
      </w:pPr>
      <w:r>
        <w:rPr>
          <w:rFonts w:ascii="Arial"/>
          <w:noProof/>
          <w:sz w:val="24"/>
        </w:rPr>
        <w:lastRenderedPageBreak/>
        <w:pict>
          <v:shape id="_x0000_s1050" type="#_x0000_t75" style="position:absolute;left:0;text-align:left;margin-left:36.2pt;margin-top:5.75pt;width:3in;height:271.9pt;z-index:-251653120" filled="t" fillcolor="#95b3d7 [1940]" stroked="t" strokecolor="#95b3d7 [1940]" strokeweight="1pt">
            <v:fill color2="#dbe5f1 [660]" angle="-45" focus="-50%" type="gradient"/>
            <v:imagedata r:id="rId36" o:title=""/>
            <v:shadow type="perspective" color="#243f60 [1604]" opacity=".5" offset="1pt" offset2="-3pt"/>
          </v:shape>
        </w:pict>
      </w:r>
      <w:r w:rsidR="00D35FAB">
        <w:rPr>
          <w:rFonts w:ascii="Arial"/>
          <w:sz w:val="24"/>
        </w:rPr>
        <w:t xml:space="preserve">What I </w:t>
      </w:r>
      <w:r w:rsidR="0055253F">
        <w:rPr>
          <w:rFonts w:ascii="Arial"/>
          <w:sz w:val="24"/>
        </w:rPr>
        <w:t>did and saw</w:t>
      </w:r>
      <w:r w:rsidR="00D35FAB">
        <w:rPr>
          <w:rFonts w:ascii="Arial"/>
          <w:sz w:val="24"/>
        </w:rPr>
        <w:t>:</w:t>
      </w:r>
    </w:p>
    <w:p w:rsidR="00053A27" w:rsidRDefault="00D35FAB">
      <w:pPr>
        <w:pStyle w:val="BodyText"/>
        <w:spacing w:before="72"/>
        <w:ind w:left="901"/>
      </w:pPr>
      <w:r>
        <w:t>__________________</w:t>
      </w:r>
    </w:p>
    <w:p w:rsidR="00053A27" w:rsidRDefault="00D35FAB">
      <w:pPr>
        <w:pStyle w:val="BodyText"/>
        <w:spacing w:before="12"/>
        <w:ind w:left="901"/>
      </w:pPr>
      <w:r>
        <w:t>__________________</w:t>
      </w:r>
    </w:p>
    <w:p w:rsidR="00053A27" w:rsidRDefault="00D35FAB">
      <w:pPr>
        <w:pStyle w:val="BodyText"/>
        <w:spacing w:before="12"/>
        <w:ind w:left="901"/>
      </w:pPr>
      <w:r>
        <w:t>__________________</w:t>
      </w:r>
    </w:p>
    <w:p w:rsidR="00053A27" w:rsidRDefault="00D35FAB">
      <w:pPr>
        <w:pStyle w:val="BodyText"/>
        <w:spacing w:before="12"/>
        <w:ind w:left="901"/>
      </w:pPr>
      <w:r>
        <w:t>__________________</w:t>
      </w:r>
    </w:p>
    <w:p w:rsidR="00053A27" w:rsidRDefault="00D35FAB">
      <w:pPr>
        <w:pStyle w:val="BodyText"/>
        <w:spacing w:before="12"/>
        <w:ind w:left="901"/>
      </w:pPr>
      <w:r>
        <w:t>__________________</w:t>
      </w:r>
    </w:p>
    <w:p w:rsidR="00053A27" w:rsidRDefault="00D35FAB">
      <w:pPr>
        <w:pStyle w:val="BodyText"/>
        <w:spacing w:before="12"/>
        <w:ind w:left="901"/>
      </w:pPr>
      <w:r>
        <w:t>__________________</w:t>
      </w:r>
    </w:p>
    <w:p w:rsidR="00053A27" w:rsidRDefault="00D35FAB">
      <w:pPr>
        <w:pStyle w:val="BodyText"/>
        <w:spacing w:before="12"/>
        <w:ind w:left="901"/>
      </w:pPr>
      <w:r>
        <w:t>__________________</w:t>
      </w:r>
    </w:p>
    <w:p w:rsidR="00053A27" w:rsidRDefault="00D35FAB">
      <w:pPr>
        <w:pStyle w:val="BodyText"/>
        <w:spacing w:before="12"/>
        <w:ind w:left="901"/>
      </w:pPr>
      <w:r>
        <w:t>__________________</w:t>
      </w:r>
    </w:p>
    <w:p w:rsidR="00053A27" w:rsidRDefault="00D35FAB">
      <w:pPr>
        <w:pStyle w:val="BodyText"/>
        <w:spacing w:before="12"/>
        <w:ind w:left="901"/>
      </w:pPr>
      <w:r>
        <w:t>__________________</w:t>
      </w:r>
    </w:p>
    <w:p w:rsidR="00053A27" w:rsidRDefault="00D35FAB">
      <w:pPr>
        <w:spacing w:before="195"/>
        <w:ind w:left="740"/>
        <w:rPr>
          <w:rFonts w:ascii="Arial"/>
          <w:sz w:val="24"/>
        </w:rPr>
      </w:pPr>
      <w:r>
        <w:br w:type="column"/>
      </w:r>
      <w:r w:rsidR="0055253F">
        <w:rPr>
          <w:rFonts w:ascii="Arial"/>
          <w:w w:val="110"/>
          <w:sz w:val="24"/>
        </w:rPr>
        <w:lastRenderedPageBreak/>
        <w:t>What I ate</w:t>
      </w:r>
      <w:r>
        <w:rPr>
          <w:rFonts w:ascii="Arial"/>
          <w:w w:val="105"/>
          <w:sz w:val="24"/>
        </w:rPr>
        <w:t>:</w:t>
      </w:r>
    </w:p>
    <w:p w:rsidR="00053A27" w:rsidRDefault="00D35FAB">
      <w:pPr>
        <w:pStyle w:val="BodyText"/>
        <w:spacing w:before="72"/>
        <w:ind w:left="740"/>
      </w:pPr>
      <w:r>
        <w:t>__________________</w:t>
      </w:r>
    </w:p>
    <w:p w:rsidR="00053A27" w:rsidRDefault="00D35FAB">
      <w:pPr>
        <w:pStyle w:val="BodyText"/>
        <w:spacing w:before="12"/>
        <w:ind w:left="740"/>
      </w:pPr>
      <w:r>
        <w:t>__________________</w:t>
      </w:r>
    </w:p>
    <w:p w:rsidR="00053A27" w:rsidRDefault="00D35FAB">
      <w:pPr>
        <w:pStyle w:val="BodyText"/>
        <w:spacing w:before="12"/>
        <w:ind w:left="740"/>
      </w:pPr>
      <w:r>
        <w:t>__________________</w:t>
      </w:r>
    </w:p>
    <w:p w:rsidR="00053A27" w:rsidRDefault="00D35FAB">
      <w:pPr>
        <w:pStyle w:val="BodyText"/>
        <w:spacing w:before="12"/>
        <w:ind w:left="740"/>
      </w:pPr>
      <w:r>
        <w:t>__________________</w:t>
      </w:r>
    </w:p>
    <w:p w:rsidR="00053A27" w:rsidRDefault="00053A27">
      <w:pPr>
        <w:pStyle w:val="BodyText"/>
        <w:rPr>
          <w:sz w:val="44"/>
        </w:rPr>
      </w:pPr>
    </w:p>
    <w:p w:rsidR="00053A27" w:rsidRDefault="00053A27">
      <w:pPr>
        <w:pStyle w:val="BodyText"/>
        <w:spacing w:before="10"/>
        <w:rPr>
          <w:sz w:val="32"/>
        </w:rPr>
      </w:pPr>
    </w:p>
    <w:p w:rsidR="00053A27" w:rsidRDefault="00D35FAB">
      <w:pPr>
        <w:spacing w:before="1"/>
        <w:ind w:left="195"/>
        <w:rPr>
          <w:rFonts w:ascii="Arial"/>
          <w:sz w:val="24"/>
        </w:rPr>
      </w:pPr>
      <w:r>
        <w:rPr>
          <w:rFonts w:ascii="Arial"/>
          <w:sz w:val="24"/>
        </w:rPr>
        <w:t>How We</w:t>
      </w:r>
      <w:r>
        <w:rPr>
          <w:rFonts w:ascii="Arial"/>
          <w:spacing w:val="53"/>
          <w:sz w:val="24"/>
        </w:rPr>
        <w:t xml:space="preserve"> </w:t>
      </w:r>
      <w:r w:rsidR="0055253F">
        <w:rPr>
          <w:rFonts w:ascii="Arial"/>
          <w:sz w:val="24"/>
        </w:rPr>
        <w:t>Got There</w:t>
      </w:r>
    </w:p>
    <w:p w:rsidR="00053A27" w:rsidRDefault="00053A27">
      <w:pPr>
        <w:pStyle w:val="BodyText"/>
        <w:rPr>
          <w:rFonts w:ascii="Arial"/>
          <w:sz w:val="24"/>
        </w:rPr>
      </w:pPr>
    </w:p>
    <w:p w:rsidR="00053A27" w:rsidRDefault="00053A27">
      <w:pPr>
        <w:pStyle w:val="BodyText"/>
        <w:rPr>
          <w:rFonts w:ascii="Arial"/>
          <w:sz w:val="24"/>
        </w:rPr>
      </w:pPr>
    </w:p>
    <w:p w:rsidR="00053A27" w:rsidRDefault="00053A27">
      <w:pPr>
        <w:pStyle w:val="BodyText"/>
        <w:rPr>
          <w:rFonts w:ascii="Arial"/>
          <w:sz w:val="24"/>
        </w:rPr>
      </w:pPr>
    </w:p>
    <w:p w:rsidR="00053A27" w:rsidRDefault="00053A27">
      <w:pPr>
        <w:pStyle w:val="BodyText"/>
        <w:spacing w:before="2"/>
        <w:rPr>
          <w:rFonts w:ascii="Arial"/>
          <w:sz w:val="29"/>
        </w:rPr>
      </w:pPr>
    </w:p>
    <w:p w:rsidR="00053A27" w:rsidRDefault="00D35FAB">
      <w:pPr>
        <w:ind w:left="195"/>
        <w:rPr>
          <w:rFonts w:ascii="Arial"/>
          <w:sz w:val="24"/>
        </w:rPr>
      </w:pPr>
      <w:r>
        <w:rPr>
          <w:rFonts w:ascii="Arial"/>
          <w:w w:val="105"/>
          <w:sz w:val="24"/>
        </w:rPr>
        <w:t>Where We</w:t>
      </w:r>
      <w:r w:rsidR="0055253F">
        <w:rPr>
          <w:rFonts w:ascii="Arial"/>
          <w:spacing w:val="62"/>
          <w:w w:val="105"/>
          <w:sz w:val="24"/>
        </w:rPr>
        <w:t xml:space="preserve"> </w:t>
      </w:r>
      <w:r>
        <w:rPr>
          <w:rFonts w:ascii="Arial"/>
          <w:w w:val="105"/>
          <w:sz w:val="24"/>
        </w:rPr>
        <w:t>Stayed:</w:t>
      </w:r>
    </w:p>
    <w:p w:rsidR="00053A27" w:rsidRDefault="00D35FAB">
      <w:pPr>
        <w:pStyle w:val="BodyText"/>
        <w:spacing w:before="72"/>
        <w:ind w:left="195"/>
      </w:pPr>
      <w:r>
        <w:t>____________________</w:t>
      </w:r>
    </w:p>
    <w:p w:rsidR="00053A27" w:rsidRDefault="00053A27">
      <w:pPr>
        <w:sectPr w:rsidR="00053A27">
          <w:type w:val="continuous"/>
          <w:pgSz w:w="12240" w:h="15840"/>
          <w:pgMar w:top="1260" w:right="440" w:bottom="0" w:left="680" w:header="720" w:footer="720" w:gutter="0"/>
          <w:cols w:num="2" w:space="720" w:equalWidth="0">
            <w:col w:w="5522" w:space="40"/>
            <w:col w:w="5558"/>
          </w:cols>
        </w:sectPr>
      </w:pPr>
    </w:p>
    <w:p w:rsidR="00053A27" w:rsidRDefault="00053A27">
      <w:pPr>
        <w:pStyle w:val="BodyText"/>
        <w:rPr>
          <w:sz w:val="20"/>
        </w:rPr>
      </w:pPr>
    </w:p>
    <w:p w:rsidR="00053A27" w:rsidRDefault="00053A27">
      <w:pPr>
        <w:pStyle w:val="BodyText"/>
        <w:rPr>
          <w:sz w:val="20"/>
        </w:rPr>
      </w:pPr>
    </w:p>
    <w:p w:rsidR="00F3106B" w:rsidRDefault="00F3106B" w:rsidP="00F3106B"/>
    <w:p w:rsidR="00053A27" w:rsidRDefault="00053A27">
      <w:pPr>
        <w:pStyle w:val="BodyText"/>
        <w:spacing w:before="9"/>
        <w:rPr>
          <w:sz w:val="16"/>
        </w:rPr>
      </w:pPr>
    </w:p>
    <w:p w:rsidR="00053A27" w:rsidRDefault="0055253F">
      <w:pPr>
        <w:spacing w:before="49"/>
        <w:ind w:left="721"/>
        <w:rPr>
          <w:rFonts w:ascii="Arial"/>
          <w:sz w:val="24"/>
        </w:rPr>
      </w:pPr>
      <w:r>
        <w:rPr>
          <w:rFonts w:ascii="Arial"/>
          <w:spacing w:val="-1"/>
          <w:w w:val="129"/>
          <w:sz w:val="24"/>
        </w:rPr>
        <w:t xml:space="preserve">The Best </w:t>
      </w:r>
      <w:r w:rsidR="00D35FAB">
        <w:rPr>
          <w:rFonts w:ascii="Arial"/>
          <w:spacing w:val="-1"/>
          <w:w w:val="117"/>
          <w:sz w:val="24"/>
        </w:rPr>
        <w:t>P</w:t>
      </w:r>
      <w:r w:rsidR="00D35FAB">
        <w:rPr>
          <w:rFonts w:ascii="Arial"/>
          <w:spacing w:val="-1"/>
          <w:w w:val="104"/>
          <w:sz w:val="24"/>
        </w:rPr>
        <w:t>a</w:t>
      </w:r>
      <w:r w:rsidR="00D35FAB">
        <w:rPr>
          <w:rFonts w:ascii="Arial"/>
          <w:spacing w:val="-2"/>
          <w:w w:val="140"/>
          <w:sz w:val="24"/>
        </w:rPr>
        <w:t>r</w:t>
      </w:r>
      <w:r w:rsidR="00D35FAB">
        <w:rPr>
          <w:rFonts w:ascii="Arial"/>
          <w:w w:val="172"/>
          <w:sz w:val="24"/>
        </w:rPr>
        <w:t>t</w:t>
      </w:r>
      <w:r w:rsidR="00D35FAB">
        <w:rPr>
          <w:rFonts w:ascii="Arial"/>
          <w:spacing w:val="10"/>
          <w:sz w:val="24"/>
        </w:rPr>
        <w:t xml:space="preserve"> </w:t>
      </w:r>
      <w:r w:rsidR="00D35FAB">
        <w:rPr>
          <w:rFonts w:ascii="Arial"/>
          <w:spacing w:val="-1"/>
          <w:w w:val="75"/>
          <w:sz w:val="24"/>
        </w:rPr>
        <w:t>o</w:t>
      </w:r>
      <w:r w:rsidR="00D35FAB">
        <w:rPr>
          <w:rFonts w:ascii="Arial"/>
          <w:w w:val="173"/>
          <w:sz w:val="24"/>
        </w:rPr>
        <w:t>f</w:t>
      </w:r>
      <w:r w:rsidR="00D35FAB">
        <w:rPr>
          <w:rFonts w:ascii="Arial"/>
          <w:spacing w:val="4"/>
          <w:sz w:val="24"/>
        </w:rPr>
        <w:t xml:space="preserve"> </w:t>
      </w:r>
      <w:r w:rsidR="00D35FAB">
        <w:rPr>
          <w:rFonts w:ascii="Arial"/>
          <w:w w:val="123"/>
          <w:sz w:val="24"/>
        </w:rPr>
        <w:t>t</w:t>
      </w:r>
      <w:r w:rsidR="00D35FAB">
        <w:rPr>
          <w:rFonts w:ascii="Arial"/>
          <w:spacing w:val="2"/>
          <w:w w:val="123"/>
          <w:sz w:val="24"/>
        </w:rPr>
        <w:t>h</w:t>
      </w:r>
      <w:r w:rsidR="00D35FAB">
        <w:rPr>
          <w:rFonts w:ascii="Arial"/>
          <w:w w:val="104"/>
          <w:sz w:val="24"/>
        </w:rPr>
        <w:t>e</w:t>
      </w:r>
      <w:r w:rsidR="00D35FAB">
        <w:rPr>
          <w:rFonts w:ascii="Arial"/>
          <w:spacing w:val="5"/>
          <w:sz w:val="24"/>
        </w:rPr>
        <w:t xml:space="preserve"> </w:t>
      </w:r>
      <w:r w:rsidR="00D35FAB">
        <w:rPr>
          <w:rFonts w:ascii="Arial"/>
          <w:spacing w:val="-2"/>
          <w:w w:val="133"/>
          <w:sz w:val="24"/>
        </w:rPr>
        <w:t>D</w:t>
      </w:r>
      <w:r w:rsidR="00D35FAB">
        <w:rPr>
          <w:rFonts w:ascii="Arial"/>
          <w:spacing w:val="-1"/>
          <w:w w:val="104"/>
          <w:sz w:val="24"/>
        </w:rPr>
        <w:t>a</w:t>
      </w:r>
      <w:r w:rsidR="00D35FAB">
        <w:rPr>
          <w:rFonts w:ascii="Arial"/>
          <w:spacing w:val="2"/>
          <w:w w:val="110"/>
          <w:sz w:val="24"/>
        </w:rPr>
        <w:t>y</w:t>
      </w:r>
      <w:r w:rsidR="00D35FAB">
        <w:rPr>
          <w:rFonts w:ascii="Arial"/>
          <w:w w:val="74"/>
          <w:sz w:val="24"/>
        </w:rPr>
        <w:t>:</w:t>
      </w:r>
    </w:p>
    <w:p w:rsidR="00053A27" w:rsidRDefault="00D35FAB">
      <w:pPr>
        <w:pStyle w:val="BodyText"/>
        <w:spacing w:before="72"/>
        <w:ind w:left="721"/>
      </w:pPr>
      <w:r>
        <w:t>____________________________________________</w:t>
      </w:r>
    </w:p>
    <w:p w:rsidR="00053A27" w:rsidRDefault="00D35FAB">
      <w:pPr>
        <w:pStyle w:val="BodyText"/>
        <w:spacing w:before="12"/>
        <w:ind w:left="721"/>
      </w:pPr>
      <w:r>
        <w:t>____________________________________________</w:t>
      </w:r>
    </w:p>
    <w:p w:rsidR="00053A27" w:rsidRDefault="00D35FAB">
      <w:pPr>
        <w:pStyle w:val="BodyText"/>
        <w:spacing w:before="12"/>
        <w:ind w:left="721"/>
      </w:pPr>
      <w:r>
        <w:t>____________________________________________</w:t>
      </w:r>
    </w:p>
    <w:p w:rsidR="00053A27" w:rsidRDefault="00D35FAB">
      <w:pPr>
        <w:pStyle w:val="BodyText"/>
        <w:spacing w:before="12"/>
        <w:ind w:left="721"/>
      </w:pPr>
      <w:r>
        <w:t>____________________________________________</w:t>
      </w:r>
    </w:p>
    <w:p w:rsidR="00053A27" w:rsidRDefault="00053A27">
      <w:pPr>
        <w:pStyle w:val="BodyText"/>
        <w:rPr>
          <w:sz w:val="20"/>
        </w:rPr>
      </w:pPr>
    </w:p>
    <w:p w:rsidR="00053A27" w:rsidRDefault="00053A27">
      <w:pPr>
        <w:pStyle w:val="BodyText"/>
        <w:rPr>
          <w:sz w:val="20"/>
        </w:rPr>
      </w:pPr>
    </w:p>
    <w:p w:rsidR="00053A27" w:rsidRDefault="00053A27">
      <w:pPr>
        <w:pStyle w:val="BodyText"/>
        <w:rPr>
          <w:sz w:val="20"/>
        </w:rPr>
      </w:pPr>
    </w:p>
    <w:p w:rsidR="00053A27" w:rsidRDefault="00053A27">
      <w:pPr>
        <w:pStyle w:val="BodyText"/>
        <w:rPr>
          <w:sz w:val="20"/>
        </w:rPr>
      </w:pPr>
    </w:p>
    <w:p w:rsidR="00053A27" w:rsidRDefault="00053A27">
      <w:pPr>
        <w:pStyle w:val="BodyText"/>
        <w:rPr>
          <w:sz w:val="20"/>
        </w:rPr>
      </w:pPr>
    </w:p>
    <w:p w:rsidR="00053A27" w:rsidRDefault="00053A27">
      <w:pPr>
        <w:pStyle w:val="BodyText"/>
        <w:spacing w:before="3"/>
        <w:rPr>
          <w:sz w:val="22"/>
        </w:rPr>
      </w:pPr>
    </w:p>
    <w:p w:rsidR="00053A27" w:rsidRDefault="00D35FAB">
      <w:pPr>
        <w:spacing w:before="48"/>
        <w:ind w:left="757"/>
        <w:rPr>
          <w:rFonts w:ascii="Arial"/>
          <w:sz w:val="24"/>
        </w:rPr>
      </w:pPr>
      <w:r>
        <w:rPr>
          <w:rFonts w:ascii="Arial"/>
          <w:w w:val="105"/>
          <w:sz w:val="24"/>
        </w:rPr>
        <w:t>Our Weather:</w:t>
      </w:r>
    </w:p>
    <w:p w:rsidR="00053A27" w:rsidRDefault="00053A27">
      <w:pPr>
        <w:pStyle w:val="BodyText"/>
        <w:rPr>
          <w:rFonts w:ascii="Arial"/>
          <w:sz w:val="20"/>
        </w:rPr>
      </w:pPr>
    </w:p>
    <w:p w:rsidR="00053A27" w:rsidRDefault="00053A27">
      <w:pPr>
        <w:pStyle w:val="BodyText"/>
        <w:rPr>
          <w:rFonts w:ascii="Arial"/>
          <w:sz w:val="20"/>
        </w:rPr>
      </w:pPr>
    </w:p>
    <w:p w:rsidR="00053A27" w:rsidRDefault="00053A27">
      <w:pPr>
        <w:pStyle w:val="BodyText"/>
        <w:rPr>
          <w:rFonts w:ascii="Arial"/>
          <w:sz w:val="20"/>
        </w:rPr>
      </w:pPr>
    </w:p>
    <w:p w:rsidR="00053A27" w:rsidRDefault="00053A27">
      <w:pPr>
        <w:pStyle w:val="BodyText"/>
        <w:spacing w:before="1"/>
        <w:rPr>
          <w:rFonts w:ascii="Arial"/>
          <w:sz w:val="21"/>
        </w:rPr>
      </w:pPr>
    </w:p>
    <w:p w:rsidR="00002F89" w:rsidRDefault="00002F89">
      <w:pPr>
        <w:tabs>
          <w:tab w:val="left" w:pos="4528"/>
        </w:tabs>
        <w:ind w:left="757"/>
        <w:rPr>
          <w:rFonts w:ascii="Arial" w:hAnsi="Arial"/>
          <w:color w:val="4BACC6"/>
          <w:w w:val="105"/>
          <w:sz w:val="19"/>
        </w:rPr>
      </w:pPr>
    </w:p>
    <w:p w:rsidR="00002F89" w:rsidRDefault="00002F89">
      <w:pPr>
        <w:tabs>
          <w:tab w:val="left" w:pos="4528"/>
        </w:tabs>
        <w:ind w:left="757"/>
        <w:rPr>
          <w:rFonts w:ascii="Arial" w:hAnsi="Arial"/>
          <w:color w:val="4BACC6"/>
          <w:w w:val="105"/>
          <w:sz w:val="19"/>
        </w:rPr>
      </w:pPr>
    </w:p>
    <w:p w:rsidR="00002F89" w:rsidRDefault="00002F89">
      <w:pPr>
        <w:tabs>
          <w:tab w:val="left" w:pos="4528"/>
        </w:tabs>
        <w:ind w:left="757"/>
        <w:rPr>
          <w:rFonts w:ascii="Arial" w:hAnsi="Arial"/>
          <w:sz w:val="19"/>
        </w:rPr>
      </w:pPr>
    </w:p>
    <w:sectPr w:rsidR="00002F89">
      <w:type w:val="continuous"/>
      <w:pgSz w:w="12240" w:h="15840"/>
      <w:pgMar w:top="1260" w:right="440" w:bottom="0" w:left="6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ttachedTemplate r:id="rId1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0262B6"/>
    <w:rsid w:val="00002F89"/>
    <w:rsid w:val="000262B6"/>
    <w:rsid w:val="00053A27"/>
    <w:rsid w:val="00116A42"/>
    <w:rsid w:val="002129CA"/>
    <w:rsid w:val="00494CE0"/>
    <w:rsid w:val="0055253F"/>
    <w:rsid w:val="005B1AC6"/>
    <w:rsid w:val="00C83E74"/>
    <w:rsid w:val="00D35FAB"/>
    <w:rsid w:val="00DB24B1"/>
    <w:rsid w:val="00E31012"/>
    <w:rsid w:val="00F310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1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Calibri" w:eastAsia="Calibri" w:hAnsi="Calibri" w:cs="Calibr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43"/>
      <w:szCs w:val="43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55253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5253F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37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30" Type="http://schemas.openxmlformats.org/officeDocument/2006/relationships/image" Target="media/image26.jpeg"/><Relationship Id="rId35" Type="http://schemas.openxmlformats.org/officeDocument/2006/relationships/image" Target="media/image3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maryllis\Dropbox\Amy%20Projects\Products\companion%20publishing%20profits\Upsell\newtemplates\Doc%20Versions\Kids%20Travel%20Journal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Kids Travel Journal</Template>
  <TotalTime>1</TotalTime>
  <Pages>2</Pages>
  <Words>93</Words>
  <Characters>534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Microsoft Word - Travel journal page.docx</vt:lpstr>
    </vt:vector>
  </TitlesOfParts>
  <Company/>
  <LinksUpToDate>false</LinksUpToDate>
  <CharactersWithSpaces>626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Travel journal page.docx</dc:title>
  <dc:creator>amaryllis</dc:creator>
  <cp:lastModifiedBy>amaryllis</cp:lastModifiedBy>
  <cp:revision>1</cp:revision>
  <dcterms:created xsi:type="dcterms:W3CDTF">2017-05-11T13:40:00Z</dcterms:created>
  <dcterms:modified xsi:type="dcterms:W3CDTF">2017-05-11T13:41:00Z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2014-04-07T00:00:00Z</vt:filetime>
  </property>
  <property fmtid="{D5CDD505-2E9C-101B-9397-08002B2CF9AE}" pid="3" name="Creator">
    <vt:lpwstr>Word</vt:lpwstr>
  </property>
  <property fmtid="{D5CDD505-2E9C-101B-9397-08002B2CF9AE}" pid="4" name="LastSaved">
    <vt:filetime>2017-05-09T00:00:00Z</vt:filetime>
  </property>
</Properties>
</file>