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387" w:rsidRDefault="008626FE" w:rsidP="003C0387">
      <w:bookmarkStart w:id="0" w:name="_GoBack"/>
      <w:bookmarkEnd w:id="0"/>
      <w:r>
        <w:rPr>
          <w:noProof/>
        </w:rPr>
        <w:pict>
          <v:group id="Group 15" o:spid="_x0000_s1026" style="position:absolute;margin-left:-31.5pt;margin-top:-11.2pt;width:509.25pt;height:727.5pt;z-index:1" coordsize="64674,92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7" type="#_x0000_t202" style="position:absolute;top:7048;width:31051;height:411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4S7MMA&#10;AADbAAAADwAAAGRycy9kb3ducmV2LnhtbERPTWvCQBC9F/wPywi91Y0thhJdRWyLPRWN8eBtzI7Z&#10;aHY2ZLea/vtuQehtHu9zZoveNuJKna8dKxiPEhDEpdM1VwqK3cfTKwgfkDU2jknBD3lYzAcPM8y0&#10;u/GWrnmoRAxhn6ECE0KbSelLQxb9yLXEkTu5zmKIsKuk7vAWw20jn5MklRZrjg0GW1oZKi/5t1Uw&#10;KdK3/dkcy/Fh8r5uNu7lK83XSj0O++UURKA+/Ivv7k8d56fw90s8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44S7MMAAADbAAAADwAAAAAAAAAAAAAAAACYAgAAZHJzL2Rv&#10;d25yZXYueG1sUEsFBgAAAAAEAAQA9QAAAIgDAAAAAA==&#10;" fillcolor="#a8b7df" stroked="f" strokeweight=".5pt">
              <v:fill color2="#879ed7" rotate="t" colors="0 #a8b7df;.5 #9aabd9;1 #879ed7" focus="100%" type="gradient">
                <o:fill v:ext="view" type="gradientUnscaled"/>
              </v:fill>
              <v:textbox>
                <w:txbxContent>
                  <w:p w:rsidR="003C0387" w:rsidRPr="00A2698F" w:rsidRDefault="003C0387" w:rsidP="003C0387">
                    <w:pPr>
                      <w:jc w:val="center"/>
                      <w:rPr>
                        <w:b/>
                        <w:color w:val="FFFFFF"/>
                        <w:sz w:val="28"/>
                        <w:szCs w:val="28"/>
                      </w:rPr>
                    </w:pPr>
                    <w:r w:rsidRPr="00A2698F">
                      <w:rPr>
                        <w:b/>
                        <w:color w:val="FFFFFF"/>
                        <w:sz w:val="28"/>
                        <w:szCs w:val="28"/>
                      </w:rPr>
                      <w:t>Morning Gratitude</w:t>
                    </w:r>
                    <w:r w:rsidRPr="00A2698F">
                      <w:rPr>
                        <w:b/>
                        <w:color w:val="FFFFFF"/>
                        <w:sz w:val="28"/>
                        <w:szCs w:val="28"/>
                      </w:rPr>
                      <w:br/>
                    </w:r>
                    <w:r w:rsidRPr="00A2698F">
                      <w:rPr>
                        <w:color w:val="FFFFFF"/>
                        <w:sz w:val="24"/>
                        <w:szCs w:val="24"/>
                      </w:rPr>
                      <w:t>before you begin your day, list 10 things you’re grateful for</w:t>
                    </w:r>
                  </w:p>
                  <w:p w:rsidR="003C0387" w:rsidRPr="00A2698F" w:rsidRDefault="003C0387" w:rsidP="003C0387">
                    <w:pPr>
                      <w:rPr>
                        <w:color w:val="FFFFFF"/>
                        <w:sz w:val="28"/>
                        <w:szCs w:val="28"/>
                      </w:rPr>
                    </w:pPr>
                    <w:r w:rsidRPr="00A2698F">
                      <w:rPr>
                        <w:color w:val="FFFFFF"/>
                        <w:sz w:val="28"/>
                        <w:szCs w:val="28"/>
                      </w:rPr>
                      <w:t>1</w:t>
                    </w:r>
                  </w:p>
                  <w:p w:rsidR="003C0387" w:rsidRPr="00A2698F" w:rsidRDefault="003C0387" w:rsidP="003C0387">
                    <w:pPr>
                      <w:rPr>
                        <w:color w:val="FFFFFF"/>
                        <w:sz w:val="28"/>
                        <w:szCs w:val="28"/>
                      </w:rPr>
                    </w:pPr>
                    <w:r w:rsidRPr="00A2698F">
                      <w:rPr>
                        <w:color w:val="FFFFFF"/>
                        <w:sz w:val="28"/>
                        <w:szCs w:val="28"/>
                      </w:rPr>
                      <w:t>2</w:t>
                    </w:r>
                  </w:p>
                  <w:p w:rsidR="003C0387" w:rsidRPr="00A2698F" w:rsidRDefault="003C0387" w:rsidP="003C0387">
                    <w:pPr>
                      <w:rPr>
                        <w:color w:val="FFFFFF"/>
                        <w:sz w:val="28"/>
                        <w:szCs w:val="28"/>
                      </w:rPr>
                    </w:pPr>
                    <w:r w:rsidRPr="00A2698F">
                      <w:rPr>
                        <w:color w:val="FFFFFF"/>
                        <w:sz w:val="28"/>
                        <w:szCs w:val="28"/>
                      </w:rPr>
                      <w:t>3</w:t>
                    </w:r>
                  </w:p>
                  <w:p w:rsidR="003C0387" w:rsidRPr="00A2698F" w:rsidRDefault="003C0387" w:rsidP="003C0387">
                    <w:pPr>
                      <w:rPr>
                        <w:color w:val="FFFFFF"/>
                        <w:sz w:val="28"/>
                        <w:szCs w:val="28"/>
                      </w:rPr>
                    </w:pPr>
                    <w:r w:rsidRPr="00A2698F">
                      <w:rPr>
                        <w:color w:val="FFFFFF"/>
                        <w:sz w:val="28"/>
                        <w:szCs w:val="28"/>
                      </w:rPr>
                      <w:t>4</w:t>
                    </w:r>
                  </w:p>
                  <w:p w:rsidR="003C0387" w:rsidRPr="00A2698F" w:rsidRDefault="003C0387" w:rsidP="003C0387">
                    <w:pPr>
                      <w:rPr>
                        <w:color w:val="FFFFFF"/>
                        <w:sz w:val="28"/>
                        <w:szCs w:val="28"/>
                      </w:rPr>
                    </w:pPr>
                    <w:r w:rsidRPr="00A2698F">
                      <w:rPr>
                        <w:color w:val="FFFFFF"/>
                        <w:sz w:val="28"/>
                        <w:szCs w:val="28"/>
                      </w:rPr>
                      <w:t>5</w:t>
                    </w:r>
                  </w:p>
                  <w:p w:rsidR="003C0387" w:rsidRPr="00A2698F" w:rsidRDefault="003C0387" w:rsidP="003C0387">
                    <w:pPr>
                      <w:rPr>
                        <w:color w:val="FFFFFF"/>
                        <w:sz w:val="28"/>
                        <w:szCs w:val="28"/>
                      </w:rPr>
                    </w:pPr>
                    <w:r w:rsidRPr="00A2698F">
                      <w:rPr>
                        <w:color w:val="FFFFFF"/>
                        <w:sz w:val="28"/>
                        <w:szCs w:val="28"/>
                      </w:rPr>
                      <w:t>6</w:t>
                    </w:r>
                  </w:p>
                  <w:p w:rsidR="003C0387" w:rsidRPr="00A2698F" w:rsidRDefault="003C0387" w:rsidP="003C0387">
                    <w:pPr>
                      <w:rPr>
                        <w:color w:val="FFFFFF"/>
                        <w:sz w:val="28"/>
                        <w:szCs w:val="28"/>
                      </w:rPr>
                    </w:pPr>
                    <w:r w:rsidRPr="00A2698F">
                      <w:rPr>
                        <w:color w:val="FFFFFF"/>
                        <w:sz w:val="28"/>
                        <w:szCs w:val="28"/>
                      </w:rPr>
                      <w:t>7</w:t>
                    </w:r>
                  </w:p>
                  <w:p w:rsidR="003C0387" w:rsidRPr="00A2698F" w:rsidRDefault="003C0387" w:rsidP="003C0387">
                    <w:pPr>
                      <w:rPr>
                        <w:color w:val="FFFFFF"/>
                        <w:sz w:val="28"/>
                        <w:szCs w:val="28"/>
                      </w:rPr>
                    </w:pPr>
                    <w:r w:rsidRPr="00A2698F">
                      <w:rPr>
                        <w:color w:val="FFFFFF"/>
                        <w:sz w:val="28"/>
                        <w:szCs w:val="28"/>
                      </w:rPr>
                      <w:t>8</w:t>
                    </w:r>
                  </w:p>
                  <w:p w:rsidR="003C0387" w:rsidRPr="00A2698F" w:rsidRDefault="003C0387" w:rsidP="003C0387">
                    <w:pPr>
                      <w:rPr>
                        <w:color w:val="FFFFFF"/>
                        <w:sz w:val="28"/>
                        <w:szCs w:val="28"/>
                      </w:rPr>
                    </w:pPr>
                    <w:r w:rsidRPr="00A2698F">
                      <w:rPr>
                        <w:color w:val="FFFFFF"/>
                        <w:sz w:val="28"/>
                        <w:szCs w:val="28"/>
                      </w:rPr>
                      <w:t>9</w:t>
                    </w:r>
                  </w:p>
                  <w:p w:rsidR="003C0387" w:rsidRPr="00A2698F" w:rsidRDefault="003C0387" w:rsidP="003C0387">
                    <w:pPr>
                      <w:rPr>
                        <w:b/>
                        <w:color w:val="FFFFFF"/>
                        <w:sz w:val="28"/>
                        <w:szCs w:val="28"/>
                      </w:rPr>
                    </w:pPr>
                    <w:r w:rsidRPr="00A2698F">
                      <w:rPr>
                        <w:b/>
                        <w:color w:val="FFFFFF"/>
                        <w:sz w:val="28"/>
                        <w:szCs w:val="28"/>
                      </w:rPr>
                      <w:t>10</w:t>
                    </w:r>
                  </w:p>
                </w:txbxContent>
              </v:textbox>
            </v:shape>
            <v:shape id="Text Box 17" o:spid="_x0000_s1028" type="#_x0000_t202" style="position:absolute;left:33623;top:7143;width:31051;height:404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Myqr8A&#10;AADbAAAADwAAAGRycy9kb3ducmV2LnhtbERP3WrCMBS+F3yHcITdaeoGOqtRRDYQvNG6Bzgmx7bY&#10;nJQka7u3XwYD787H93s2u8E2oiMfascK5rMMBLF2puZSwdf1c/oOIkRkg41jUvBDAXbb8WiDuXE9&#10;X6grYilSCIccFVQxtrmUQVdkMcxcS5y4u/MWY4K+lMZjn8JtI1+zbCEt1pwaKmzpUJF+FN9Wwc2U&#10;b8Wgj+e2z/zpg0K30n2n1Mtk2K9BRBriU/zvPpo0fwl/v6QD5PY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AzKqvwAAANsAAAAPAAAAAAAAAAAAAAAAAJgCAABkcnMvZG93bnJl&#10;di54bWxQSwUGAAAAAAQABAD1AAAAhAMAAAAA&#10;" fillcolor="#ffdd9c" stroked="f" strokeweight=".5pt">
              <v:fill color2="#ffd479" rotate="t" colors="0 #ffdd9c;.5 #ffd78e;1 #ffd479" focus="100%" type="gradient">
                <o:fill v:ext="view" type="gradientUnscaled"/>
              </v:fill>
              <v:textbox>
                <w:txbxContent>
                  <w:p w:rsidR="003C0387" w:rsidRPr="00A2698F" w:rsidRDefault="000C1139" w:rsidP="003C0387">
                    <w:pPr>
                      <w:jc w:val="center"/>
                      <w:rPr>
                        <w:color w:val="2E74B5"/>
                        <w:sz w:val="24"/>
                        <w:szCs w:val="24"/>
                      </w:rPr>
                    </w:pPr>
                    <w:r>
                      <w:rPr>
                        <w:b/>
                        <w:color w:val="2E74B5"/>
                        <w:sz w:val="28"/>
                        <w:szCs w:val="28"/>
                      </w:rPr>
                      <w:t>Challenge Gratitude</w:t>
                    </w:r>
                    <w:r w:rsidR="003C0387" w:rsidRPr="00A2698F">
                      <w:rPr>
                        <w:b/>
                        <w:color w:val="2E74B5"/>
                        <w:sz w:val="28"/>
                        <w:szCs w:val="28"/>
                      </w:rPr>
                      <w:br/>
                    </w:r>
                    <w:r w:rsidR="003C0387" w:rsidRPr="00A2698F">
                      <w:rPr>
                        <w:color w:val="2E74B5"/>
                        <w:sz w:val="24"/>
                        <w:szCs w:val="24"/>
                      </w:rPr>
                      <w:t xml:space="preserve">List three </w:t>
                    </w:r>
                    <w:r>
                      <w:rPr>
                        <w:color w:val="2E74B5"/>
                        <w:sz w:val="24"/>
                        <w:szCs w:val="24"/>
                      </w:rPr>
                      <w:t>perceived obstacles and what benefits you are actually receiving from the experience.</w:t>
                    </w:r>
                  </w:p>
                  <w:p w:rsidR="003C0387" w:rsidRPr="00A2698F" w:rsidRDefault="003C0387" w:rsidP="003C0387">
                    <w:pPr>
                      <w:rPr>
                        <w:color w:val="2E74B5"/>
                        <w:sz w:val="24"/>
                        <w:szCs w:val="24"/>
                      </w:rPr>
                    </w:pPr>
                    <w:r w:rsidRPr="00A2698F">
                      <w:rPr>
                        <w:color w:val="2E74B5"/>
                        <w:sz w:val="24"/>
                        <w:szCs w:val="24"/>
                      </w:rPr>
                      <w:t>1 ____________________________________</w:t>
                    </w:r>
                  </w:p>
                  <w:p w:rsidR="003C0387" w:rsidRPr="00A2698F" w:rsidRDefault="003C0387" w:rsidP="003C0387">
                    <w:pPr>
                      <w:rPr>
                        <w:color w:val="2E74B5"/>
                        <w:sz w:val="24"/>
                        <w:szCs w:val="24"/>
                      </w:rPr>
                    </w:pPr>
                    <w:r w:rsidRPr="00A2698F">
                      <w:rPr>
                        <w:color w:val="2E74B5"/>
                        <w:sz w:val="24"/>
                        <w:szCs w:val="24"/>
                      </w:rPr>
                      <w:t>What I’m I learning? _____________________</w:t>
                    </w:r>
                  </w:p>
                  <w:p w:rsidR="003C0387" w:rsidRPr="00A2698F" w:rsidRDefault="003C0387" w:rsidP="003C0387">
                    <w:pPr>
                      <w:rPr>
                        <w:color w:val="2E74B5"/>
                        <w:sz w:val="24"/>
                        <w:szCs w:val="24"/>
                      </w:rPr>
                    </w:pPr>
                    <w:r w:rsidRPr="00A2698F">
                      <w:rPr>
                        <w:color w:val="2E74B5"/>
                        <w:sz w:val="24"/>
                        <w:szCs w:val="24"/>
                      </w:rPr>
                      <w:t>______________________________________</w:t>
                    </w:r>
                  </w:p>
                  <w:p w:rsidR="003C0387" w:rsidRPr="00A2698F" w:rsidRDefault="003C0387" w:rsidP="003C0387">
                    <w:pPr>
                      <w:rPr>
                        <w:color w:val="2E74B5"/>
                        <w:sz w:val="24"/>
                        <w:szCs w:val="24"/>
                      </w:rPr>
                    </w:pPr>
                    <w:r w:rsidRPr="00A2698F">
                      <w:rPr>
                        <w:color w:val="2E74B5"/>
                        <w:sz w:val="24"/>
                        <w:szCs w:val="24"/>
                      </w:rPr>
                      <w:t>2 ____________________________________</w:t>
                    </w:r>
                  </w:p>
                  <w:p w:rsidR="003C0387" w:rsidRPr="00A2698F" w:rsidRDefault="003C0387" w:rsidP="003C0387">
                    <w:pPr>
                      <w:rPr>
                        <w:color w:val="2E74B5"/>
                        <w:sz w:val="24"/>
                        <w:szCs w:val="24"/>
                      </w:rPr>
                    </w:pPr>
                    <w:r w:rsidRPr="00A2698F">
                      <w:rPr>
                        <w:color w:val="2E74B5"/>
                        <w:sz w:val="24"/>
                        <w:szCs w:val="24"/>
                      </w:rPr>
                      <w:t>What I’m I learning? _____________________</w:t>
                    </w:r>
                  </w:p>
                  <w:p w:rsidR="003C0387" w:rsidRPr="00A2698F" w:rsidRDefault="003C0387" w:rsidP="003C0387">
                    <w:pPr>
                      <w:rPr>
                        <w:color w:val="2E74B5"/>
                        <w:sz w:val="24"/>
                        <w:szCs w:val="24"/>
                      </w:rPr>
                    </w:pPr>
                    <w:r w:rsidRPr="00A2698F">
                      <w:rPr>
                        <w:color w:val="2E74B5"/>
                        <w:sz w:val="24"/>
                        <w:szCs w:val="24"/>
                      </w:rPr>
                      <w:t>______________________________________</w:t>
                    </w:r>
                  </w:p>
                  <w:p w:rsidR="003C0387" w:rsidRPr="00A2698F" w:rsidRDefault="003C0387" w:rsidP="003C0387">
                    <w:pPr>
                      <w:rPr>
                        <w:color w:val="2E74B5"/>
                        <w:sz w:val="24"/>
                        <w:szCs w:val="24"/>
                      </w:rPr>
                    </w:pPr>
                    <w:r w:rsidRPr="00A2698F">
                      <w:rPr>
                        <w:color w:val="2E74B5"/>
                        <w:sz w:val="24"/>
                        <w:szCs w:val="24"/>
                      </w:rPr>
                      <w:t>3 ____________________________________</w:t>
                    </w:r>
                  </w:p>
                  <w:p w:rsidR="003C0387" w:rsidRPr="00A2698F" w:rsidRDefault="003C0387" w:rsidP="003C0387">
                    <w:pPr>
                      <w:rPr>
                        <w:color w:val="2E74B5"/>
                        <w:sz w:val="24"/>
                        <w:szCs w:val="24"/>
                      </w:rPr>
                    </w:pPr>
                    <w:r w:rsidRPr="00A2698F">
                      <w:rPr>
                        <w:color w:val="2E74B5"/>
                        <w:sz w:val="24"/>
                        <w:szCs w:val="24"/>
                      </w:rPr>
                      <w:t>What I’m I learning? _____________________</w:t>
                    </w:r>
                  </w:p>
                  <w:p w:rsidR="003C0387" w:rsidRPr="00A2698F" w:rsidRDefault="003C0387" w:rsidP="003C0387">
                    <w:pPr>
                      <w:rPr>
                        <w:color w:val="2E74B5"/>
                        <w:sz w:val="24"/>
                        <w:szCs w:val="24"/>
                      </w:rPr>
                    </w:pPr>
                    <w:r w:rsidRPr="00A2698F">
                      <w:rPr>
                        <w:color w:val="2E74B5"/>
                        <w:sz w:val="24"/>
                        <w:szCs w:val="24"/>
                      </w:rPr>
                      <w:t>______________________________________</w:t>
                    </w:r>
                  </w:p>
                  <w:p w:rsidR="003C0387" w:rsidRPr="00A2698F" w:rsidRDefault="003C0387" w:rsidP="003C0387">
                    <w:pPr>
                      <w:rPr>
                        <w:color w:val="2E74B5"/>
                        <w:sz w:val="28"/>
                        <w:szCs w:val="28"/>
                      </w:rPr>
                    </w:pPr>
                  </w:p>
                  <w:p w:rsidR="003C0387" w:rsidRPr="00A2698F" w:rsidRDefault="003C0387" w:rsidP="003C0387">
                    <w:pPr>
                      <w:rPr>
                        <w:color w:val="2E74B5"/>
                        <w:sz w:val="28"/>
                        <w:szCs w:val="28"/>
                      </w:rPr>
                    </w:pPr>
                  </w:p>
                  <w:p w:rsidR="003C0387" w:rsidRPr="00A2698F" w:rsidRDefault="003C0387" w:rsidP="003C0387">
                    <w:pPr>
                      <w:rPr>
                        <w:color w:val="2E74B5"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Text Box 18" o:spid="_x0000_s1029" type="#_x0000_t202" style="position:absolute;left:33623;top:53816;width:31051;height:382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qP48IA&#10;AADbAAAADwAAAGRycy9kb3ducmV2LnhtbESP0WrDMAxF3wf7B6PC3lY7hY2R1S2hEBhlZSzdB4hY&#10;TUJjOdhum/799DDYm8S9uvdovZ39qK4U0xDYQrE0oIjb4AbuLPwc6+c3UCkjOxwDk4U7JdhuHh/W&#10;WLpw42+6NrlTEsKpRAt9zlOpdWp78piWYSIW7RSixyxr7LSLeJNwP+qVMa/a48DS0ONEu57ac3Px&#10;Fg5YVZ9fnXkx+eLjvm5qxqKw9mkxV++gMs353/x3/eEEX2DlFxlAb3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ao/jwgAAANsAAAAPAAAAAAAAAAAAAAAAAJgCAABkcnMvZG93&#10;bnJldi54bWxQSwUGAAAAAAQABAD1AAAAhwMAAAAA&#10;" fillcolor="#f18c55" stroked="f" strokeweight=".5pt">
              <v:fill color2="#e56b17" rotate="t" colors="0 #f18c55;.5 #f67b28;1 #e56b17" focus="100%" type="gradient">
                <o:fill v:ext="view" type="gradientUnscaled"/>
              </v:fill>
              <v:textbox>
                <w:txbxContent>
                  <w:p w:rsidR="003C0387" w:rsidRDefault="000C1139" w:rsidP="003C0387">
                    <w:pPr>
                      <w:jc w:val="center"/>
                    </w:pPr>
                    <w:r>
                      <w:rPr>
                        <w:b/>
                        <w:sz w:val="28"/>
                        <w:szCs w:val="28"/>
                      </w:rPr>
                      <w:t>Evening Gratitude</w:t>
                    </w:r>
                    <w:r>
                      <w:t xml:space="preserve"> </w:t>
                    </w:r>
                    <w:r w:rsidR="003C0387">
                      <w:br/>
                    </w:r>
                    <w:r>
                      <w:rPr>
                        <w:sz w:val="24"/>
                        <w:szCs w:val="24"/>
                      </w:rPr>
                      <w:t>Select</w:t>
                    </w:r>
                    <w:r w:rsidR="003C0387" w:rsidRPr="00435352">
                      <w:rPr>
                        <w:sz w:val="24"/>
                        <w:szCs w:val="24"/>
                      </w:rPr>
                      <w:t xml:space="preserve"> one of moment of your day that made you happy and </w:t>
                    </w:r>
                    <w:r>
                      <w:rPr>
                        <w:sz w:val="24"/>
                        <w:szCs w:val="24"/>
                      </w:rPr>
                      <w:t>appreciate it before bed.</w:t>
                    </w:r>
                  </w:p>
                </w:txbxContent>
              </v:textbox>
            </v:shape>
            <v:shape id="Text Box 19" o:spid="_x0000_s1030" type="#_x0000_t202" style="position:absolute;left:95;top:54102;width:31051;height:382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59K8QA&#10;AADbAAAADwAAAGRycy9kb3ducmV2LnhtbERP22rCQBB9F/yHZYS+SN20D7aNrkGElBaKt+QDptkx&#10;CWZnQ3Yb0369WxB8m8O5zjIZTCN66lxtWcHTLAJBXFhdc6kgz9LHVxDOI2tsLJOCX3KQrMajJcba&#10;XvhA/dGXIoSwi1FB5X0bS+mKigy6mW2JA3eynUEfYFdK3eElhJtGPkfRXBqsOTRU2NKmouJ8/DEK&#10;Dl8v7Tttp5n/3n8W87++2Z3zVKmHybBegPA0+Lv45v7QYf4b/P8SDpC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8OfSvEAAAA2wAAAA8AAAAAAAAAAAAAAAAAmAIAAGRycy9k&#10;b3ducmV2LnhtbFBLBQYAAAAABAAEAPUAAACJAwAAAAA=&#10;" fillcolor="#b5d5a7" stroked="f" strokeweight=".5pt">
              <v:fill color2="#9cca86" rotate="t" colors="0 #b5d5a7;.5 #aace99;1 #9cca86" focus="100%" type="gradient">
                <o:fill v:ext="view" type="gradientUnscaled"/>
              </v:fill>
              <v:textbox>
                <w:txbxContent>
                  <w:p w:rsidR="003C0387" w:rsidRPr="00A2698F" w:rsidRDefault="000C1139" w:rsidP="003C0387">
                    <w:pPr>
                      <w:jc w:val="center"/>
                      <w:rPr>
                        <w:color w:val="C45911"/>
                        <w:sz w:val="24"/>
                        <w:szCs w:val="24"/>
                      </w:rPr>
                    </w:pPr>
                    <w:r w:rsidRPr="00A2698F">
                      <w:rPr>
                        <w:b/>
                        <w:color w:val="C45911"/>
                        <w:sz w:val="28"/>
                        <w:szCs w:val="28"/>
                      </w:rPr>
                      <w:t>P</w:t>
                    </w:r>
                    <w:r>
                      <w:rPr>
                        <w:b/>
                        <w:color w:val="C45911"/>
                        <w:sz w:val="28"/>
                        <w:szCs w:val="28"/>
                      </w:rPr>
                      <w:t>eople Gratitude</w:t>
                    </w:r>
                    <w:r w:rsidR="003C0387" w:rsidRPr="00A2698F">
                      <w:rPr>
                        <w:b/>
                        <w:color w:val="C45911"/>
                        <w:sz w:val="28"/>
                        <w:szCs w:val="28"/>
                      </w:rPr>
                      <w:br/>
                    </w:r>
                    <w:r w:rsidR="003C0387" w:rsidRPr="00A2698F">
                      <w:rPr>
                        <w:color w:val="C45911"/>
                        <w:sz w:val="24"/>
                        <w:szCs w:val="24"/>
                      </w:rPr>
                      <w:t xml:space="preserve">List 5 people who made your life a little </w:t>
                    </w:r>
                    <w:r>
                      <w:rPr>
                        <w:color w:val="C45911"/>
                        <w:sz w:val="24"/>
                        <w:szCs w:val="24"/>
                      </w:rPr>
                      <w:t>better</w:t>
                    </w:r>
                    <w:r w:rsidR="003C0387" w:rsidRPr="00A2698F">
                      <w:rPr>
                        <w:color w:val="C45911"/>
                        <w:sz w:val="24"/>
                        <w:szCs w:val="24"/>
                      </w:rPr>
                      <w:t xml:space="preserve"> today. These could be friends, family or strangers!</w:t>
                    </w:r>
                  </w:p>
                  <w:p w:rsidR="003C0387" w:rsidRPr="00A2698F" w:rsidRDefault="003C0387" w:rsidP="003C0387">
                    <w:pPr>
                      <w:rPr>
                        <w:color w:val="C45911"/>
                        <w:sz w:val="24"/>
                        <w:szCs w:val="24"/>
                      </w:rPr>
                    </w:pPr>
                    <w:r w:rsidRPr="00A2698F">
                      <w:rPr>
                        <w:color w:val="C45911"/>
                        <w:sz w:val="24"/>
                        <w:szCs w:val="24"/>
                      </w:rPr>
                      <w:t>1</w:t>
                    </w:r>
                  </w:p>
                  <w:p w:rsidR="003C0387" w:rsidRPr="00A2698F" w:rsidRDefault="003C0387" w:rsidP="003C0387">
                    <w:pPr>
                      <w:rPr>
                        <w:color w:val="C45911"/>
                        <w:sz w:val="24"/>
                        <w:szCs w:val="24"/>
                      </w:rPr>
                    </w:pPr>
                  </w:p>
                  <w:p w:rsidR="003C0387" w:rsidRPr="00A2698F" w:rsidRDefault="003C0387" w:rsidP="003C0387">
                    <w:pPr>
                      <w:rPr>
                        <w:color w:val="C45911"/>
                        <w:sz w:val="24"/>
                        <w:szCs w:val="24"/>
                      </w:rPr>
                    </w:pPr>
                    <w:r w:rsidRPr="00A2698F">
                      <w:rPr>
                        <w:color w:val="C45911"/>
                        <w:sz w:val="24"/>
                        <w:szCs w:val="24"/>
                      </w:rPr>
                      <w:t>2</w:t>
                    </w:r>
                  </w:p>
                  <w:p w:rsidR="003C0387" w:rsidRPr="00A2698F" w:rsidRDefault="003C0387" w:rsidP="003C0387">
                    <w:pPr>
                      <w:rPr>
                        <w:color w:val="C45911"/>
                        <w:sz w:val="24"/>
                        <w:szCs w:val="24"/>
                      </w:rPr>
                    </w:pPr>
                  </w:p>
                  <w:p w:rsidR="003C0387" w:rsidRPr="00A2698F" w:rsidRDefault="003C0387" w:rsidP="003C0387">
                    <w:pPr>
                      <w:rPr>
                        <w:color w:val="C45911"/>
                        <w:sz w:val="24"/>
                        <w:szCs w:val="24"/>
                      </w:rPr>
                    </w:pPr>
                    <w:r w:rsidRPr="00A2698F">
                      <w:rPr>
                        <w:color w:val="C45911"/>
                        <w:sz w:val="24"/>
                        <w:szCs w:val="24"/>
                      </w:rPr>
                      <w:t>3</w:t>
                    </w:r>
                  </w:p>
                  <w:p w:rsidR="003C0387" w:rsidRPr="00A2698F" w:rsidRDefault="003C0387" w:rsidP="003C0387">
                    <w:pPr>
                      <w:rPr>
                        <w:color w:val="C45911"/>
                        <w:sz w:val="24"/>
                        <w:szCs w:val="24"/>
                      </w:rPr>
                    </w:pPr>
                  </w:p>
                  <w:p w:rsidR="003C0387" w:rsidRPr="00A2698F" w:rsidRDefault="003C0387" w:rsidP="003C0387">
                    <w:pPr>
                      <w:rPr>
                        <w:color w:val="C45911"/>
                        <w:sz w:val="24"/>
                        <w:szCs w:val="24"/>
                      </w:rPr>
                    </w:pPr>
                    <w:r w:rsidRPr="00A2698F">
                      <w:rPr>
                        <w:color w:val="C45911"/>
                        <w:sz w:val="24"/>
                        <w:szCs w:val="24"/>
                      </w:rPr>
                      <w:t>4</w:t>
                    </w:r>
                  </w:p>
                  <w:p w:rsidR="003C0387" w:rsidRPr="00A2698F" w:rsidRDefault="003C0387" w:rsidP="003C0387">
                    <w:pPr>
                      <w:rPr>
                        <w:color w:val="C45911"/>
                        <w:sz w:val="24"/>
                        <w:szCs w:val="24"/>
                      </w:rPr>
                    </w:pPr>
                  </w:p>
                  <w:p w:rsidR="003C0387" w:rsidRPr="00A2698F" w:rsidRDefault="003C0387" w:rsidP="003C0387">
                    <w:pPr>
                      <w:rPr>
                        <w:b/>
                        <w:color w:val="C45911"/>
                        <w:sz w:val="28"/>
                        <w:szCs w:val="28"/>
                      </w:rPr>
                    </w:pPr>
                    <w:r w:rsidRPr="00A2698F">
                      <w:rPr>
                        <w:color w:val="C45911"/>
                        <w:sz w:val="24"/>
                        <w:szCs w:val="24"/>
                      </w:rPr>
                      <w:t>5</w:t>
                    </w:r>
                  </w:p>
                </w:txbxContent>
              </v:textbox>
            </v:shape>
            <v:group id="Group 20" o:spid="_x0000_s1031" style="position:absolute;left:10191;width:38481;height:5429" coordsize="38481,5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shape id="Text Box 21" o:spid="_x0000_s1032" type="#_x0000_t202" style="position:absolute;width:38481;height:5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6a08IA&#10;AADbAAAADwAAAGRycy9kb3ducmV2LnhtbESPQWsCMRSE70L/Q3gFb26ilFBWo0ip2INQu7b3x+a5&#10;u7h5WTZR139vCoLHYWa+YRarwbXiQn1oPBuYZgoEceltw5WB38Nm8g4iRGSLrWcycKMAq+XLaIG5&#10;9Vf+oUsRK5EgHHI0UMfY5VKGsiaHIfMdcfKOvncYk+wraXu8Jrhr5UwpLR02nBZq7OijpvJUnJ0B&#10;vS/4W2/D576g3d+b1q0q1caY8euwnoOINMRn+NH+sgZmU/j/kn6A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XprTwgAAANsAAAAPAAAAAAAAAAAAAAAAAJgCAABkcnMvZG93&#10;bnJldi54bWxQSwUGAAAAAAQABAD1AAAAhwMAAAAA&#10;" strokecolor="#70ad47" strokeweight="3pt">
                <v:textbox>
                  <w:txbxContent>
                    <w:p w:rsidR="003C0387" w:rsidRPr="00522F72" w:rsidRDefault="003C0387" w:rsidP="003C0387">
                      <w:pPr>
                        <w:jc w:val="center"/>
                        <w:rPr>
                          <w:b/>
                          <w:color w:val="5B9BD5"/>
                          <w:sz w:val="56"/>
                          <w:szCs w:val="56"/>
                        </w:rPr>
                      </w:pPr>
                      <w:r w:rsidRPr="00522F72">
                        <w:rPr>
                          <w:b/>
                          <w:color w:val="5B9BD5"/>
                          <w:sz w:val="56"/>
                          <w:szCs w:val="56"/>
                        </w:rPr>
                        <w:t>GRATITUDE JOURNAL</w:t>
                      </w:r>
                    </w:p>
                  </w:txbxContent>
                </v:textbox>
              </v:shape>
              <v:shape id="5-Point Star 22" o:spid="_x0000_s1033" style="position:absolute;left:35147;top:1714;width:3143;height:2381;visibility:visible;mso-wrap-style:square;v-text-anchor:middle" coordsize="314325,2381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6NtMYA&#10;AADbAAAADwAAAGRycy9kb3ducmV2LnhtbESPS2/CMBCE75X4D9YicSsOOVQ0xaCKh+CAEI8e4LaK&#10;lzhqvE5jA2l/PUaqxHE0M99oRpPWVuJKjS8dKxj0ExDEudMlFwq+DovXIQgfkDVWjknBL3mYjDsv&#10;I8y0u/GOrvtQiAhhn6ECE0KdSelzQxZ939XE0Tu7xmKIsimkbvAW4baSaZK8SYslxwWDNU0N5d/7&#10;i1XAP+fBYtuuZ5vZ6W853yyPZvu+UqrXbT8/QARqwzP8315pBWkKjy/xB8jx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h6NtMYAAADbAAAADwAAAAAAAAAAAAAAAACYAgAAZHJz&#10;L2Rvd25yZXYueG1sUEsFBgAAAAAEAAQA9QAAAIsDAAAAAA==&#10;" path="m,90955r120062,1l157163,r37100,90956l314325,90955r-97133,56214l254294,238124,157163,181910,60031,238124,97133,147169,,90955xe" fillcolor="#81b861" strokecolor="#70ad47" strokeweight=".5pt">
                <v:fill color2="#61a235" rotate="t" colors="0 #81b861;.5 #6fb242;1 #61a235" focus="100%" type="gradient">
                  <o:fill v:ext="view" type="gradientUnscaled"/>
                </v:fill>
                <v:stroke joinstyle="miter"/>
                <v:path arrowok="t" o:connecttype="custom" o:connectlocs="0,90955;120062,90956;157163,0;194263,90956;314325,90955;217192,147169;254294,238124;157163,181910;60031,238124;97133,147169;0,90955" o:connectangles="0,0,0,0,0,0,0,0,0,0,0"/>
              </v:shape>
              <v:shape id="5-Point Star 23" o:spid="_x0000_s1034" style="position:absolute;left:190;top:1809;width:3143;height:2382;visibility:visible;mso-wrap-style:square;v-text-anchor:middle" coordsize="314325,2381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IoL8YA&#10;AADbAAAADwAAAGRycy9kb3ducmV2LnhtbESPQWsCMRSE7wX/Q3hCb5rVQqmrUUQrehCx6kFvj81z&#10;s7h5WTepbv31TUHocZiZb5jRpLGluFHtC8cKet0EBHHmdMG5gsN+0fkA4QOyxtIxKfghD5Nx62WE&#10;qXZ3/qLbLuQiQtinqMCEUKVS+syQRd91FXH0zq62GKKsc6lrvEe4LWU/Sd6lxYLjgsGKZoayy+7b&#10;KuDrubfYNuv5Zn56LD83y6PZDlZKvbab6RBEoCb8h5/tlVbQf4O/L/EHyPE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VIoL8YAAADbAAAADwAAAAAAAAAAAAAAAACYAgAAZHJz&#10;L2Rvd25yZXYueG1sUEsFBgAAAAAEAAQA9QAAAIsDAAAAAA==&#10;" path="m,90955r120062,1l157163,r37100,90956l314325,90955r-97133,56214l254294,238124,157163,181910,60031,238124,97133,147169,,90955xe" fillcolor="#81b861" strokecolor="#70ad47" strokeweight=".5pt">
                <v:fill color2="#61a235" rotate="t" colors="0 #81b861;.5 #6fb242;1 #61a235" focus="100%" type="gradient">
                  <o:fill v:ext="view" type="gradientUnscaled"/>
                </v:fill>
                <v:stroke joinstyle="miter"/>
                <v:path arrowok="t" o:connecttype="custom" o:connectlocs="0,90955;120062,90956;157163,0;194263,90956;314325,90955;217192,147169;254294,238124;157163,181910;60031,238124;97133,147169;0,90955" o:connectangles="0,0,0,0,0,0,0,0,0,0,0"/>
              </v:shape>
            </v:group>
          </v:group>
        </w:pict>
      </w:r>
    </w:p>
    <w:p w:rsidR="003C0387" w:rsidRDefault="003C0387"/>
    <w:p w:rsidR="003C0387" w:rsidRDefault="003C0387">
      <w:r>
        <w:br w:type="page"/>
      </w:r>
    </w:p>
    <w:p w:rsidR="00786CA4" w:rsidRDefault="003C0387" w:rsidP="003C0387">
      <w:pPr>
        <w:tabs>
          <w:tab w:val="left" w:pos="1710"/>
        </w:tabs>
      </w:pPr>
      <w:r>
        <w:tab/>
      </w:r>
    </w:p>
    <w:sectPr w:rsidR="00786CA4" w:rsidSect="00702AE6">
      <w:headerReference w:type="default" r:id="rId7"/>
      <w:pgSz w:w="11907" w:h="16839" w:code="9"/>
      <w:pgMar w:top="5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6FE" w:rsidRDefault="008626FE" w:rsidP="00B66F08">
      <w:pPr>
        <w:spacing w:after="0" w:line="240" w:lineRule="auto"/>
      </w:pPr>
      <w:r>
        <w:separator/>
      </w:r>
    </w:p>
  </w:endnote>
  <w:endnote w:type="continuationSeparator" w:id="0">
    <w:p w:rsidR="008626FE" w:rsidRDefault="008626FE" w:rsidP="00B66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6FE" w:rsidRDefault="008626FE" w:rsidP="00B66F08">
      <w:pPr>
        <w:spacing w:after="0" w:line="240" w:lineRule="auto"/>
      </w:pPr>
      <w:r>
        <w:separator/>
      </w:r>
    </w:p>
  </w:footnote>
  <w:footnote w:type="continuationSeparator" w:id="0">
    <w:p w:rsidR="008626FE" w:rsidRDefault="008626FE" w:rsidP="00B66F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F08" w:rsidRDefault="008626FE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-41.25pt;margin-top:-15.75pt;width:542.25pt;height:777.75pt;z-index:1;visibility:visible;mso-width-relative:margin;mso-height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" strokecolor="#70ad47" strokeweight="1pt">
          <v:fill r:id="rId1" o:title="" recolor="t" rotate="t" type="frame"/>
          <v:textbox>
            <w:txbxContent>
              <w:p w:rsidR="00B66F08" w:rsidRDefault="00B66F08"/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6D8F"/>
    <w:rsid w:val="000C1139"/>
    <w:rsid w:val="00180A08"/>
    <w:rsid w:val="002A7E00"/>
    <w:rsid w:val="003C0387"/>
    <w:rsid w:val="0042676E"/>
    <w:rsid w:val="00435352"/>
    <w:rsid w:val="00522F72"/>
    <w:rsid w:val="00702AE6"/>
    <w:rsid w:val="00786CA4"/>
    <w:rsid w:val="00856D8F"/>
    <w:rsid w:val="008626FE"/>
    <w:rsid w:val="00886B1D"/>
    <w:rsid w:val="009330D7"/>
    <w:rsid w:val="00936794"/>
    <w:rsid w:val="00A2698F"/>
    <w:rsid w:val="00B66F08"/>
    <w:rsid w:val="00D03E69"/>
    <w:rsid w:val="00E779FD"/>
    <w:rsid w:val="00FC5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6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6F08"/>
  </w:style>
  <w:style w:type="paragraph" w:styleId="Footer">
    <w:name w:val="footer"/>
    <w:basedOn w:val="Normal"/>
    <w:link w:val="FooterChar"/>
    <w:uiPriority w:val="99"/>
    <w:unhideWhenUsed/>
    <w:rsid w:val="00B66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6F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aryllis\Dropbox\Amy%20Projects\Products\companion%20publishing%20profits\Upsell\newtemplates\Doc%20Versions\Gratitude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Gratitude 2</Template>
  <TotalTime>0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amaryllis</dc:creator>
  <cp:lastModifiedBy>amaryllis</cp:lastModifiedBy>
  <cp:revision>1</cp:revision>
  <dcterms:created xsi:type="dcterms:W3CDTF">2017-05-11T13:40:00Z</dcterms:created>
  <dcterms:modified xsi:type="dcterms:W3CDTF">2017-05-11T13:40:00Z</dcterms:modified>
</cp:coreProperties>
</file>