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7073A3" w:rsidRDefault="00EC05B0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45E0E1D" wp14:editId="2750156D">
                <wp:simplePos x="0" y="0"/>
                <wp:positionH relativeFrom="column">
                  <wp:posOffset>-800100</wp:posOffset>
                </wp:positionH>
                <wp:positionV relativeFrom="paragraph">
                  <wp:posOffset>251460</wp:posOffset>
                </wp:positionV>
                <wp:extent cx="2644140" cy="466725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414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1624" w:rsidRPr="00EC05B0" w:rsidRDefault="00407B29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36"/>
                              </w:rPr>
                              <w:t>SPRING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3pt;margin-top:19.8pt;width:208.2pt;height:36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" filled="f" stroked="f">
                <v:textbox>
                  <w:txbxContent>
                    <w:p w:rsidR="009E1624" w:rsidRPr="00EC05B0" w:rsidRDefault="00407B29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36"/>
                        </w:rPr>
                        <w:t>SPRING</w:t>
                      </w:r>
                    </w:p>
                  </w:txbxContent>
                </v:textbox>
              </v:shape>
            </w:pict>
          </mc:Fallback>
        </mc:AlternateContent>
      </w:r>
      <w:r w:rsidR="00BB668A">
        <w:rPr>
          <w:noProof/>
        </w:rPr>
        <mc:AlternateContent>
          <mc:Choice Requires="wps">
            <w:drawing>
              <wp:anchor distT="0" distB="0" distL="114300" distR="114300" simplePos="0" relativeHeight="251654139" behindDoc="0" locked="0" layoutInCell="1" allowOverlap="1" wp14:anchorId="6AFFAB29" wp14:editId="6D5627D9">
                <wp:simplePos x="0" y="0"/>
                <wp:positionH relativeFrom="column">
                  <wp:posOffset>-947057</wp:posOffset>
                </wp:positionH>
                <wp:positionV relativeFrom="paragraph">
                  <wp:posOffset>10885</wp:posOffset>
                </wp:positionV>
                <wp:extent cx="7800975" cy="9124315"/>
                <wp:effectExtent l="0" t="0" r="9525" b="635"/>
                <wp:wrapNone/>
                <wp:docPr id="203" name="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0975" cy="91243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57E1E3D" id="Rectangle 203" o:spid="_x0000_s1026" style="position:absolute;margin-left:-74.55pt;margin-top:.85pt;width:614.25pt;height:718.45pt;z-index:2516541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" fillcolor="white [3212]" stroked="f" strokeweight="1pt">
                <v:fill opacity="26214f"/>
              </v:rect>
            </w:pict>
          </mc:Fallback>
        </mc:AlternateContent>
      </w:r>
      <w:r w:rsidR="00BB668A">
        <w:rPr>
          <w:noProof/>
        </w:rPr>
        <w:drawing>
          <wp:anchor distT="0" distB="0" distL="114300" distR="114300" simplePos="0" relativeHeight="251655164" behindDoc="1" locked="0" layoutInCell="1" allowOverlap="1" wp14:anchorId="1D4395A9" wp14:editId="44D1488A">
            <wp:simplePos x="0" y="0"/>
            <wp:positionH relativeFrom="column">
              <wp:posOffset>-903514</wp:posOffset>
            </wp:positionH>
            <wp:positionV relativeFrom="paragraph">
              <wp:posOffset>-903514</wp:posOffset>
            </wp:positionV>
            <wp:extent cx="7757432" cy="10039078"/>
            <wp:effectExtent l="0" t="0" r="0" b="635"/>
            <wp:wrapNone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Untitled-1-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8784" cy="100408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73A3">
        <w:rPr>
          <w:noProof/>
        </w:rPr>
        <w:drawing>
          <wp:anchor distT="0" distB="0" distL="114300" distR="114300" simplePos="0" relativeHeight="251743232" behindDoc="0" locked="1" layoutInCell="1" allowOverlap="1" wp14:anchorId="2BD8AF4D" wp14:editId="32C9D64B">
            <wp:simplePos x="0" y="0"/>
            <wp:positionH relativeFrom="page">
              <wp:posOffset>5006975</wp:posOffset>
            </wp:positionH>
            <wp:positionV relativeFrom="page">
              <wp:posOffset>2329180</wp:posOffset>
            </wp:positionV>
            <wp:extent cx="2130425" cy="1083945"/>
            <wp:effectExtent l="19050" t="0" r="22225" b="421005"/>
            <wp:wrapNone/>
            <wp:docPr id="17" name="Picture 17" descr="Spring graphic with tree and flow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08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042ED35E" wp14:editId="136F61A4">
                <wp:simplePos x="0" y="0"/>
                <wp:positionH relativeFrom="column">
                  <wp:posOffset>-561975</wp:posOffset>
                </wp:positionH>
                <wp:positionV relativeFrom="paragraph">
                  <wp:posOffset>7305675</wp:posOffset>
                </wp:positionV>
                <wp:extent cx="3810000" cy="371475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7073A3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</w:rPr>
                              <w:t>Spring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44.25pt;margin-top:575.25pt;width:300pt;height:29.2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" filled="f" stroked="f">
                <v:textbox>
                  <w:txbxContent>
                    <w:p w:rsidR="007073A3" w:rsidRPr="00EC05B0" w:rsidRDefault="007073A3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Spring (Year)</w:t>
                      </w: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330195AA" wp14:editId="5ED7605D">
                <wp:simplePos x="0" y="0"/>
                <wp:positionH relativeFrom="column">
                  <wp:posOffset>-561975</wp:posOffset>
                </wp:positionH>
                <wp:positionV relativeFrom="paragraph">
                  <wp:posOffset>7677150</wp:posOffset>
                </wp:positionV>
                <wp:extent cx="7048500" cy="1057275"/>
                <wp:effectExtent l="0" t="0" r="19050" b="28575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7073A3" w:rsidRDefault="007073A3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44.25pt;margin-top:604.5pt;width:555pt;height:83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" filled="f" strokecolor="#a8d08d [1945]">
                <v:textbox>
                  <w:txbxContent>
                    <w:p w:rsidR="007073A3" w:rsidRPr="007073A3" w:rsidRDefault="007073A3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798C62D" wp14:editId="0AF75F87">
                <wp:simplePos x="0" y="0"/>
                <wp:positionH relativeFrom="column">
                  <wp:posOffset>-561975</wp:posOffset>
                </wp:positionH>
                <wp:positionV relativeFrom="paragraph">
                  <wp:posOffset>6134100</wp:posOffset>
                </wp:positionV>
                <wp:extent cx="7048500" cy="1057275"/>
                <wp:effectExtent l="0" t="0" r="19050" b="2857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7073A3" w:rsidRDefault="007073A3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44.25pt;margin-top:483pt;width:555pt;height:83.2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" filled="f" strokecolor="#a8d08d [1945]">
                <v:textbox>
                  <w:txbxContent>
                    <w:p w:rsidR="007073A3" w:rsidRPr="007073A3" w:rsidRDefault="007073A3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4F1873D7" wp14:editId="7820E8FA">
                <wp:simplePos x="0" y="0"/>
                <wp:positionH relativeFrom="column">
                  <wp:posOffset>-561975</wp:posOffset>
                </wp:positionH>
                <wp:positionV relativeFrom="paragraph">
                  <wp:posOffset>5762625</wp:posOffset>
                </wp:positionV>
                <wp:extent cx="3810000" cy="371475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7073A3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</w:rPr>
                              <w:t>Spring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44.25pt;margin-top:453.75pt;width:300pt;height:29.2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" filled="f" stroked="f">
                <v:textbox>
                  <w:txbxContent>
                    <w:p w:rsidR="007073A3" w:rsidRPr="00EC05B0" w:rsidRDefault="007073A3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Spring (Year)</w:t>
                      </w: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2196B1EA" wp14:editId="2D34117C">
                <wp:simplePos x="0" y="0"/>
                <wp:positionH relativeFrom="column">
                  <wp:posOffset>-561975</wp:posOffset>
                </wp:positionH>
                <wp:positionV relativeFrom="paragraph">
                  <wp:posOffset>4619625</wp:posOffset>
                </wp:positionV>
                <wp:extent cx="7048500" cy="1066800"/>
                <wp:effectExtent l="0" t="0" r="19050" b="190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7073A3" w:rsidRDefault="007073A3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44.25pt;margin-top:363.75pt;width:555pt;height:84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" filled="f" strokecolor="#a8d08d [1945]">
                <v:textbox>
                  <w:txbxContent>
                    <w:p w:rsidR="007073A3" w:rsidRPr="007073A3" w:rsidRDefault="007073A3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18F93B8" wp14:editId="3C22D33C">
                <wp:simplePos x="0" y="0"/>
                <wp:positionH relativeFrom="column">
                  <wp:posOffset>-561975</wp:posOffset>
                </wp:positionH>
                <wp:positionV relativeFrom="paragraph">
                  <wp:posOffset>4248150</wp:posOffset>
                </wp:positionV>
                <wp:extent cx="3810000" cy="371475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7073A3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</w:rPr>
                              <w:t>Spring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-44.25pt;margin-top:334.5pt;width:300pt;height:29.2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" filled="f" stroked="f">
                <v:textbox>
                  <w:txbxContent>
                    <w:p w:rsidR="007073A3" w:rsidRPr="00EC05B0" w:rsidRDefault="007073A3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Spring (Year)</w:t>
                      </w: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F0E7306" wp14:editId="085F78F0">
                <wp:simplePos x="0" y="0"/>
                <wp:positionH relativeFrom="column">
                  <wp:posOffset>-1009650</wp:posOffset>
                </wp:positionH>
                <wp:positionV relativeFrom="paragraph">
                  <wp:posOffset>3695700</wp:posOffset>
                </wp:positionV>
                <wp:extent cx="6004560" cy="352425"/>
                <wp:effectExtent l="0" t="0" r="0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560" cy="3524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B89D643" id="Rectangle 9" o:spid="_x0000_s1026" style="position:absolute;margin-left:-79.5pt;margin-top:291pt;width:472.8pt;height:27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" fillcolor="#e2efd9 [665]" stroked="f" strokeweight="1pt"/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1AF34CD" wp14:editId="49897D5B">
                <wp:simplePos x="0" y="0"/>
                <wp:positionH relativeFrom="column">
                  <wp:posOffset>-1076325</wp:posOffset>
                </wp:positionH>
                <wp:positionV relativeFrom="paragraph">
                  <wp:posOffset>3752850</wp:posOffset>
                </wp:positionV>
                <wp:extent cx="6124575" cy="352425"/>
                <wp:effectExtent l="0" t="0" r="9525" b="952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575" cy="3524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A6F7A11" id="Rectangle 8" o:spid="_x0000_s1026" style="position:absolute;margin-left:-84.75pt;margin-top:295.5pt;width:482.25pt;height:27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" fillcolor="#a8d08d [1945]" stroked="f" strokeweight="1pt"/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3A9AE094" wp14:editId="62A66368">
                <wp:simplePos x="0" y="0"/>
                <wp:positionH relativeFrom="column">
                  <wp:posOffset>-904875</wp:posOffset>
                </wp:positionH>
                <wp:positionV relativeFrom="paragraph">
                  <wp:posOffset>856615</wp:posOffset>
                </wp:positionV>
                <wp:extent cx="4152900" cy="2599690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2900" cy="259969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  <a:alpha val="49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2A19F7D" id="Rectangle 7" o:spid="_x0000_s1026" style="position:absolute;margin-left:-71.25pt;margin-top:67.45pt;width:327pt;height:204.7pt;z-index:251657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" fillcolor="#e2efd9 [665]" stroked="f" strokeweight="1pt">
                <v:fill opacity="32125f"/>
              </v:rect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4407E3A" wp14:editId="59372AB2">
                <wp:simplePos x="0" y="0"/>
                <wp:positionH relativeFrom="column">
                  <wp:posOffset>-561975</wp:posOffset>
                </wp:positionH>
                <wp:positionV relativeFrom="paragraph">
                  <wp:posOffset>904875</wp:posOffset>
                </wp:positionV>
                <wp:extent cx="2266950" cy="2552700"/>
                <wp:effectExtent l="0" t="0" r="0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6950" cy="2552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778535273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r w:rsidR="00407B29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Prepare garden beds</w:t>
                            </w:r>
                          </w:p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-386644736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Thatch and fertilize lawn</w:t>
                            </w:r>
                          </w:p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1681621449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Clean up borders</w:t>
                            </w:r>
                          </w:p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1502239533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r w:rsidR="00407B29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>Prune your trees</w:t>
                            </w:r>
                          </w:p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817226558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hAnsi="Times New Roman" w:cs="Times New Roman"/>
                                  <w:color w:val="385623" w:themeColor="accent6" w:themeShade="80"/>
                                  <w:sz w:val="24"/>
                                </w:rPr>
                                <w:id w:val="838821698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7073A3" w:rsidRPr="00EC05B0">
                                  <w:rPr>
                                    <w:rFonts w:ascii="Times New Roman" w:hAnsi="Times New Roman" w:cs="Times New Roman"/>
                                    <w:color w:val="385623" w:themeColor="accent6" w:themeShade="80"/>
                                    <w:sz w:val="24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-1334844095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hAnsi="Times New Roman" w:cs="Times New Roman"/>
                                  <w:color w:val="385623" w:themeColor="accent6" w:themeShade="80"/>
                                  <w:sz w:val="24"/>
                                </w:rPr>
                                <w:id w:val="1810820269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7073A3" w:rsidRPr="00EC05B0">
                                  <w:rPr>
                                    <w:rFonts w:ascii="Times New Roman" w:hAnsi="Times New Roman" w:cs="Times New Roman"/>
                                    <w:color w:val="385623" w:themeColor="accent6" w:themeShade="80"/>
                                    <w:sz w:val="24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620965741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hAnsi="Times New Roman" w:cs="Times New Roman"/>
                                  <w:color w:val="385623" w:themeColor="accent6" w:themeShade="80"/>
                                  <w:sz w:val="24"/>
                                </w:rPr>
                                <w:id w:val="-944153687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7073A3" w:rsidRPr="00EC05B0">
                                  <w:rPr>
                                    <w:rFonts w:ascii="Times New Roman" w:hAnsi="Times New Roman" w:cs="Times New Roman"/>
                                    <w:color w:val="385623" w:themeColor="accent6" w:themeShade="80"/>
                                    <w:sz w:val="24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7073A3" w:rsidRPr="00EC05B0" w:rsidRDefault="00FC1436" w:rsidP="007073A3">
                            <w:pPr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44"/>
                              </w:rPr>
                            </w:pPr>
                            <w:sdt>
                              <w:sdtPr>
                                <w:rPr>
                                  <w:rStyle w:val="CheckboxesChar"/>
                                  <w:rFonts w:ascii="Times New Roman" w:hAnsi="Times New Roman" w:cs="Times New Roman"/>
                                  <w:color w:val="385623" w:themeColor="accent6" w:themeShade="80"/>
                                  <w:sz w:val="28"/>
                                </w:rPr>
                                <w:id w:val="-1368140411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>
                                <w:rPr>
                                  <w:rStyle w:val="CheckboxesChar"/>
                                </w:rPr>
                              </w:sdtEndPr>
                              <w:sdtContent>
                                <w:r w:rsidR="007073A3" w:rsidRPr="00EC05B0">
                                  <w:rPr>
                                    <w:rStyle w:val="CheckboxesChar"/>
                                    <w:rFonts w:ascii="Times New Roman" w:hAnsi="Times New Roman" w:cs="Times New Roman"/>
                                    <w:color w:val="385623" w:themeColor="accent6" w:themeShade="80"/>
                                    <w:sz w:val="28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385623" w:themeColor="accent6" w:themeShade="80"/>
                                <w:sz w:val="24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hAnsi="Times New Roman" w:cs="Times New Roman"/>
                                  <w:color w:val="385623" w:themeColor="accent6" w:themeShade="80"/>
                                  <w:sz w:val="24"/>
                                </w:rPr>
                                <w:id w:val="-879855669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7073A3" w:rsidRPr="00EC05B0">
                                  <w:rPr>
                                    <w:rFonts w:ascii="Times New Roman" w:hAnsi="Times New Roman" w:cs="Times New Roman"/>
                                    <w:color w:val="385623" w:themeColor="accent6" w:themeShade="80"/>
                                    <w:sz w:val="24"/>
                                  </w:rPr>
                                  <w:t>[Other]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-44.25pt;margin-top:71.25pt;width:178.5pt;height:201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" filled="f" stroked="f">
                <v:textbox>
                  <w:txbxContent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778535273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r w:rsidR="00407B29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Prepare garden beds</w:t>
                      </w:r>
                    </w:p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-386644736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Thatch and fertilize lawn</w:t>
                      </w:r>
                    </w:p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1681621449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Clean up borders</w:t>
                      </w:r>
                    </w:p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1502239533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r w:rsidR="00407B29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>Prune your trees</w:t>
                      </w:r>
                    </w:p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817226558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hAnsi="Times New Roman" w:cs="Times New Roman"/>
                            <w:color w:val="385623" w:themeColor="accent6" w:themeShade="80"/>
                            <w:sz w:val="24"/>
                          </w:rPr>
                          <w:id w:val="838821698"/>
                          <w:placeholder>
                            <w:docPart w:val="D00C48344E58479DB4625EF036C4EEB1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="007073A3" w:rsidRPr="00EC05B0">
                            <w:rPr>
                              <w:rFonts w:ascii="Times New Roman" w:hAnsi="Times New Roman" w:cs="Times New Roman"/>
                              <w:color w:val="385623" w:themeColor="accent6" w:themeShade="80"/>
                              <w:sz w:val="24"/>
                            </w:rPr>
                            <w:t>[Other]</w:t>
                          </w:r>
                        </w:sdtContent>
                      </w:sdt>
                    </w:p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-1334844095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hAnsi="Times New Roman" w:cs="Times New Roman"/>
                            <w:color w:val="385623" w:themeColor="accent6" w:themeShade="80"/>
                            <w:sz w:val="24"/>
                          </w:rPr>
                          <w:id w:val="1810820269"/>
                          <w:placeholder>
                            <w:docPart w:val="D00C48344E58479DB4625EF036C4EEB1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="007073A3" w:rsidRPr="00EC05B0">
                            <w:rPr>
                              <w:rFonts w:ascii="Times New Roman" w:hAnsi="Times New Roman" w:cs="Times New Roman"/>
                              <w:color w:val="385623" w:themeColor="accent6" w:themeShade="80"/>
                              <w:sz w:val="24"/>
                            </w:rPr>
                            <w:t>[Other]</w:t>
                          </w:r>
                        </w:sdtContent>
                      </w:sdt>
                    </w:p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620965741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hAnsi="Times New Roman" w:cs="Times New Roman"/>
                            <w:color w:val="385623" w:themeColor="accent6" w:themeShade="80"/>
                            <w:sz w:val="24"/>
                          </w:rPr>
                          <w:id w:val="-944153687"/>
                          <w:placeholder>
                            <w:docPart w:val="D00C48344E58479DB4625EF036C4EEB1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="007073A3" w:rsidRPr="00EC05B0">
                            <w:rPr>
                              <w:rFonts w:ascii="Times New Roman" w:hAnsi="Times New Roman" w:cs="Times New Roman"/>
                              <w:color w:val="385623" w:themeColor="accent6" w:themeShade="80"/>
                              <w:sz w:val="24"/>
                            </w:rPr>
                            <w:t>[Other]</w:t>
                          </w:r>
                        </w:sdtContent>
                      </w:sdt>
                    </w:p>
                    <w:p w:rsidR="007073A3" w:rsidRPr="00EC05B0" w:rsidRDefault="00906B84" w:rsidP="007073A3">
                      <w:pPr>
                        <w:rPr>
                          <w:rFonts w:ascii="Times New Roman" w:hAnsi="Times New Roman" w:cs="Times New Roman"/>
                          <w:color w:val="385623" w:themeColor="accent6" w:themeShade="80"/>
                          <w:sz w:val="44"/>
                        </w:rPr>
                      </w:pPr>
                      <w:sdt>
                        <w:sdtPr>
                          <w:rPr>
                            <w:rStyle w:val="CheckboxesChar"/>
                            <w:rFonts w:ascii="Times New Roman" w:hAnsi="Times New Roman" w:cs="Times New Roman"/>
                            <w:color w:val="385623" w:themeColor="accent6" w:themeShade="80"/>
                            <w:sz w:val="28"/>
                          </w:rPr>
                          <w:id w:val="-1368140411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>
                          <w:rPr>
                            <w:rStyle w:val="CheckboxesChar"/>
                          </w:rPr>
                        </w:sdtEndPr>
                        <w:sdtContent>
                          <w:r w:rsidR="007073A3" w:rsidRPr="00EC05B0">
                            <w:rPr>
                              <w:rStyle w:val="CheckboxesChar"/>
                              <w:rFonts w:ascii="Times New Roman" w:hAnsi="Times New Roman" w:cs="Times New Roman"/>
                              <w:color w:val="385623" w:themeColor="accent6" w:themeShade="80"/>
                              <w:sz w:val="28"/>
                            </w:rPr>
                            <w:sym w:font="Wingdings" w:char="F0A8"/>
                          </w:r>
                        </w:sdtContent>
                      </w:sdt>
                      <w:r w:rsidR="007073A3" w:rsidRPr="00EC05B0">
                        <w:rPr>
                          <w:rFonts w:ascii="Times New Roman" w:hAnsi="Times New Roman" w:cs="Times New Roman"/>
                          <w:color w:val="385623" w:themeColor="accent6" w:themeShade="80"/>
                          <w:sz w:val="24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hAnsi="Times New Roman" w:cs="Times New Roman"/>
                            <w:color w:val="385623" w:themeColor="accent6" w:themeShade="80"/>
                            <w:sz w:val="24"/>
                          </w:rPr>
                          <w:id w:val="-879855669"/>
                          <w:placeholder>
                            <w:docPart w:val="D00C48344E58479DB4625EF036C4EEB1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="007073A3" w:rsidRPr="00EC05B0">
                            <w:rPr>
                              <w:rFonts w:ascii="Times New Roman" w:hAnsi="Times New Roman" w:cs="Times New Roman"/>
                              <w:color w:val="385623" w:themeColor="accent6" w:themeShade="80"/>
                              <w:sz w:val="24"/>
                            </w:rPr>
                            <w:t>[Other]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6DCE46" wp14:editId="738F2493">
                <wp:simplePos x="0" y="0"/>
                <wp:positionH relativeFrom="column">
                  <wp:posOffset>-942975</wp:posOffset>
                </wp:positionH>
                <wp:positionV relativeFrom="paragraph">
                  <wp:posOffset>247650</wp:posOffset>
                </wp:positionV>
                <wp:extent cx="2505075" cy="352425"/>
                <wp:effectExtent l="0" t="0" r="9525" b="952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3524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3B69C8A" id="Rectangle 2" o:spid="_x0000_s1026" style="position:absolute;margin-left:-74.25pt;margin-top:19.5pt;width:197.25pt;height:2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" fillcolor="#e2efd9 [665]" stroked="f" strokeweight="1pt"/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557B10BD" wp14:editId="6D3E0DE1">
                <wp:simplePos x="0" y="0"/>
                <wp:positionH relativeFrom="column">
                  <wp:posOffset>-1009650</wp:posOffset>
                </wp:positionH>
                <wp:positionV relativeFrom="paragraph">
                  <wp:posOffset>304800</wp:posOffset>
                </wp:positionV>
                <wp:extent cx="2638425" cy="352425"/>
                <wp:effectExtent l="0" t="0" r="9525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8425" cy="3524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BFB1C7A" id="Rectangle 4" o:spid="_x0000_s1026" style="position:absolute;margin-left:-79.5pt;margin-top:24pt;width:207.75pt;height:27.7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" fillcolor="#a8d08d [1945]" stroked="f" strokeweight="1pt"/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6810CF6" wp14:editId="4FDB37FF">
                <wp:simplePos x="0" y="0"/>
                <wp:positionH relativeFrom="column">
                  <wp:posOffset>1466850</wp:posOffset>
                </wp:positionH>
                <wp:positionV relativeFrom="paragraph">
                  <wp:posOffset>-514350</wp:posOffset>
                </wp:positionV>
                <wp:extent cx="3105150" cy="466725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1624" w:rsidRPr="00EC05B0" w:rsidRDefault="009E1624" w:rsidP="00EC05B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404040" w:themeColor="text1" w:themeTint="BF"/>
                                <w:sz w:val="44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404040" w:themeColor="text1" w:themeTint="BF"/>
                                <w:sz w:val="44"/>
                              </w:rPr>
                              <w:t xml:space="preserve">GARDEN </w:t>
                            </w:r>
                            <w:r w:rsidR="00407B29">
                              <w:rPr>
                                <w:rFonts w:ascii="Times New Roman" w:hAnsi="Times New Roman" w:cs="Times New Roman"/>
                                <w:color w:val="404040" w:themeColor="text1" w:themeTint="BF"/>
                                <w:sz w:val="44"/>
                              </w:rPr>
                              <w:t>JOURNAL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115.5pt;margin-top:-40.5pt;width:244.5pt;height:36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" filled="f" stroked="f">
                <v:textbox>
                  <w:txbxContent>
                    <w:p w:rsidR="009E1624" w:rsidRPr="00EC05B0" w:rsidRDefault="009E1624" w:rsidP="00EC05B0">
                      <w:pPr>
                        <w:jc w:val="center"/>
                        <w:rPr>
                          <w:rFonts w:ascii="Times New Roman" w:hAnsi="Times New Roman" w:cs="Times New Roman"/>
                          <w:color w:val="404040" w:themeColor="text1" w:themeTint="BF"/>
                          <w:sz w:val="44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404040" w:themeColor="text1" w:themeTint="BF"/>
                          <w:sz w:val="44"/>
                        </w:rPr>
                        <w:t xml:space="preserve">GARDEN </w:t>
                      </w:r>
                      <w:r w:rsidR="00407B29">
                        <w:rPr>
                          <w:rFonts w:ascii="Times New Roman" w:hAnsi="Times New Roman" w:cs="Times New Roman"/>
                          <w:color w:val="404040" w:themeColor="text1" w:themeTint="BF"/>
                          <w:sz w:val="44"/>
                        </w:rPr>
                        <w:t>JOURNAL</w:t>
                      </w: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000A94" wp14:editId="24A29A8C">
                <wp:simplePos x="0" y="0"/>
                <wp:positionH relativeFrom="column">
                  <wp:posOffset>-942975</wp:posOffset>
                </wp:positionH>
                <wp:positionV relativeFrom="paragraph">
                  <wp:posOffset>-561975</wp:posOffset>
                </wp:positionV>
                <wp:extent cx="7800975" cy="542925"/>
                <wp:effectExtent l="0" t="0" r="9525" b="952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0975" cy="5429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7711D6D6" id="Rectangle 1" o:spid="_x0000_s1026" style="position:absolute;margin-left:-74.25pt;margin-top:-44.25pt;width:614.25pt;height:42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" fillcolor="#a8d08d [1945]" stroked="f" strokeweight="1pt"/>
            </w:pict>
          </mc:Fallback>
        </mc:AlternateContent>
      </w:r>
    </w:p>
    <w:p w:rsidR="007073A3" w:rsidRPr="007073A3" w:rsidRDefault="00407B29" w:rsidP="007073A3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DD4225D" wp14:editId="3E370714">
                <wp:simplePos x="0" y="0"/>
                <wp:positionH relativeFrom="column">
                  <wp:posOffset>6924675</wp:posOffset>
                </wp:positionH>
                <wp:positionV relativeFrom="paragraph">
                  <wp:posOffset>19050</wp:posOffset>
                </wp:positionV>
                <wp:extent cx="2638425" cy="504825"/>
                <wp:effectExtent l="0" t="0" r="9525" b="9525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8425" cy="50482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545.25pt;margin-top:1.5pt;width:207.75pt;height:39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" fillcolor="#f4b083 [1941]" stroked="f" strokeweight="1pt"/>
            </w:pict>
          </mc:Fallback>
        </mc:AlternateContent>
      </w:r>
    </w:p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BB668A" w:rsidP="007073A3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E1E3289" wp14:editId="5785767A">
                <wp:simplePos x="0" y="0"/>
                <wp:positionH relativeFrom="column">
                  <wp:posOffset>-561340</wp:posOffset>
                </wp:positionH>
                <wp:positionV relativeFrom="paragraph">
                  <wp:posOffset>312511</wp:posOffset>
                </wp:positionV>
                <wp:extent cx="3810000" cy="466725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7B29" w:rsidRPr="00EC05B0" w:rsidRDefault="00407B29" w:rsidP="00407B29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</w:rPr>
                              <w:t>Garden Notes: Soil, Seeds, and Weather</w:t>
                            </w:r>
                          </w:p>
                          <w:p w:rsidR="007073A3" w:rsidRPr="00EC05B0" w:rsidRDefault="007073A3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-44.2pt;margin-top:24.6pt;width:300pt;height:36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" filled="f" stroked="f">
                <v:textbox>
                  <w:txbxContent>
                    <w:p w:rsidR="00407B29" w:rsidRPr="00EC05B0" w:rsidRDefault="00407B29" w:rsidP="00407B29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Garden Notes: Soil, Seeds, and Weather</w:t>
                      </w:r>
                    </w:p>
                    <w:p w:rsidR="007073A3" w:rsidRPr="00EC05B0" w:rsidRDefault="007073A3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7073A3" w:rsidRPr="007073A3" w:rsidRDefault="007073A3" w:rsidP="007073A3"/>
    <w:p w:rsidR="00BF0CD1" w:rsidRDefault="007073A3" w:rsidP="007073A3">
      <w:pPr>
        <w:tabs>
          <w:tab w:val="left" w:pos="7050"/>
        </w:tabs>
      </w:pPr>
      <w:r>
        <w:tab/>
      </w: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407B29" w:rsidP="007073A3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361F15D1" wp14:editId="6194B131">
                <wp:simplePos x="0" y="0"/>
                <wp:positionH relativeFrom="column">
                  <wp:posOffset>-800100</wp:posOffset>
                </wp:positionH>
                <wp:positionV relativeFrom="paragraph">
                  <wp:posOffset>247650</wp:posOffset>
                </wp:positionV>
                <wp:extent cx="2209800" cy="561975"/>
                <wp:effectExtent l="0" t="0" r="0" b="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561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926946" w:rsidP="007073A3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4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40"/>
                              </w:rPr>
                              <w:t xml:space="preserve">SUMMER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-63pt;margin-top:19.5pt;width:174pt;height:44.2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" filled="f" stroked="f">
                <v:textbox>
                  <w:txbxContent>
                    <w:p w:rsidR="007073A3" w:rsidRPr="00EC05B0" w:rsidRDefault="00926946" w:rsidP="007073A3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4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40"/>
                        </w:rPr>
                        <w:t xml:space="preserve">SUMMER </w:t>
                      </w:r>
                    </w:p>
                  </w:txbxContent>
                </v:textbox>
              </v:shape>
            </w:pict>
          </mc:Fallback>
        </mc:AlternateContent>
      </w:r>
      <w:r w:rsidR="00BB668A">
        <w:rPr>
          <w:noProof/>
        </w:rPr>
        <w:drawing>
          <wp:anchor distT="0" distB="0" distL="114300" distR="114300" simplePos="0" relativeHeight="251742208" behindDoc="1" locked="0" layoutInCell="1" allowOverlap="1" wp14:anchorId="205E7C78" wp14:editId="63D9CF00">
            <wp:simplePos x="0" y="0"/>
            <wp:positionH relativeFrom="column">
              <wp:posOffset>-957944</wp:posOffset>
            </wp:positionH>
            <wp:positionV relativeFrom="paragraph">
              <wp:posOffset>-957943</wp:posOffset>
            </wp:positionV>
            <wp:extent cx="7814421" cy="10112829"/>
            <wp:effectExtent l="0" t="0" r="0" b="3175"/>
            <wp:wrapNone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summer1-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8967" cy="101187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35E710D0" wp14:editId="7C7CBEEB">
                <wp:simplePos x="0" y="0"/>
                <wp:positionH relativeFrom="column">
                  <wp:posOffset>-561975</wp:posOffset>
                </wp:positionH>
                <wp:positionV relativeFrom="paragraph">
                  <wp:posOffset>7305675</wp:posOffset>
                </wp:positionV>
                <wp:extent cx="3810000" cy="371475"/>
                <wp:effectExtent l="0" t="0" r="0" b="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926946" w:rsidP="007073A3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>Summer</w:t>
                            </w:r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 xml:space="preserve">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-44.25pt;margin-top:575.25pt;width:300pt;height:29.2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" filled="f" stroked="f">
                <v:textbox>
                  <w:txbxContent>
                    <w:p w:rsidR="007073A3" w:rsidRPr="00EC05B0" w:rsidRDefault="00926946" w:rsidP="007073A3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>Summer</w:t>
                      </w:r>
                      <w:r w:rsidR="007073A3"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 xml:space="preserve"> (Year)</w:t>
                      </w: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58B548E3" wp14:editId="3DBA0E8C">
                <wp:simplePos x="0" y="0"/>
                <wp:positionH relativeFrom="column">
                  <wp:posOffset>-561975</wp:posOffset>
                </wp:positionH>
                <wp:positionV relativeFrom="paragraph">
                  <wp:posOffset>7677150</wp:posOffset>
                </wp:positionV>
                <wp:extent cx="7048500" cy="1057275"/>
                <wp:effectExtent l="0" t="0" r="19050" b="28575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7073A3" w:rsidRDefault="007073A3" w:rsidP="007073A3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-44.25pt;margin-top:604.5pt;width:555pt;height:83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" filled="f" strokecolor="#a8d08d [1945]">
                <v:textbox>
                  <w:txbxContent>
                    <w:p w:rsidR="007073A3" w:rsidRPr="007073A3" w:rsidRDefault="007073A3" w:rsidP="007073A3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25CCE1C9" wp14:editId="3FFE9617">
                <wp:simplePos x="0" y="0"/>
                <wp:positionH relativeFrom="column">
                  <wp:posOffset>-561975</wp:posOffset>
                </wp:positionH>
                <wp:positionV relativeFrom="paragraph">
                  <wp:posOffset>6134100</wp:posOffset>
                </wp:positionV>
                <wp:extent cx="7048500" cy="1057275"/>
                <wp:effectExtent l="0" t="0" r="19050" b="28575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7073A3" w:rsidRDefault="007073A3" w:rsidP="007073A3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-44.25pt;margin-top:483pt;width:555pt;height:83.2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" filled="f" strokecolor="#a8d08d [1945]">
                <v:textbox>
                  <w:txbxContent>
                    <w:p w:rsidR="007073A3" w:rsidRPr="007073A3" w:rsidRDefault="007073A3" w:rsidP="007073A3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4D0C16E" wp14:editId="779960F7">
                <wp:simplePos x="0" y="0"/>
                <wp:positionH relativeFrom="column">
                  <wp:posOffset>-561975</wp:posOffset>
                </wp:positionH>
                <wp:positionV relativeFrom="paragraph">
                  <wp:posOffset>5762625</wp:posOffset>
                </wp:positionV>
                <wp:extent cx="3810000" cy="371475"/>
                <wp:effectExtent l="0" t="0" r="0" b="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926946" w:rsidP="007073A3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>Summer</w:t>
                            </w:r>
                            <w:r w:rsidR="007073A3"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 xml:space="preserve">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-44.25pt;margin-top:453.75pt;width:300pt;height:29.2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" filled="f" stroked="f">
                <v:textbox>
                  <w:txbxContent>
                    <w:p w:rsidR="007073A3" w:rsidRPr="00EC05B0" w:rsidRDefault="00926946" w:rsidP="007073A3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>Summer</w:t>
                      </w:r>
                      <w:r w:rsidR="007073A3"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 xml:space="preserve"> (Year)</w:t>
                      </w: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5229D2EC" wp14:editId="298D96DB">
                <wp:simplePos x="0" y="0"/>
                <wp:positionH relativeFrom="column">
                  <wp:posOffset>-561975</wp:posOffset>
                </wp:positionH>
                <wp:positionV relativeFrom="paragraph">
                  <wp:posOffset>4619625</wp:posOffset>
                </wp:positionV>
                <wp:extent cx="7048500" cy="1066800"/>
                <wp:effectExtent l="0" t="0" r="19050" b="1905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7073A3" w:rsidRDefault="007073A3" w:rsidP="007073A3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-44.25pt;margin-top:363.75pt;width:555pt;height:84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" filled="f" strokecolor="#a8d08d [1945]">
                <v:textbox>
                  <w:txbxContent>
                    <w:p w:rsidR="007073A3" w:rsidRPr="007073A3" w:rsidRDefault="007073A3" w:rsidP="007073A3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37E11159" wp14:editId="5063493D">
                <wp:simplePos x="0" y="0"/>
                <wp:positionH relativeFrom="column">
                  <wp:posOffset>-561975</wp:posOffset>
                </wp:positionH>
                <wp:positionV relativeFrom="paragraph">
                  <wp:posOffset>4248150</wp:posOffset>
                </wp:positionV>
                <wp:extent cx="3810000" cy="371475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73A3" w:rsidRPr="00EC05B0" w:rsidRDefault="00926946" w:rsidP="007073A3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 xml:space="preserve">Summer </w:t>
                            </w:r>
                            <w:sdt>
                              <w:sdtPr>
                                <w:rPr>
                                  <w:rFonts w:ascii="Times New Roman" w:hAnsi="Times New Roman" w:cs="Times New Roman"/>
                                  <w:color w:val="833C0B" w:themeColor="accent2" w:themeShade="80"/>
                                  <w:sz w:val="28"/>
                                </w:rPr>
                                <w:id w:val="1596131206"/>
                                <w:temporary/>
                                <w:showingPlcHdr/>
                              </w:sdtPr>
                              <w:sdtEndPr/>
                              <w:sdtContent>
                                <w:r w:rsidRPr="00EC05B0">
                                  <w:rPr>
                                    <w:rFonts w:ascii="Times New Roman" w:hAnsi="Times New Roman" w:cs="Times New Roman"/>
                                    <w:color w:val="833C0B" w:themeColor="accent2" w:themeShade="80"/>
                                    <w:sz w:val="28"/>
                                  </w:rPr>
                                  <w:t>[Year]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-44.25pt;margin-top:334.5pt;width:300pt;height:29.2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" filled="f" stroked="f">
                <v:textbox>
                  <w:txbxContent>
                    <w:p w:rsidR="007073A3" w:rsidRPr="00EC05B0" w:rsidRDefault="00926946" w:rsidP="007073A3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 xml:space="preserve">Summer </w:t>
                      </w:r>
                      <w:sdt>
                        <w:sdtPr>
                          <w:rPr>
                            <w:rFonts w:ascii="Times New Roman" w:hAnsi="Times New Roman" w:cs="Times New Roman"/>
                            <w:color w:val="833C0B" w:themeColor="accent2" w:themeShade="80"/>
                            <w:sz w:val="28"/>
                          </w:rPr>
                          <w:id w:val="1596131206"/>
                          <w:temporary/>
                          <w:showingPlcHdr/>
                        </w:sdtPr>
                        <w:sdtEndPr/>
                        <w:sdtContent>
                          <w:r w:rsidRPr="00EC05B0">
                            <w:rPr>
                              <w:rFonts w:ascii="Times New Roman" w:hAnsi="Times New Roman" w:cs="Times New Roman"/>
                              <w:color w:val="833C0B" w:themeColor="accent2" w:themeShade="80"/>
                              <w:sz w:val="28"/>
                            </w:rPr>
                            <w:t>[Year]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FD950F" wp14:editId="1A4C2982">
                <wp:simplePos x="0" y="0"/>
                <wp:positionH relativeFrom="column">
                  <wp:posOffset>-1009650</wp:posOffset>
                </wp:positionH>
                <wp:positionV relativeFrom="paragraph">
                  <wp:posOffset>3695700</wp:posOffset>
                </wp:positionV>
                <wp:extent cx="6004560" cy="352425"/>
                <wp:effectExtent l="0" t="0" r="0" b="952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560" cy="35242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CBD5238" id="Rectangle 24" o:spid="_x0000_s1026" style="position:absolute;margin-left:-79.5pt;margin-top:291pt;width:472.8pt;height:27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" fillcolor="#f7caac [1301]" stroked="f" strokeweight="1pt"/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6E11785" wp14:editId="34504B78">
                <wp:simplePos x="0" y="0"/>
                <wp:positionH relativeFrom="column">
                  <wp:posOffset>-1076325</wp:posOffset>
                </wp:positionH>
                <wp:positionV relativeFrom="paragraph">
                  <wp:posOffset>3752850</wp:posOffset>
                </wp:positionV>
                <wp:extent cx="6124575" cy="352425"/>
                <wp:effectExtent l="0" t="0" r="9525" b="952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575" cy="35242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BDD5FCD" id="Rectangle 25" o:spid="_x0000_s1026" style="position:absolute;margin-left:-84.75pt;margin-top:295.5pt;width:482.25pt;height:27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" fillcolor="#f4b083 [1941]" stroked="f" strokeweight="1pt"/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76C01B4" wp14:editId="558A1854">
                <wp:simplePos x="0" y="0"/>
                <wp:positionH relativeFrom="column">
                  <wp:posOffset>-942975</wp:posOffset>
                </wp:positionH>
                <wp:positionV relativeFrom="paragraph">
                  <wp:posOffset>247650</wp:posOffset>
                </wp:positionV>
                <wp:extent cx="2505075" cy="352425"/>
                <wp:effectExtent l="0" t="0" r="9525" b="952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35242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" o:spid="_x0000_s1026" style="position:absolute;margin-left:-74.25pt;margin-top:19.5pt;width:197.25pt;height:27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" fillcolor="#f7caac [1301]" stroked="f" strokeweight="1pt"/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09D22429" wp14:editId="5DC20146">
                <wp:simplePos x="0" y="0"/>
                <wp:positionH relativeFrom="column">
                  <wp:posOffset>1466850</wp:posOffset>
                </wp:positionH>
                <wp:positionV relativeFrom="paragraph">
                  <wp:posOffset>-514350</wp:posOffset>
                </wp:positionV>
                <wp:extent cx="3105150" cy="466725"/>
                <wp:effectExtent l="0" t="0" r="0" b="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7B29" w:rsidRPr="00EC05B0" w:rsidRDefault="00407B29" w:rsidP="00407B2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404040" w:themeColor="text1" w:themeTint="BF"/>
                                <w:sz w:val="44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404040" w:themeColor="text1" w:themeTint="BF"/>
                                <w:sz w:val="44"/>
                              </w:rPr>
                              <w:t xml:space="preserve">GARDEN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404040" w:themeColor="text1" w:themeTint="BF"/>
                                <w:sz w:val="44"/>
                              </w:rPr>
                              <w:t>JOURNAL</w:t>
                            </w:r>
                          </w:p>
                          <w:p w:rsidR="007073A3" w:rsidRPr="00EC05B0" w:rsidRDefault="007073A3" w:rsidP="007073A3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115.5pt;margin-top:-40.5pt;width:244.5pt;height:36.7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" filled="f" stroked="f">
                <v:textbox>
                  <w:txbxContent>
                    <w:p w:rsidR="00407B29" w:rsidRPr="00EC05B0" w:rsidRDefault="00407B29" w:rsidP="00407B29">
                      <w:pPr>
                        <w:jc w:val="center"/>
                        <w:rPr>
                          <w:rFonts w:ascii="Times New Roman" w:hAnsi="Times New Roman" w:cs="Times New Roman"/>
                          <w:color w:val="404040" w:themeColor="text1" w:themeTint="BF"/>
                          <w:sz w:val="44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404040" w:themeColor="text1" w:themeTint="BF"/>
                          <w:sz w:val="44"/>
                        </w:rPr>
                        <w:t xml:space="preserve">GARDEN </w:t>
                      </w:r>
                      <w:r>
                        <w:rPr>
                          <w:rFonts w:ascii="Times New Roman" w:hAnsi="Times New Roman" w:cs="Times New Roman"/>
                          <w:color w:val="404040" w:themeColor="text1" w:themeTint="BF"/>
                          <w:sz w:val="44"/>
                        </w:rPr>
                        <w:t>JOURNAL</w:t>
                      </w:r>
                    </w:p>
                    <w:p w:rsidR="007073A3" w:rsidRPr="00EC05B0" w:rsidRDefault="007073A3" w:rsidP="007073A3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073A3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B7C619" wp14:editId="0337ADF6">
                <wp:simplePos x="0" y="0"/>
                <wp:positionH relativeFrom="column">
                  <wp:posOffset>-942975</wp:posOffset>
                </wp:positionH>
                <wp:positionV relativeFrom="paragraph">
                  <wp:posOffset>-561975</wp:posOffset>
                </wp:positionV>
                <wp:extent cx="7800975" cy="542925"/>
                <wp:effectExtent l="0" t="0" r="9525" b="9525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0975" cy="54292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311D7DEE" id="Rectangle 33" o:spid="_x0000_s1026" style="position:absolute;margin-left:-74.25pt;margin-top:-44.25pt;width:614.25pt;height:42.7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" fillcolor="#c45911 [2405]" stroked="f" strokeweight="1pt"/>
            </w:pict>
          </mc:Fallback>
        </mc:AlternateContent>
      </w:r>
    </w:p>
    <w:p w:rsidR="007073A3" w:rsidRDefault="007073A3" w:rsidP="007073A3">
      <w:pPr>
        <w:tabs>
          <w:tab w:val="left" w:pos="7050"/>
        </w:tabs>
      </w:pPr>
    </w:p>
    <w:p w:rsidR="007073A3" w:rsidRDefault="00926946" w:rsidP="007073A3">
      <w:pPr>
        <w:tabs>
          <w:tab w:val="left" w:pos="705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A197A08" wp14:editId="0E6B3936">
                <wp:simplePos x="0" y="0"/>
                <wp:positionH relativeFrom="column">
                  <wp:posOffset>-952500</wp:posOffset>
                </wp:positionH>
                <wp:positionV relativeFrom="paragraph">
                  <wp:posOffset>285750</wp:posOffset>
                </wp:positionV>
                <wp:extent cx="5899785" cy="2724150"/>
                <wp:effectExtent l="0" t="0" r="5715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9785" cy="272415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  <a:alpha val="49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DC2712B" id="Rectangle 27" o:spid="_x0000_s1026" style="position:absolute;margin-left:-75pt;margin-top:22.5pt;width:464.55pt;height:214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" fillcolor="#fbe4d5 [661]" stroked="f" strokeweight="1pt">
                <v:fill opacity="32125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427E8ED8" wp14:editId="0C3AD4F1">
                <wp:simplePos x="0" y="0"/>
                <wp:positionH relativeFrom="column">
                  <wp:posOffset>-609600</wp:posOffset>
                </wp:positionH>
                <wp:positionV relativeFrom="paragraph">
                  <wp:posOffset>333374</wp:posOffset>
                </wp:positionV>
                <wp:extent cx="5067300" cy="2676525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2676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6946" w:rsidRPr="00EC05B0" w:rsidRDefault="00FC1436" w:rsidP="00926946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661086944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26946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Weed and water as needed</w:t>
                            </w:r>
                          </w:p>
                          <w:p w:rsidR="00926946" w:rsidRPr="00EC05B0" w:rsidRDefault="00FC1436" w:rsidP="00926946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824937449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407B29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Tie plants to supports if needed</w:t>
                            </w:r>
                          </w:p>
                          <w:p w:rsidR="00926946" w:rsidRPr="00EC05B0" w:rsidRDefault="00FC1436" w:rsidP="00926946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1188450405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26946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Cut back spent flowers to encourage further bloom</w:t>
                            </w:r>
                          </w:p>
                          <w:p w:rsidR="00926946" w:rsidRPr="00EC05B0" w:rsidRDefault="00FC1436" w:rsidP="00926946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686642860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26946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Fertilize container plants and summer-blooming annuals</w:t>
                            </w:r>
                          </w:p>
                          <w:p w:rsidR="00926946" w:rsidRPr="00EC05B0" w:rsidRDefault="00FC1436" w:rsidP="00926946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527066151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26946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402754315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26946" w:rsidRPr="00EC05B0" w:rsidRDefault="00FC1436" w:rsidP="00926946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903491794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26946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239835464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26946" w:rsidRPr="00EC05B0" w:rsidRDefault="00FC1436" w:rsidP="00926946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12248719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26946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607477829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7073A3" w:rsidRPr="00EC05B0" w:rsidRDefault="00FC1436" w:rsidP="00926946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44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1999647594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26946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73900334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26946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-48pt;margin-top:26.25pt;width:399pt;height:210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" filled="f" stroked="f">
                <v:textbox>
                  <w:txbxContent>
                    <w:p w:rsidR="00926946" w:rsidRPr="00EC05B0" w:rsidRDefault="00906B84" w:rsidP="00926946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661086944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26946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Weed and water as needed</w:t>
                      </w:r>
                    </w:p>
                    <w:p w:rsidR="00926946" w:rsidRPr="00EC05B0" w:rsidRDefault="00906B84" w:rsidP="00926946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824937449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407B29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Tie plants to supports if needed</w:t>
                      </w:r>
                    </w:p>
                    <w:p w:rsidR="00926946" w:rsidRPr="00EC05B0" w:rsidRDefault="00906B84" w:rsidP="00926946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1188450405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26946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Cut back spent flowers to encourage further bloom</w:t>
                      </w:r>
                    </w:p>
                    <w:p w:rsidR="00926946" w:rsidRPr="00EC05B0" w:rsidRDefault="00906B84" w:rsidP="00926946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686642860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26946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Fertilize container plants and summer-blooming annuals</w:t>
                      </w:r>
                    </w:p>
                    <w:p w:rsidR="00926946" w:rsidRPr="00EC05B0" w:rsidRDefault="00906B84" w:rsidP="00926946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527066151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26946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402754315"/>
                          <w:temporary/>
                          <w:showingPlcHdr/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26946" w:rsidRPr="00EC05B0" w:rsidRDefault="00906B84" w:rsidP="00926946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903491794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26946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239835464"/>
                          <w:temporary/>
                          <w:showingPlcHdr/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26946" w:rsidRPr="00EC05B0" w:rsidRDefault="00906B84" w:rsidP="00926946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12248719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26946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607477829"/>
                          <w:temporary/>
                          <w:showingPlcHdr/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7073A3" w:rsidRPr="00EC05B0" w:rsidRDefault="00906B84" w:rsidP="00926946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44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1999647594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26946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73900334"/>
                          <w:temporary/>
                          <w:showingPlcHdr/>
                        </w:sdtPr>
                        <w:sdtEndPr/>
                        <w:sdtContent>
                          <w:r w:rsidR="00926946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926946" w:rsidP="007073A3">
      <w:pPr>
        <w:tabs>
          <w:tab w:val="left" w:pos="7050"/>
        </w:tabs>
      </w:pPr>
      <w:r w:rsidRPr="00926946">
        <w:rPr>
          <w:rFonts w:ascii="Aller" w:eastAsiaTheme="minorEastAsia" w:hAnsi="Aller"/>
          <w:noProof/>
          <w:color w:val="385623" w:themeColor="accent6" w:themeShade="80"/>
          <w:sz w:val="28"/>
          <w:szCs w:val="26"/>
        </w:rPr>
        <w:drawing>
          <wp:anchor distT="0" distB="0" distL="114300" distR="114300" simplePos="0" relativeHeight="251702272" behindDoc="0" locked="0" layoutInCell="1" allowOverlap="1" wp14:anchorId="4807E2E3" wp14:editId="71980749">
            <wp:simplePos x="0" y="0"/>
            <wp:positionH relativeFrom="column">
              <wp:posOffset>4457700</wp:posOffset>
            </wp:positionH>
            <wp:positionV relativeFrom="paragraph">
              <wp:posOffset>191135</wp:posOffset>
            </wp:positionV>
            <wp:extent cx="2130425" cy="1083945"/>
            <wp:effectExtent l="19050" t="0" r="22225" b="42100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08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7073A3" w:rsidRDefault="007073A3" w:rsidP="007073A3">
      <w:pPr>
        <w:tabs>
          <w:tab w:val="left" w:pos="7050"/>
        </w:tabs>
      </w:pPr>
    </w:p>
    <w:p w:rsidR="007073A3" w:rsidRDefault="00926946" w:rsidP="00926946">
      <w:pPr>
        <w:tabs>
          <w:tab w:val="left" w:pos="7050"/>
        </w:tabs>
      </w:pPr>
      <w:r>
        <w:tab/>
      </w: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BB668A" w:rsidP="007073A3">
      <w:pPr>
        <w:tabs>
          <w:tab w:val="left" w:pos="7050"/>
        </w:tabs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92D6CCD" wp14:editId="1EB3C5B3">
                <wp:simplePos x="0" y="0"/>
                <wp:positionH relativeFrom="column">
                  <wp:posOffset>-566057</wp:posOffset>
                </wp:positionH>
                <wp:positionV relativeFrom="paragraph">
                  <wp:posOffset>306071</wp:posOffset>
                </wp:positionV>
                <wp:extent cx="3810000" cy="319768"/>
                <wp:effectExtent l="0" t="0" r="0" b="4445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1976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7B29" w:rsidRPr="00EC05B0" w:rsidRDefault="00407B29" w:rsidP="00407B29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</w:rPr>
                              <w:t>Garden Notes: Soil, Seeds, and Weather</w:t>
                            </w:r>
                          </w:p>
                          <w:p w:rsidR="007073A3" w:rsidRPr="00EC05B0" w:rsidRDefault="007073A3" w:rsidP="007073A3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-44.55pt;margin-top:24.1pt;width:300pt;height:25.2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" filled="f" stroked="f">
                <v:textbox>
                  <w:txbxContent>
                    <w:p w:rsidR="00407B29" w:rsidRPr="00EC05B0" w:rsidRDefault="00407B29" w:rsidP="00407B29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Garden</w:t>
                      </w: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 xml:space="preserve"> N</w:t>
                      </w: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 xml:space="preserve">otes: Soil, Seeds, </w:t>
                      </w: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and Weather</w:t>
                      </w:r>
                    </w:p>
                    <w:p w:rsidR="007073A3" w:rsidRPr="00EC05B0" w:rsidRDefault="007073A3" w:rsidP="007073A3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950477" w:rsidRDefault="00BB668A" w:rsidP="00950477">
      <w:r>
        <w:rPr>
          <w:noProof/>
        </w:rPr>
        <w:lastRenderedPageBreak/>
        <w:drawing>
          <wp:anchor distT="0" distB="0" distL="114300" distR="114300" simplePos="0" relativeHeight="251744256" behindDoc="1" locked="0" layoutInCell="1" allowOverlap="1" wp14:anchorId="5951D5FE" wp14:editId="338B6437">
            <wp:simplePos x="0" y="0"/>
            <wp:positionH relativeFrom="column">
              <wp:posOffset>-892630</wp:posOffset>
            </wp:positionH>
            <wp:positionV relativeFrom="paragraph">
              <wp:posOffset>-914400</wp:posOffset>
            </wp:positionV>
            <wp:extent cx="7755539" cy="10036629"/>
            <wp:effectExtent l="0" t="0" r="0" b="3175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fall-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1689" cy="100445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A29D13" wp14:editId="4670AA48">
                <wp:simplePos x="0" y="0"/>
                <wp:positionH relativeFrom="column">
                  <wp:posOffset>-800100</wp:posOffset>
                </wp:positionH>
                <wp:positionV relativeFrom="paragraph">
                  <wp:posOffset>247650</wp:posOffset>
                </wp:positionV>
                <wp:extent cx="2209800" cy="466725"/>
                <wp:effectExtent l="0" t="0" r="0" b="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C00000"/>
                                <w:sz w:val="4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C00000"/>
                                <w:sz w:val="40"/>
                              </w:rPr>
                              <w:t xml:space="preserve">FALL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-63pt;margin-top:19.5pt;width:174pt;height:36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C00000"/>
                          <w:sz w:val="4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C00000"/>
                          <w:sz w:val="40"/>
                        </w:rPr>
                        <w:t xml:space="preserve">FALL </w:t>
                      </w: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6B4177D3" wp14:editId="499EDA87">
                <wp:simplePos x="0" y="0"/>
                <wp:positionH relativeFrom="column">
                  <wp:posOffset>-561975</wp:posOffset>
                </wp:positionH>
                <wp:positionV relativeFrom="paragraph">
                  <wp:posOffset>7305675</wp:posOffset>
                </wp:positionV>
                <wp:extent cx="3810000" cy="371475"/>
                <wp:effectExtent l="0" t="0" r="0" b="0"/>
                <wp:wrapNone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>Fall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-44.25pt;margin-top:575.25pt;width:300pt;height:29.2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>Fall (Year)</w:t>
                      </w: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6E325710" wp14:editId="1C4301D7">
                <wp:simplePos x="0" y="0"/>
                <wp:positionH relativeFrom="column">
                  <wp:posOffset>-561975</wp:posOffset>
                </wp:positionH>
                <wp:positionV relativeFrom="paragraph">
                  <wp:posOffset>7677150</wp:posOffset>
                </wp:positionV>
                <wp:extent cx="7048500" cy="1057275"/>
                <wp:effectExtent l="0" t="0" r="19050" b="28575"/>
                <wp:wrapNone/>
                <wp:docPr id="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7073A3" w:rsidRDefault="00950477" w:rsidP="00950477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-44.25pt;margin-top:604.5pt;width:555pt;height:83.2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" filled="f" strokecolor="#a8d08d [1945]">
                <v:textbox>
                  <w:txbxContent>
                    <w:p w:rsidR="00950477" w:rsidRPr="007073A3" w:rsidRDefault="00950477" w:rsidP="00950477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51AA66DA" wp14:editId="1138998E">
                <wp:simplePos x="0" y="0"/>
                <wp:positionH relativeFrom="column">
                  <wp:posOffset>-561975</wp:posOffset>
                </wp:positionH>
                <wp:positionV relativeFrom="paragraph">
                  <wp:posOffset>6134100</wp:posOffset>
                </wp:positionV>
                <wp:extent cx="7048500" cy="1057275"/>
                <wp:effectExtent l="0" t="0" r="19050" b="28575"/>
                <wp:wrapNone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7073A3" w:rsidRDefault="00950477" w:rsidP="00950477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-44.25pt;margin-top:483pt;width:555pt;height:83.2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" filled="f" strokecolor="#a8d08d [1945]">
                <v:textbox>
                  <w:txbxContent>
                    <w:p w:rsidR="00950477" w:rsidRPr="007073A3" w:rsidRDefault="00950477" w:rsidP="00950477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4367A6B1" wp14:editId="7A72A06D">
                <wp:simplePos x="0" y="0"/>
                <wp:positionH relativeFrom="column">
                  <wp:posOffset>-561975</wp:posOffset>
                </wp:positionH>
                <wp:positionV relativeFrom="paragraph">
                  <wp:posOffset>5762625</wp:posOffset>
                </wp:positionV>
                <wp:extent cx="3810000" cy="371475"/>
                <wp:effectExtent l="0" t="0" r="0" b="0"/>
                <wp:wrapNone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>Fall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margin-left:-44.25pt;margin-top:453.75pt;width:300pt;height:29.2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>Fall (Year)</w:t>
                      </w: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1A81646B" wp14:editId="70F62938">
                <wp:simplePos x="0" y="0"/>
                <wp:positionH relativeFrom="column">
                  <wp:posOffset>-561975</wp:posOffset>
                </wp:positionH>
                <wp:positionV relativeFrom="paragraph">
                  <wp:posOffset>4619625</wp:posOffset>
                </wp:positionV>
                <wp:extent cx="7048500" cy="1066800"/>
                <wp:effectExtent l="0" t="0" r="19050" b="19050"/>
                <wp:wrapNone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7073A3" w:rsidRDefault="00950477" w:rsidP="00950477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-44.25pt;margin-top:363.75pt;width:555pt;height:84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" filled="f" strokecolor="#a8d08d [1945]">
                <v:textbox>
                  <w:txbxContent>
                    <w:p w:rsidR="00950477" w:rsidRPr="007073A3" w:rsidRDefault="00950477" w:rsidP="00950477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2E984D12" wp14:editId="23D16B9B">
                <wp:simplePos x="0" y="0"/>
                <wp:positionH relativeFrom="column">
                  <wp:posOffset>-561975</wp:posOffset>
                </wp:positionH>
                <wp:positionV relativeFrom="paragraph">
                  <wp:posOffset>4248150</wp:posOffset>
                </wp:positionV>
                <wp:extent cx="3810000" cy="371475"/>
                <wp:effectExtent l="0" t="0" r="0" b="0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8"/>
                              </w:rPr>
                              <w:t xml:space="preserve">Fall </w:t>
                            </w:r>
                            <w:sdt>
                              <w:sdtPr>
                                <w:rPr>
                                  <w:rFonts w:ascii="Times New Roman" w:hAnsi="Times New Roman" w:cs="Times New Roman"/>
                                  <w:color w:val="833C0B" w:themeColor="accent2" w:themeShade="80"/>
                                  <w:sz w:val="28"/>
                                </w:rPr>
                                <w:id w:val="918914032"/>
                                <w:temporary/>
                                <w:showingPlcHdr/>
                              </w:sdtPr>
                              <w:sdtEndPr/>
                              <w:sdtContent>
                                <w:r w:rsidRPr="00EC05B0">
                                  <w:rPr>
                                    <w:rFonts w:ascii="Times New Roman" w:hAnsi="Times New Roman" w:cs="Times New Roman"/>
                                    <w:color w:val="833C0B" w:themeColor="accent2" w:themeShade="80"/>
                                    <w:sz w:val="28"/>
                                  </w:rPr>
                                  <w:t>[Year]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-44.25pt;margin-top:334.5pt;width:300pt;height:29.2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8"/>
                        </w:rPr>
                        <w:t xml:space="preserve">Fall </w:t>
                      </w:r>
                      <w:sdt>
                        <w:sdtPr>
                          <w:rPr>
                            <w:rFonts w:ascii="Times New Roman" w:hAnsi="Times New Roman" w:cs="Times New Roman"/>
                            <w:color w:val="833C0B" w:themeColor="accent2" w:themeShade="80"/>
                            <w:sz w:val="28"/>
                          </w:rPr>
                          <w:id w:val="918914032"/>
                          <w:temporary/>
                          <w:showingPlcHdr/>
                        </w:sdtPr>
                        <w:sdtEndPr/>
                        <w:sdtContent>
                          <w:r w:rsidRPr="00EC05B0">
                            <w:rPr>
                              <w:rFonts w:ascii="Times New Roman" w:hAnsi="Times New Roman" w:cs="Times New Roman"/>
                              <w:color w:val="833C0B" w:themeColor="accent2" w:themeShade="80"/>
                              <w:sz w:val="28"/>
                            </w:rPr>
                            <w:t>[Year]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419D866" wp14:editId="5E8F98A5">
                <wp:simplePos x="0" y="0"/>
                <wp:positionH relativeFrom="column">
                  <wp:posOffset>-1009650</wp:posOffset>
                </wp:positionH>
                <wp:positionV relativeFrom="paragraph">
                  <wp:posOffset>3695700</wp:posOffset>
                </wp:positionV>
                <wp:extent cx="6004560" cy="352425"/>
                <wp:effectExtent l="0" t="0" r="0" b="952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560" cy="35242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4AFD089" id="Rectangle 43" o:spid="_x0000_s1026" style="position:absolute;margin-left:-79.5pt;margin-top:291pt;width:472.8pt;height:27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" fillcolor="#ffe599 [1303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5DFD8BE" wp14:editId="378AD2F5">
                <wp:simplePos x="0" y="0"/>
                <wp:positionH relativeFrom="column">
                  <wp:posOffset>-1076325</wp:posOffset>
                </wp:positionH>
                <wp:positionV relativeFrom="paragraph">
                  <wp:posOffset>3752850</wp:posOffset>
                </wp:positionV>
                <wp:extent cx="6124575" cy="352425"/>
                <wp:effectExtent l="0" t="0" r="9525" b="9525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575" cy="35242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F12D313" id="Rectangle 44" o:spid="_x0000_s1026" style="position:absolute;margin-left:-84.75pt;margin-top:295.5pt;width:482.25pt;height:2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" fillcolor="#ffd966 [1943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3CBC3FD" wp14:editId="1B2AA996">
                <wp:simplePos x="0" y="0"/>
                <wp:positionH relativeFrom="column">
                  <wp:posOffset>-942975</wp:posOffset>
                </wp:positionH>
                <wp:positionV relativeFrom="paragraph">
                  <wp:posOffset>247650</wp:posOffset>
                </wp:positionV>
                <wp:extent cx="2505075" cy="352425"/>
                <wp:effectExtent l="0" t="0" r="9525" b="9525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35242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DC0EE2C" id="Rectangle 46" o:spid="_x0000_s1026" style="position:absolute;margin-left:-74.25pt;margin-top:19.5pt;width:197.25pt;height:27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" fillcolor="#ffe599 [1303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EB8AFD1" wp14:editId="1E3DB3FA">
                <wp:simplePos x="0" y="0"/>
                <wp:positionH relativeFrom="column">
                  <wp:posOffset>-1009650</wp:posOffset>
                </wp:positionH>
                <wp:positionV relativeFrom="paragraph">
                  <wp:posOffset>304800</wp:posOffset>
                </wp:positionV>
                <wp:extent cx="2638425" cy="352425"/>
                <wp:effectExtent l="0" t="0" r="9525" b="9525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8425" cy="35242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6243934" id="Rectangle 47" o:spid="_x0000_s1026" style="position:absolute;margin-left:-79.5pt;margin-top:24pt;width:207.75pt;height:27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" fillcolor="#ffd966 [1943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402E4980" wp14:editId="4AC67882">
                <wp:simplePos x="0" y="0"/>
                <wp:positionH relativeFrom="column">
                  <wp:posOffset>1466850</wp:posOffset>
                </wp:positionH>
                <wp:positionV relativeFrom="paragraph">
                  <wp:posOffset>-514350</wp:posOffset>
                </wp:positionV>
                <wp:extent cx="3105150" cy="466725"/>
                <wp:effectExtent l="0" t="0" r="0" b="0"/>
                <wp:wrapNone/>
                <wp:docPr id="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44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44"/>
                              </w:rPr>
                              <w:t xml:space="preserve">GARDEN </w:t>
                            </w:r>
                            <w:r w:rsidR="00407B29" w:rsidRPr="004C3C9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44"/>
                              </w:rPr>
                              <w:t>JOURNAL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115.5pt;margin-top:-40.5pt;width:244.5pt;height:36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44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FFFFFF" w:themeColor="background1"/>
                          <w:sz w:val="44"/>
                        </w:rPr>
                        <w:t xml:space="preserve">GARDEN </w:t>
                      </w:r>
                      <w:r w:rsidR="00407B29" w:rsidRPr="004C3C95">
                        <w:rPr>
                          <w:rFonts w:ascii="Times New Roman" w:hAnsi="Times New Roman" w:cs="Times New Roman"/>
                          <w:color w:val="FFFFFF" w:themeColor="background1"/>
                          <w:sz w:val="44"/>
                        </w:rPr>
                        <w:t>JOURNAL</w:t>
                      </w: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B09F83B" wp14:editId="0884C395">
                <wp:simplePos x="0" y="0"/>
                <wp:positionH relativeFrom="column">
                  <wp:posOffset>-942975</wp:posOffset>
                </wp:positionH>
                <wp:positionV relativeFrom="paragraph">
                  <wp:posOffset>-561975</wp:posOffset>
                </wp:positionV>
                <wp:extent cx="7800975" cy="542925"/>
                <wp:effectExtent l="0" t="0" r="9525" b="9525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0975" cy="54292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702278D4" id="Rectangle 49" o:spid="_x0000_s1026" style="position:absolute;margin-left:-74.25pt;margin-top:-44.25pt;width:614.25pt;height:42.75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" fillcolor="#ffc000" stroked="f" strokeweight="1pt"/>
            </w:pict>
          </mc:Fallback>
        </mc:AlternateContent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EF45C82" wp14:editId="3F8DBD9F">
                <wp:simplePos x="0" y="0"/>
                <wp:positionH relativeFrom="column">
                  <wp:posOffset>-952500</wp:posOffset>
                </wp:positionH>
                <wp:positionV relativeFrom="paragraph">
                  <wp:posOffset>285750</wp:posOffset>
                </wp:positionV>
                <wp:extent cx="5899785" cy="2724150"/>
                <wp:effectExtent l="0" t="0" r="5715" b="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9785" cy="272415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  <a:alpha val="49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6E331F4" id="Rectangle 50" o:spid="_x0000_s1026" style="position:absolute;margin-left:-75pt;margin-top:22.5pt;width:464.55pt;height:214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" fillcolor="#ffe599 [1303]" stroked="f" strokeweight="1pt">
                <v:fill opacity="32125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3BB040CC" wp14:editId="73B2A940">
                <wp:simplePos x="0" y="0"/>
                <wp:positionH relativeFrom="column">
                  <wp:posOffset>-609600</wp:posOffset>
                </wp:positionH>
                <wp:positionV relativeFrom="paragraph">
                  <wp:posOffset>333374</wp:posOffset>
                </wp:positionV>
                <wp:extent cx="5067300" cy="2676525"/>
                <wp:effectExtent l="0" t="0" r="0" b="0"/>
                <wp:wrapNone/>
                <wp:docPr id="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2676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467625761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407B29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Rake and compost leaves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603659856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Reseed bare spots in lawn and fertilize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924610704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Plant spring-blooming bulbs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444420813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Tidy up vegetable garden and plant cover crop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630401313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2140790208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265965756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544600902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2068146654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-1036125491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44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6512542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833C0B" w:themeColor="accent2" w:themeShade="80"/>
                                  <w:sz w:val="28"/>
                                  <w:szCs w:val="26"/>
                                  <w:lang w:eastAsia="ja-JP"/>
                                </w:rPr>
                                <w:id w:val="1572619477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833C0B" w:themeColor="accent2" w:themeShade="8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-48pt;margin-top:26.25pt;width:399pt;height:210.7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" filled="f" stroked="f">
                <v:textbox>
                  <w:txbxContent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467625761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407B29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Rake and compost leaves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603659856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Reseed bare spots in lawn and fertilize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924610704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Plant spring-blooming bulbs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444420813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Tidy up vegetable garden and plant cover crop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630401313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2140790208"/>
                          <w:temporary/>
                          <w:showingPlcHdr/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265965756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544600902"/>
                          <w:temporary/>
                          <w:showingPlcHdr/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2068146654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-1036125491"/>
                          <w:temporary/>
                          <w:showingPlcHdr/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50477" w:rsidRPr="00EC05B0" w:rsidRDefault="00906B84" w:rsidP="00950477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44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6512542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833C0B" w:themeColor="accent2" w:themeShade="80"/>
                            <w:sz w:val="28"/>
                            <w:szCs w:val="26"/>
                            <w:lang w:eastAsia="ja-JP"/>
                          </w:rPr>
                          <w:id w:val="1572619477"/>
                          <w:temporary/>
                          <w:showingPlcHdr/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833C0B" w:themeColor="accent2" w:themeShade="8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  <w:r>
        <w:tab/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  <w:r>
        <w:rPr>
          <w:noProof/>
        </w:rPr>
        <w:drawing>
          <wp:anchor distT="0" distB="0" distL="114300" distR="114300" simplePos="0" relativeHeight="251721728" behindDoc="0" locked="1" layoutInCell="1" allowOverlap="1" wp14:anchorId="6A9AB75E" wp14:editId="4C798F8D">
            <wp:simplePos x="0" y="0"/>
            <wp:positionH relativeFrom="page">
              <wp:posOffset>5486400</wp:posOffset>
            </wp:positionH>
            <wp:positionV relativeFrom="page">
              <wp:posOffset>2505075</wp:posOffset>
            </wp:positionV>
            <wp:extent cx="2130425" cy="1083945"/>
            <wp:effectExtent l="19050" t="0" r="22225" b="421005"/>
            <wp:wrapNone/>
            <wp:docPr id="53" name="Picture 53" descr="Fall graphic with hay bales and fallng lea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08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0477" w:rsidRDefault="00950477" w:rsidP="00950477">
      <w:pPr>
        <w:tabs>
          <w:tab w:val="left" w:pos="7050"/>
        </w:tabs>
      </w:pPr>
    </w:p>
    <w:p w:rsidR="00950477" w:rsidRDefault="00BB668A" w:rsidP="00950477">
      <w:pPr>
        <w:tabs>
          <w:tab w:val="left" w:pos="7050"/>
        </w:tabs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6E84FE78" wp14:editId="7F233129">
                <wp:simplePos x="0" y="0"/>
                <wp:positionH relativeFrom="column">
                  <wp:posOffset>-565785</wp:posOffset>
                </wp:positionH>
                <wp:positionV relativeFrom="paragraph">
                  <wp:posOffset>305526</wp:posOffset>
                </wp:positionV>
                <wp:extent cx="3810000" cy="330654"/>
                <wp:effectExtent l="0" t="0" r="0" b="0"/>
                <wp:wrapNone/>
                <wp:docPr id="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3065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7B29" w:rsidRPr="00EC05B0" w:rsidRDefault="00407B29" w:rsidP="00407B29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</w:rPr>
                              <w:t>Garden Notes: Soil, Seeds, and Weather</w:t>
                            </w:r>
                          </w:p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833C0B" w:themeColor="accent2" w:themeShade="80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-44.55pt;margin-top:24.05pt;width:300pt;height:26.0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" filled="f" stroked="f">
                <v:textbox>
                  <w:txbxContent>
                    <w:p w:rsidR="00407B29" w:rsidRPr="00EC05B0" w:rsidRDefault="00407B29" w:rsidP="00407B29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Garden Notes: Soil, Seeds, and Weather</w:t>
                      </w:r>
                    </w:p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833C0B" w:themeColor="accent2" w:themeShade="80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950477" w:rsidRDefault="00407B29" w:rsidP="00950477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61427AD7" wp14:editId="4E6F746E">
                <wp:simplePos x="0" y="0"/>
                <wp:positionH relativeFrom="column">
                  <wp:posOffset>-800100</wp:posOffset>
                </wp:positionH>
                <wp:positionV relativeFrom="paragraph">
                  <wp:posOffset>247650</wp:posOffset>
                </wp:positionV>
                <wp:extent cx="2209800" cy="552450"/>
                <wp:effectExtent l="0" t="0" r="0" b="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552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002060"/>
                                <w:sz w:val="4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002060"/>
                                <w:sz w:val="40"/>
                              </w:rPr>
                              <w:t xml:space="preserve">WINTER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-63pt;margin-top:19.5pt;width:174pt;height:43.5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002060"/>
                          <w:sz w:val="4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002060"/>
                          <w:sz w:val="40"/>
                        </w:rPr>
                        <w:t xml:space="preserve">WINTER </w:t>
                      </w:r>
                    </w:p>
                  </w:txbxContent>
                </v:textbox>
              </v:shape>
            </w:pict>
          </mc:Fallback>
        </mc:AlternateContent>
      </w:r>
      <w:r w:rsidR="00BB668A">
        <w:rPr>
          <w:noProof/>
        </w:rPr>
        <w:drawing>
          <wp:anchor distT="0" distB="0" distL="114300" distR="114300" simplePos="0" relativeHeight="251745280" behindDoc="1" locked="0" layoutInCell="1" allowOverlap="1" wp14:anchorId="243F65F2" wp14:editId="2F36B820">
            <wp:simplePos x="0" y="0"/>
            <wp:positionH relativeFrom="column">
              <wp:posOffset>-892629</wp:posOffset>
            </wp:positionH>
            <wp:positionV relativeFrom="paragraph">
              <wp:posOffset>-914400</wp:posOffset>
            </wp:positionV>
            <wp:extent cx="7763950" cy="10047514"/>
            <wp:effectExtent l="0" t="0" r="8890" b="0"/>
            <wp:wrapNone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winter-01-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8919" cy="10053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3DA60011" wp14:editId="245D638B">
                <wp:simplePos x="0" y="0"/>
                <wp:positionH relativeFrom="column">
                  <wp:posOffset>-561975</wp:posOffset>
                </wp:positionH>
                <wp:positionV relativeFrom="paragraph">
                  <wp:posOffset>7305675</wp:posOffset>
                </wp:positionV>
                <wp:extent cx="3810000" cy="371475"/>
                <wp:effectExtent l="0" t="0" r="0" b="0"/>
                <wp:wrapNone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00206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002060"/>
                                <w:sz w:val="28"/>
                              </w:rPr>
                              <w:t>Winter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7" type="#_x0000_t202" style="position:absolute;margin-left:-44.25pt;margin-top:575.25pt;width:300pt;height:29.25pt;z-index:251738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00206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002060"/>
                          <w:sz w:val="28"/>
                        </w:rPr>
                        <w:t>Winter (Year)</w:t>
                      </w: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2DC09D65" wp14:editId="5162F39F">
                <wp:simplePos x="0" y="0"/>
                <wp:positionH relativeFrom="column">
                  <wp:posOffset>-561975</wp:posOffset>
                </wp:positionH>
                <wp:positionV relativeFrom="paragraph">
                  <wp:posOffset>7677150</wp:posOffset>
                </wp:positionV>
                <wp:extent cx="7048500" cy="1057275"/>
                <wp:effectExtent l="0" t="0" r="19050" b="28575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7073A3" w:rsidRDefault="00950477" w:rsidP="00950477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margin-left:-44.25pt;margin-top:604.5pt;width:555pt;height:83.25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" filled="f" strokecolor="#a8d08d [1945]">
                <v:textbox>
                  <w:txbxContent>
                    <w:p w:rsidR="00950477" w:rsidRPr="007073A3" w:rsidRDefault="00950477" w:rsidP="00950477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5C2902FC" wp14:editId="2C6470CA">
                <wp:simplePos x="0" y="0"/>
                <wp:positionH relativeFrom="column">
                  <wp:posOffset>-561975</wp:posOffset>
                </wp:positionH>
                <wp:positionV relativeFrom="paragraph">
                  <wp:posOffset>6134100</wp:posOffset>
                </wp:positionV>
                <wp:extent cx="7048500" cy="1057275"/>
                <wp:effectExtent l="0" t="0" r="19050" b="28575"/>
                <wp:wrapNone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572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7073A3" w:rsidRDefault="00950477" w:rsidP="00950477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margin-left:-44.25pt;margin-top:483pt;width:555pt;height:83.25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" filled="f" strokecolor="#a8d08d [1945]">
                <v:textbox>
                  <w:txbxContent>
                    <w:p w:rsidR="00950477" w:rsidRPr="007073A3" w:rsidRDefault="00950477" w:rsidP="00950477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2447B6CC" wp14:editId="6E3C7989">
                <wp:simplePos x="0" y="0"/>
                <wp:positionH relativeFrom="column">
                  <wp:posOffset>-561975</wp:posOffset>
                </wp:positionH>
                <wp:positionV relativeFrom="paragraph">
                  <wp:posOffset>5762625</wp:posOffset>
                </wp:positionV>
                <wp:extent cx="3810000" cy="371475"/>
                <wp:effectExtent l="0" t="0" r="0" b="0"/>
                <wp:wrapNone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00206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002060"/>
                                <w:sz w:val="28"/>
                              </w:rPr>
                              <w:t>Winter (Year)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margin-left:-44.25pt;margin-top:453.75pt;width:300pt;height:29.2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00206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002060"/>
                          <w:sz w:val="28"/>
                        </w:rPr>
                        <w:t>Winter (Year)</w:t>
                      </w: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210F7D46" wp14:editId="6A45ADAF">
                <wp:simplePos x="0" y="0"/>
                <wp:positionH relativeFrom="column">
                  <wp:posOffset>-561975</wp:posOffset>
                </wp:positionH>
                <wp:positionV relativeFrom="paragraph">
                  <wp:posOffset>4619625</wp:posOffset>
                </wp:positionV>
                <wp:extent cx="7048500" cy="1066800"/>
                <wp:effectExtent l="0" t="0" r="19050" b="19050"/>
                <wp:wrapNone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7073A3" w:rsidRDefault="00950477" w:rsidP="00950477">
                            <w:pPr>
                              <w:rPr>
                                <w:rFonts w:ascii="Aller" w:hAnsi="Aller"/>
                                <w:color w:val="538135" w:themeColor="accent6" w:themeShade="BF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margin-left:-44.25pt;margin-top:363.75pt;width:555pt;height:84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" filled="f" strokecolor="#a8d08d [1945]">
                <v:textbox>
                  <w:txbxContent>
                    <w:p w:rsidR="00950477" w:rsidRPr="007073A3" w:rsidRDefault="00950477" w:rsidP="00950477">
                      <w:pPr>
                        <w:rPr>
                          <w:rFonts w:ascii="Aller" w:hAnsi="Aller"/>
                          <w:color w:val="538135" w:themeColor="accent6" w:themeShade="BF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0E2508D0" wp14:editId="3DCFDF2A">
                <wp:simplePos x="0" y="0"/>
                <wp:positionH relativeFrom="column">
                  <wp:posOffset>-561975</wp:posOffset>
                </wp:positionH>
                <wp:positionV relativeFrom="paragraph">
                  <wp:posOffset>4248150</wp:posOffset>
                </wp:positionV>
                <wp:extent cx="3810000" cy="371475"/>
                <wp:effectExtent l="0" t="0" r="0" b="0"/>
                <wp:wrapNone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7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002060"/>
                                <w:sz w:val="20"/>
                              </w:rPr>
                            </w:pPr>
                            <w:r w:rsidRPr="00EC05B0">
                              <w:rPr>
                                <w:rFonts w:ascii="Times New Roman" w:hAnsi="Times New Roman" w:cs="Times New Roman"/>
                                <w:color w:val="002060"/>
                                <w:sz w:val="28"/>
                              </w:rPr>
                              <w:t xml:space="preserve">Winter </w:t>
                            </w:r>
                            <w:sdt>
                              <w:sdtPr>
                                <w:rPr>
                                  <w:rFonts w:ascii="Times New Roman" w:hAnsi="Times New Roman" w:cs="Times New Roman"/>
                                  <w:color w:val="002060"/>
                                  <w:sz w:val="28"/>
                                </w:rPr>
                                <w:id w:val="-1890871180"/>
                                <w:temporary/>
                                <w:showingPlcHdr/>
                              </w:sdtPr>
                              <w:sdtEndPr/>
                              <w:sdtContent>
                                <w:r w:rsidRPr="00EC05B0">
                                  <w:rPr>
                                    <w:rFonts w:ascii="Times New Roman" w:hAnsi="Times New Roman" w:cs="Times New Roman"/>
                                    <w:color w:val="002060"/>
                                    <w:sz w:val="28"/>
                                  </w:rPr>
                                  <w:t>[Year]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2" type="#_x0000_t202" style="position:absolute;margin-left:-44.25pt;margin-top:334.5pt;width:300pt;height:29.25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" filled="f" stroked="f">
                <v:textbox>
                  <w:txbxContent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002060"/>
                          <w:sz w:val="20"/>
                        </w:rPr>
                      </w:pPr>
                      <w:r w:rsidRPr="00EC05B0">
                        <w:rPr>
                          <w:rFonts w:ascii="Times New Roman" w:hAnsi="Times New Roman" w:cs="Times New Roman"/>
                          <w:color w:val="002060"/>
                          <w:sz w:val="28"/>
                        </w:rPr>
                        <w:t xml:space="preserve">Winter </w:t>
                      </w:r>
                      <w:sdt>
                        <w:sdtPr>
                          <w:rPr>
                            <w:rFonts w:ascii="Times New Roman" w:hAnsi="Times New Roman" w:cs="Times New Roman"/>
                            <w:color w:val="002060"/>
                            <w:sz w:val="28"/>
                          </w:rPr>
                          <w:id w:val="-1890871180"/>
                          <w:temporary/>
                          <w:showingPlcHdr/>
                        </w:sdtPr>
                        <w:sdtEndPr/>
                        <w:sdtContent>
                          <w:r w:rsidRPr="00EC05B0">
                            <w:rPr>
                              <w:rFonts w:ascii="Times New Roman" w:hAnsi="Times New Roman" w:cs="Times New Roman"/>
                              <w:color w:val="002060"/>
                              <w:sz w:val="28"/>
                            </w:rPr>
                            <w:t>[Year]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AB132A9" wp14:editId="2AF16685">
                <wp:simplePos x="0" y="0"/>
                <wp:positionH relativeFrom="column">
                  <wp:posOffset>-1009650</wp:posOffset>
                </wp:positionH>
                <wp:positionV relativeFrom="paragraph">
                  <wp:posOffset>3695700</wp:posOffset>
                </wp:positionV>
                <wp:extent cx="6004560" cy="352425"/>
                <wp:effectExtent l="0" t="0" r="0" b="9525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4560" cy="3524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86580B8" id="Rectangle 62" o:spid="_x0000_s1026" style="position:absolute;margin-left:-79.5pt;margin-top:291pt;width:472.8pt;height:27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" fillcolor="#deeaf6 [660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9F6D017" wp14:editId="5C99B8AD">
                <wp:simplePos x="0" y="0"/>
                <wp:positionH relativeFrom="column">
                  <wp:posOffset>-1076325</wp:posOffset>
                </wp:positionH>
                <wp:positionV relativeFrom="paragraph">
                  <wp:posOffset>3752850</wp:posOffset>
                </wp:positionV>
                <wp:extent cx="6124575" cy="352425"/>
                <wp:effectExtent l="0" t="0" r="9525" b="9525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575" cy="3524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48B8B62" id="Rectangle 63" o:spid="_x0000_s1026" style="position:absolute;margin-left:-84.75pt;margin-top:295.5pt;width:482.25pt;height:27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" fillcolor="#2e74b5 [2404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04EB924" wp14:editId="372149F5">
                <wp:simplePos x="0" y="0"/>
                <wp:positionH relativeFrom="column">
                  <wp:posOffset>-942975</wp:posOffset>
                </wp:positionH>
                <wp:positionV relativeFrom="paragraph">
                  <wp:posOffset>247650</wp:posOffset>
                </wp:positionV>
                <wp:extent cx="2505075" cy="352425"/>
                <wp:effectExtent l="0" t="0" r="9525" b="9525"/>
                <wp:wrapNone/>
                <wp:docPr id="193" name="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3524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6A1875F" id="Rectangle 193" o:spid="_x0000_s1026" style="position:absolute;margin-left:-74.25pt;margin-top:19.5pt;width:197.25pt;height:27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" fillcolor="#deeaf6 [660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31F1878" wp14:editId="2AFA6C9E">
                <wp:simplePos x="0" y="0"/>
                <wp:positionH relativeFrom="column">
                  <wp:posOffset>-1009650</wp:posOffset>
                </wp:positionH>
                <wp:positionV relativeFrom="paragraph">
                  <wp:posOffset>304800</wp:posOffset>
                </wp:positionV>
                <wp:extent cx="2638425" cy="352425"/>
                <wp:effectExtent l="0" t="0" r="9525" b="9525"/>
                <wp:wrapNone/>
                <wp:docPr id="194" name="Rectangle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8425" cy="3524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44E1367" id="Rectangle 194" o:spid="_x0000_s1026" style="position:absolute;margin-left:-79.5pt;margin-top:24pt;width:207.75pt;height:27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" fillcolor="#2e74b5 [2404]" stroked="f" strokeweight="1pt"/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6425A5A4" wp14:editId="13505FEB">
                <wp:simplePos x="0" y="0"/>
                <wp:positionH relativeFrom="column">
                  <wp:posOffset>1466850</wp:posOffset>
                </wp:positionH>
                <wp:positionV relativeFrom="paragraph">
                  <wp:posOffset>-514350</wp:posOffset>
                </wp:positionV>
                <wp:extent cx="3105150" cy="466725"/>
                <wp:effectExtent l="0" t="0" r="0" b="0"/>
                <wp:wrapNone/>
                <wp:docPr id="1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4C3C95" w:rsidP="00950477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4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44"/>
                              </w:rPr>
                              <w:t>GARDEN JOURNAL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3" type="#_x0000_t202" style="position:absolute;margin-left:115.5pt;margin-top:-40.5pt;width:244.5pt;height:36.7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" filled="f" stroked="f">
                <v:textbox>
                  <w:txbxContent>
                    <w:p w:rsidR="00950477" w:rsidRPr="00EC05B0" w:rsidRDefault="004C3C95" w:rsidP="00950477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4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44"/>
                        </w:rPr>
                        <w:t>GARDEN JOURNAL</w:t>
                      </w:r>
                    </w:p>
                  </w:txbxContent>
                </v:textbox>
              </v:shape>
            </w:pict>
          </mc:Fallback>
        </mc:AlternateContent>
      </w:r>
      <w:r w:rsidR="00950477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D7C7DF6" wp14:editId="7BF8F3B2">
                <wp:simplePos x="0" y="0"/>
                <wp:positionH relativeFrom="column">
                  <wp:posOffset>-942975</wp:posOffset>
                </wp:positionH>
                <wp:positionV relativeFrom="paragraph">
                  <wp:posOffset>-561975</wp:posOffset>
                </wp:positionV>
                <wp:extent cx="7800975" cy="542925"/>
                <wp:effectExtent l="0" t="0" r="9525" b="9525"/>
                <wp:wrapNone/>
                <wp:docPr id="196" name="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0975" cy="54292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1C81E114" id="Rectangle 196" o:spid="_x0000_s1026" style="position:absolute;margin-left:-74.25pt;margin-top:-44.25pt;width:614.25pt;height:42.7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" fillcolor="#2f5496 [2408]" stroked="f" strokeweight="1pt"/>
            </w:pict>
          </mc:Fallback>
        </mc:AlternateContent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18A9EFBF" wp14:editId="4A5F446F">
                <wp:simplePos x="0" y="0"/>
                <wp:positionH relativeFrom="column">
                  <wp:posOffset>-609600</wp:posOffset>
                </wp:positionH>
                <wp:positionV relativeFrom="paragraph">
                  <wp:posOffset>350520</wp:posOffset>
                </wp:positionV>
                <wp:extent cx="5067300" cy="2598420"/>
                <wp:effectExtent l="0" t="0" r="0" b="0"/>
                <wp:wrapNone/>
                <wp:docPr id="1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25984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1978341240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Sharpen and clean garden tools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1956941256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r w:rsidR="00407B29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>Add Winter Mulch to Your Garden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848955167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Start vegetable seeds indoors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397593116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Prune fruit trees</w:t>
                            </w:r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1295971874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1029722196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986242349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1394459521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eastAsiaTheme="minorEastAsia" w:hAnsi="Times New Roman" w:cs="Times New Roman"/>
                                <w:color w:val="833C0B" w:themeColor="accent2" w:themeShade="80"/>
                                <w:sz w:val="28"/>
                                <w:szCs w:val="26"/>
                                <w:lang w:eastAsia="ja-JP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2144649702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894119767"/>
                                <w:temporary/>
                                <w:showingPlcHdr/>
                              </w:sdtPr>
                              <w:sdtEndPr>
                                <w:rPr>
                                  <w:color w:val="833C0B" w:themeColor="accent2" w:themeShade="80"/>
                                </w:rPr>
                              </w:sdtEndPr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  <w:p w:rsidR="00950477" w:rsidRPr="00EC05B0" w:rsidRDefault="00FC1436" w:rsidP="00950477">
                            <w:pPr>
                              <w:rPr>
                                <w:rFonts w:ascii="Times New Roman" w:hAnsi="Times New Roman" w:cs="Times New Roman"/>
                                <w:color w:val="002060"/>
                                <w:sz w:val="44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1101607900"/>
                                <w14:checkbox>
                                  <w14:checked w14:val="0"/>
                                  <w14:checkedState w14:val="00FE" w14:font="Wingdings"/>
                                  <w14:uncheckedState w14:val="00A8" w14:font="Wingdings"/>
                                </w14:checkbox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sym w:font="Wingdings" w:char="F0A8"/>
                                </w:r>
                              </w:sdtContent>
                            </w:sdt>
                            <w:r w:rsidR="00950477" w:rsidRPr="00EC05B0">
                              <w:rPr>
                                <w:rFonts w:ascii="Times New Roman" w:eastAsiaTheme="minorEastAsia" w:hAnsi="Times New Roman" w:cs="Times New Roman"/>
                                <w:color w:val="002060"/>
                                <w:sz w:val="28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ascii="Times New Roman" w:eastAsiaTheme="minorEastAsia" w:hAnsi="Times New Roman" w:cs="Times New Roman"/>
                                  <w:color w:val="002060"/>
                                  <w:sz w:val="28"/>
                                  <w:szCs w:val="26"/>
                                  <w:lang w:eastAsia="ja-JP"/>
                                </w:rPr>
                                <w:id w:val="-491651499"/>
                                <w:temporary/>
                                <w:showingPlcHdr/>
                              </w:sdtPr>
                              <w:sdtEndPr/>
                              <w:sdtContent>
                                <w:r w:rsidR="00950477" w:rsidRPr="00EC05B0">
                                  <w:rPr>
                                    <w:rFonts w:ascii="Times New Roman" w:eastAsiaTheme="minorEastAsia" w:hAnsi="Times New Roman" w:cs="Times New Roman"/>
                                    <w:color w:val="002060"/>
                                    <w:sz w:val="28"/>
                                    <w:szCs w:val="26"/>
                                    <w:lang w:eastAsia="ja-JP"/>
                                  </w:rPr>
                                  <w:t>[Other]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margin-left:-48pt;margin-top:27.6pt;width:399pt;height:204.6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" filled="f" stroked="f">
                <v:textbox>
                  <w:txbxContent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1978341240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Sharpen and clean garden tools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1956941256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r w:rsidR="00407B29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>Add Winter Mulch to Your Garden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848955167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Start vegetable seeds indoors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397593116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Prune fruit trees</w:t>
                      </w:r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1295971874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1029722196"/>
                          <w:temporary/>
                          <w:showingPlcHdr/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986242349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1394459521"/>
                          <w:temporary/>
                          <w:showingPlcHdr/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50477" w:rsidRPr="00EC05B0" w:rsidRDefault="00906B84" w:rsidP="00950477">
                      <w:pPr>
                        <w:rPr>
                          <w:rFonts w:ascii="Times New Roman" w:eastAsiaTheme="minorEastAsia" w:hAnsi="Times New Roman" w:cs="Times New Roman"/>
                          <w:color w:val="833C0B" w:themeColor="accent2" w:themeShade="80"/>
                          <w:sz w:val="28"/>
                          <w:szCs w:val="26"/>
                          <w:lang w:eastAsia="ja-JP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2144649702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894119767"/>
                          <w:temporary/>
                          <w:showingPlcHdr/>
                        </w:sdtPr>
                        <w:sdtEndPr>
                          <w:rPr>
                            <w:color w:val="833C0B" w:themeColor="accent2" w:themeShade="80"/>
                          </w:rPr>
                        </w:sdtEndPr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  <w:p w:rsidR="00950477" w:rsidRPr="00EC05B0" w:rsidRDefault="00906B84" w:rsidP="00950477">
                      <w:pPr>
                        <w:rPr>
                          <w:rFonts w:ascii="Times New Roman" w:hAnsi="Times New Roman" w:cs="Times New Roman"/>
                          <w:color w:val="002060"/>
                          <w:sz w:val="44"/>
                        </w:rPr>
                      </w:pP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1101607900"/>
                          <w14:checkbox>
                            <w14:checked w14:val="0"/>
                            <w14:checkedState w14:val="00FE" w14:font="Wingdings"/>
                            <w14:uncheckedState w14:val="00A8" w14:font="Wingdings"/>
                          </w14:checkbox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sym w:font="Wingdings" w:char="F0A8"/>
                          </w:r>
                        </w:sdtContent>
                      </w:sdt>
                      <w:r w:rsidR="00950477" w:rsidRPr="00EC05B0">
                        <w:rPr>
                          <w:rFonts w:ascii="Times New Roman" w:eastAsiaTheme="minorEastAsia" w:hAnsi="Times New Roman" w:cs="Times New Roman"/>
                          <w:color w:val="002060"/>
                          <w:sz w:val="28"/>
                          <w:szCs w:val="26"/>
                          <w:lang w:eastAsia="ja-JP"/>
                        </w:rPr>
                        <w:t xml:space="preserve"> </w:t>
                      </w:r>
                      <w:sdt>
                        <w:sdtPr>
                          <w:rPr>
                            <w:rFonts w:ascii="Times New Roman" w:eastAsiaTheme="minorEastAsia" w:hAnsi="Times New Roman" w:cs="Times New Roman"/>
                            <w:color w:val="002060"/>
                            <w:sz w:val="28"/>
                            <w:szCs w:val="26"/>
                            <w:lang w:eastAsia="ja-JP"/>
                          </w:rPr>
                          <w:id w:val="-491651499"/>
                          <w:temporary/>
                          <w:showingPlcHdr/>
                        </w:sdtPr>
                        <w:sdtEndPr/>
                        <w:sdtContent>
                          <w:r w:rsidR="00950477" w:rsidRPr="00EC05B0">
                            <w:rPr>
                              <w:rFonts w:ascii="Times New Roman" w:eastAsiaTheme="minorEastAsia" w:hAnsi="Times New Roman" w:cs="Times New Roman"/>
                              <w:color w:val="002060"/>
                              <w:sz w:val="28"/>
                              <w:szCs w:val="26"/>
                              <w:lang w:eastAsia="ja-JP"/>
                            </w:rPr>
                            <w:t>[Other]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3D12C31" wp14:editId="4A9933C9">
                <wp:simplePos x="0" y="0"/>
                <wp:positionH relativeFrom="column">
                  <wp:posOffset>-952500</wp:posOffset>
                </wp:positionH>
                <wp:positionV relativeFrom="paragraph">
                  <wp:posOffset>285750</wp:posOffset>
                </wp:positionV>
                <wp:extent cx="5899785" cy="2667000"/>
                <wp:effectExtent l="0" t="0" r="5715" b="0"/>
                <wp:wrapNone/>
                <wp:docPr id="197" name="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9785" cy="26670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  <a:alpha val="49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0A874AC" id="Rectangle 197" o:spid="_x0000_s1026" style="position:absolute;margin-left:-75pt;margin-top:22.5pt;width:464.55pt;height:210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" fillcolor="#deeaf6 [660]" stroked="f" strokeweight="1pt">
                <v:fill opacity="32125f"/>
              </v:rect>
            </w:pict>
          </mc:Fallback>
        </mc:AlternateContent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BB668A" w:rsidP="00950477">
      <w:pPr>
        <w:tabs>
          <w:tab w:val="left" w:pos="7050"/>
        </w:tabs>
      </w:pPr>
      <w:r w:rsidRPr="00950477">
        <w:rPr>
          <w:rFonts w:ascii="Aller" w:eastAsiaTheme="minorEastAsia" w:hAnsi="Aller"/>
          <w:noProof/>
          <w:color w:val="833C0B" w:themeColor="accent2" w:themeShade="80"/>
          <w:sz w:val="28"/>
          <w:szCs w:val="26"/>
        </w:rPr>
        <w:drawing>
          <wp:anchor distT="0" distB="0" distL="114300" distR="114300" simplePos="0" relativeHeight="251740160" behindDoc="0" locked="0" layoutInCell="1" allowOverlap="1" wp14:anchorId="726473A4" wp14:editId="12B561AD">
            <wp:simplePos x="0" y="0"/>
            <wp:positionH relativeFrom="column">
              <wp:posOffset>4295775</wp:posOffset>
            </wp:positionH>
            <wp:positionV relativeFrom="paragraph">
              <wp:posOffset>10160</wp:posOffset>
            </wp:positionV>
            <wp:extent cx="2130425" cy="1078865"/>
            <wp:effectExtent l="19050" t="0" r="22225" b="426085"/>
            <wp:wrapNone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  <w:r>
        <w:tab/>
      </w: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950477" w:rsidP="00950477">
      <w:pPr>
        <w:tabs>
          <w:tab w:val="left" w:pos="7050"/>
        </w:tabs>
      </w:pPr>
    </w:p>
    <w:p w:rsidR="00950477" w:rsidRDefault="00BB668A" w:rsidP="00950477">
      <w:pPr>
        <w:tabs>
          <w:tab w:val="left" w:pos="7050"/>
        </w:tabs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5370F081" wp14:editId="2EC769B8">
                <wp:simplePos x="0" y="0"/>
                <wp:positionH relativeFrom="column">
                  <wp:posOffset>-565785</wp:posOffset>
                </wp:positionH>
                <wp:positionV relativeFrom="paragraph">
                  <wp:posOffset>294731</wp:posOffset>
                </wp:positionV>
                <wp:extent cx="3810000" cy="363311"/>
                <wp:effectExtent l="0" t="0" r="0" b="0"/>
                <wp:wrapNone/>
                <wp:docPr id="1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0" cy="36331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7B29" w:rsidRPr="00EC05B0" w:rsidRDefault="00407B29" w:rsidP="00407B29">
                            <w:pP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538135" w:themeColor="accent6" w:themeShade="BF"/>
                                <w:sz w:val="28"/>
                              </w:rPr>
                              <w:t>Garden Notes: Soil, Seeds, and Weather</w:t>
                            </w:r>
                          </w:p>
                          <w:p w:rsidR="00950477" w:rsidRPr="00EC05B0" w:rsidRDefault="00950477" w:rsidP="00950477">
                            <w:pPr>
                              <w:rPr>
                                <w:rFonts w:ascii="Times New Roman" w:hAnsi="Times New Roman" w:cs="Times New Roman"/>
                                <w:color w:val="002060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margin-left:-44.55pt;margin-top:23.2pt;width:300pt;height:28.6pt;z-index:25173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" filled="f" stroked="f">
                <v:textbox>
                  <w:txbxContent>
                    <w:p w:rsidR="00407B29" w:rsidRPr="00EC05B0" w:rsidRDefault="00407B29" w:rsidP="00407B29">
                      <w:pP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538135" w:themeColor="accent6" w:themeShade="BF"/>
                          <w:sz w:val="28"/>
                        </w:rPr>
                        <w:t>Garden Notes: Soil, Seeds, and Weather</w:t>
                      </w:r>
                    </w:p>
                    <w:p w:rsidR="00950477" w:rsidRPr="00EC05B0" w:rsidRDefault="00950477" w:rsidP="00950477">
                      <w:pPr>
                        <w:rPr>
                          <w:rFonts w:ascii="Times New Roman" w:hAnsi="Times New Roman" w:cs="Times New Roman"/>
                          <w:color w:val="002060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50477" w:rsidRDefault="00950477" w:rsidP="00950477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Default="007073A3" w:rsidP="007073A3">
      <w:pPr>
        <w:tabs>
          <w:tab w:val="left" w:pos="7050"/>
        </w:tabs>
      </w:pPr>
    </w:p>
    <w:p w:rsidR="007073A3" w:rsidRPr="007073A3" w:rsidRDefault="007073A3" w:rsidP="007073A3">
      <w:pPr>
        <w:tabs>
          <w:tab w:val="left" w:pos="7050"/>
        </w:tabs>
      </w:pPr>
    </w:p>
    <w:sectPr w:rsidR="007073A3" w:rsidRPr="007073A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1436" w:rsidRDefault="00FC1436" w:rsidP="009E1624">
      <w:pPr>
        <w:spacing w:after="0" w:line="240" w:lineRule="auto"/>
      </w:pPr>
      <w:r>
        <w:separator/>
      </w:r>
    </w:p>
  </w:endnote>
  <w:endnote w:type="continuationSeparator" w:id="0">
    <w:p w:rsidR="00FC1436" w:rsidRDefault="00FC1436" w:rsidP="009E16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ler">
    <w:altName w:val="Corbel"/>
    <w:charset w:val="00"/>
    <w:family w:val="auto"/>
    <w:pitch w:val="variable"/>
    <w:sig w:usb0="00000001" w:usb1="5000205B" w:usb2="00000000" w:usb3="00000000" w:csb0="0000009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1624" w:rsidRDefault="009E162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1624" w:rsidRDefault="009E162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1624" w:rsidRDefault="009E162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1436" w:rsidRDefault="00FC1436" w:rsidP="009E1624">
      <w:pPr>
        <w:spacing w:after="0" w:line="240" w:lineRule="auto"/>
      </w:pPr>
      <w:r>
        <w:separator/>
      </w:r>
    </w:p>
  </w:footnote>
  <w:footnote w:type="continuationSeparator" w:id="0">
    <w:p w:rsidR="00FC1436" w:rsidRDefault="00FC1436" w:rsidP="009E16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1624" w:rsidRDefault="009E162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1624" w:rsidRDefault="009E1624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1624" w:rsidRDefault="009E16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624"/>
    <w:rsid w:val="000F0293"/>
    <w:rsid w:val="00132749"/>
    <w:rsid w:val="001D0AA0"/>
    <w:rsid w:val="003E7FCC"/>
    <w:rsid w:val="00407B29"/>
    <w:rsid w:val="004C3C95"/>
    <w:rsid w:val="00550B12"/>
    <w:rsid w:val="007073A3"/>
    <w:rsid w:val="007C25FE"/>
    <w:rsid w:val="00906B84"/>
    <w:rsid w:val="00926946"/>
    <w:rsid w:val="00950477"/>
    <w:rsid w:val="009E1624"/>
    <w:rsid w:val="00BB668A"/>
    <w:rsid w:val="00BF0CD1"/>
    <w:rsid w:val="00EC05B0"/>
    <w:rsid w:val="00FC1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E16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1624"/>
  </w:style>
  <w:style w:type="paragraph" w:styleId="Footer">
    <w:name w:val="footer"/>
    <w:basedOn w:val="Normal"/>
    <w:link w:val="FooterChar"/>
    <w:uiPriority w:val="99"/>
    <w:unhideWhenUsed/>
    <w:rsid w:val="009E16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1624"/>
  </w:style>
  <w:style w:type="paragraph" w:customStyle="1" w:styleId="Checkboxes">
    <w:name w:val="Check boxes"/>
    <w:basedOn w:val="Normal"/>
    <w:link w:val="CheckboxesChar"/>
    <w:uiPriority w:val="1"/>
    <w:qFormat/>
    <w:rsid w:val="007073A3"/>
    <w:pPr>
      <w:spacing w:before="120" w:after="0" w:line="276" w:lineRule="auto"/>
      <w:ind w:left="72" w:right="72"/>
    </w:pPr>
    <w:rPr>
      <w:rFonts w:eastAsiaTheme="minorEastAsia"/>
      <w:sz w:val="26"/>
      <w:szCs w:val="26"/>
      <w:lang w:eastAsia="ja-JP"/>
    </w:rPr>
  </w:style>
  <w:style w:type="character" w:customStyle="1" w:styleId="CheckboxesChar">
    <w:name w:val="Check boxes Char"/>
    <w:basedOn w:val="DefaultParagraphFont"/>
    <w:link w:val="Checkboxes"/>
    <w:uiPriority w:val="1"/>
    <w:rsid w:val="007073A3"/>
    <w:rPr>
      <w:rFonts w:eastAsiaTheme="minorEastAsia"/>
      <w:sz w:val="26"/>
      <w:szCs w:val="26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02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029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E16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1624"/>
  </w:style>
  <w:style w:type="paragraph" w:styleId="Footer">
    <w:name w:val="footer"/>
    <w:basedOn w:val="Normal"/>
    <w:link w:val="FooterChar"/>
    <w:uiPriority w:val="99"/>
    <w:unhideWhenUsed/>
    <w:rsid w:val="009E162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1624"/>
  </w:style>
  <w:style w:type="paragraph" w:customStyle="1" w:styleId="Checkboxes">
    <w:name w:val="Check boxes"/>
    <w:basedOn w:val="Normal"/>
    <w:link w:val="CheckboxesChar"/>
    <w:uiPriority w:val="1"/>
    <w:qFormat/>
    <w:rsid w:val="007073A3"/>
    <w:pPr>
      <w:spacing w:before="120" w:after="0" w:line="276" w:lineRule="auto"/>
      <w:ind w:left="72" w:right="72"/>
    </w:pPr>
    <w:rPr>
      <w:rFonts w:eastAsiaTheme="minorEastAsia"/>
      <w:sz w:val="26"/>
      <w:szCs w:val="26"/>
      <w:lang w:eastAsia="ja-JP"/>
    </w:rPr>
  </w:style>
  <w:style w:type="character" w:customStyle="1" w:styleId="CheckboxesChar">
    <w:name w:val="Check boxes Char"/>
    <w:basedOn w:val="DefaultParagraphFont"/>
    <w:link w:val="Checkboxes"/>
    <w:uiPriority w:val="1"/>
    <w:rsid w:val="007073A3"/>
    <w:rPr>
      <w:rFonts w:eastAsiaTheme="minorEastAsia"/>
      <w:sz w:val="26"/>
      <w:szCs w:val="26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02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02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Garden Tasks Template</Template>
  <TotalTime>0</TotalTime>
  <Pages>4</Pages>
  <Words>28</Words>
  <Characters>165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amaryllis</dc:creator>
  <cp:lastModifiedBy>amaryllis</cp:lastModifiedBy>
  <cp:revision>2</cp:revision>
  <dcterms:created xsi:type="dcterms:W3CDTF">2017-05-04T15:06:00Z</dcterms:created>
  <dcterms:modified xsi:type="dcterms:W3CDTF">2017-05-04T15:06:00Z</dcterms:modified>
</cp:coreProperties>
</file>