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3E" w:rsidRDefault="007C7352" w:rsidP="00FB003E">
      <w:pPr>
        <w:tabs>
          <w:tab w:val="left" w:pos="411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2" type="#_x0000_t202" style="position:absolute;margin-left:11.2pt;margin-top:5.85pt;width:548.15pt;height:627.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" stroked="f">
            <v:textbox>
              <w:txbxContent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r>
                    <w:rPr>
                      <w:b/>
                      <w:sz w:val="24"/>
                      <w:szCs w:val="24"/>
                    </w:rPr>
                    <w:t>Daily</w:t>
                  </w:r>
                  <w:r w:rsidR="00745783">
                    <w:rPr>
                      <w:b/>
                      <w:sz w:val="24"/>
                      <w:szCs w:val="24"/>
                    </w:rPr>
                    <w:t xml:space="preserve"> eating </w:t>
                  </w:r>
                  <w:r>
                    <w:rPr>
                      <w:b/>
                      <w:sz w:val="24"/>
                      <w:szCs w:val="24"/>
                    </w:rPr>
                    <w:t>and health journal</w:t>
                  </w: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r>
                    <w:rPr>
                      <w:b/>
                      <w:sz w:val="24"/>
                      <w:szCs w:val="24"/>
                    </w:rPr>
                    <w:t>Date:</w:t>
                  </w: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45783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r>
                    <w:t xml:space="preserve">Vitamins and </w:t>
                  </w:r>
                  <w:r w:rsidR="007C7352">
                    <w:t>Supplements:</w:t>
                  </w: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45783" w:rsidRDefault="00745783" w:rsidP="00745783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r>
                    <w:t>Food throughout day:</w:t>
                  </w: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bookmarkStart w:id="0" w:name="_GoBack"/>
                  <w:bookmarkEnd w:id="0"/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r>
                    <w:t>Quality of sleep last night:</w:t>
                  </w: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r>
                    <w:t>Physical activity:</w:t>
                  </w: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45783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  <w:r>
                    <w:t>General notes</w:t>
                  </w:r>
                  <w:r w:rsidR="007C7352">
                    <w:t xml:space="preserve"> (</w:t>
                  </w:r>
                  <w:r>
                    <w:t>mood, energy levels, etc.</w:t>
                  </w:r>
                  <w:r w:rsidR="007C7352">
                    <w:t>)</w:t>
                  </w: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>
                  <w:pPr>
                    <w:widowControl w:val="0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after="0"/>
                  </w:pPr>
                </w:p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  <w:p w:rsidR="007C7352" w:rsidRDefault="007C7352" w:rsidP="007C7352"/>
              </w:txbxContent>
            </v:textbox>
          </v:shape>
        </w:pict>
      </w:r>
    </w:p>
    <w:p w:rsidR="00FB003E" w:rsidRDefault="00FB003E" w:rsidP="00FB003E">
      <w:pPr>
        <w:tabs>
          <w:tab w:val="left" w:pos="4110"/>
        </w:tabs>
      </w:pPr>
    </w:p>
    <w:p w:rsidR="00FB003E" w:rsidRDefault="00FB003E" w:rsidP="00FB003E">
      <w:pPr>
        <w:tabs>
          <w:tab w:val="left" w:pos="4110"/>
        </w:tabs>
      </w:pPr>
    </w:p>
    <w:p w:rsidR="00FB003E" w:rsidRPr="002B4CE5" w:rsidRDefault="00FB003E" w:rsidP="00FB003E">
      <w:pPr>
        <w:tabs>
          <w:tab w:val="left" w:pos="4110"/>
        </w:tabs>
      </w:pPr>
    </w:p>
    <w:p w:rsidR="006023CA" w:rsidRDefault="006023CA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8F2704" w:rsidRDefault="008F2704"/>
    <w:p w:rsidR="007C7352" w:rsidRDefault="007C7352"/>
    <w:p w:rsidR="008F2704" w:rsidRDefault="007C7352">
      <w:r>
        <w:br w:type="page"/>
      </w:r>
    </w:p>
    <w:sectPr w:rsidR="008F2704" w:rsidSect="007C7352">
      <w:footerReference w:type="default" r:id="rId6"/>
      <w:pgSz w:w="12240" w:h="15840"/>
      <w:pgMar w:top="630" w:right="900" w:bottom="144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7B" w:rsidRDefault="001C467B">
      <w:pPr>
        <w:spacing w:after="0" w:line="240" w:lineRule="auto"/>
      </w:pPr>
      <w:r>
        <w:separator/>
      </w:r>
    </w:p>
  </w:endnote>
  <w:endnote w:type="continuationSeparator" w:id="0">
    <w:p w:rsidR="001C467B" w:rsidRDefault="001C4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352" w:rsidRDefault="007C735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alt="Solid diamond" style="position:absolute;margin-left:-5.75pt;margin-top:-725.35pt;width:586.85pt;height:767.3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" fillcolor="#a9d18e" stroked="f">
          <v:fill r:id="rId1" o:title="" type="pattern"/>
          <v:textbox style="mso-next-textbox:#Text Box 2">
            <w:txbxContent>
              <w:p w:rsidR="007C7352" w:rsidRDefault="007C7352" w:rsidP="007C7352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7B" w:rsidRDefault="001C467B">
      <w:pPr>
        <w:spacing w:after="0" w:line="240" w:lineRule="auto"/>
      </w:pPr>
      <w:r>
        <w:separator/>
      </w:r>
    </w:p>
  </w:footnote>
  <w:footnote w:type="continuationSeparator" w:id="0">
    <w:p w:rsidR="001C467B" w:rsidRDefault="001C46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03E"/>
    <w:rsid w:val="001C467B"/>
    <w:rsid w:val="006023CA"/>
    <w:rsid w:val="00745783"/>
    <w:rsid w:val="007C7352"/>
    <w:rsid w:val="00812DA5"/>
    <w:rsid w:val="008F2704"/>
    <w:rsid w:val="00A91408"/>
    <w:rsid w:val="00F8426B"/>
    <w:rsid w:val="00FB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03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735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C735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C735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C735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FoodJournal2a</Template>
  <TotalTime>0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PRNCE</dc:creator>
  <cp:lastModifiedBy>amaryllis</cp:lastModifiedBy>
  <cp:revision>2</cp:revision>
  <dcterms:created xsi:type="dcterms:W3CDTF">2017-05-08T14:17:00Z</dcterms:created>
  <dcterms:modified xsi:type="dcterms:W3CDTF">2017-05-08T14:17:00Z</dcterms:modified>
</cp:coreProperties>
</file>