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47"/>
        <w:tblW w:w="1476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610"/>
        <w:gridCol w:w="1350"/>
        <w:gridCol w:w="2160"/>
        <w:gridCol w:w="1629"/>
        <w:gridCol w:w="1251"/>
        <w:gridCol w:w="1800"/>
      </w:tblGrid>
      <w:tr w:rsidR="00D14A72" w:rsidRPr="005E4A79" w:rsidTr="00D14A72">
        <w:trPr>
          <w:trHeight w:val="884"/>
        </w:trPr>
        <w:tc>
          <w:tcPr>
            <w:tcW w:w="396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bottom"/>
          </w:tcPr>
          <w:p w:rsidR="00D14A72" w:rsidRPr="005E4A79" w:rsidRDefault="00D14A72" w:rsidP="00BC1A10">
            <w:pPr>
              <w:spacing w:after="0" w:line="240" w:lineRule="auto"/>
              <w:ind w:left="180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bookmarkStart w:id="0" w:name="_GoBack"/>
            <w:bookmarkEnd w:id="0"/>
            <w:r w:rsidRPr="005E4A79">
              <w:rPr>
                <w:b/>
                <w:bCs/>
                <w:color w:val="FFFFFF"/>
                <w:sz w:val="28"/>
                <w:szCs w:val="28"/>
              </w:rPr>
              <w:t xml:space="preserve">Meal </w:t>
            </w:r>
            <w:r w:rsidR="00BC1A10">
              <w:rPr>
                <w:b/>
                <w:bCs/>
                <w:color w:val="FFFFFF"/>
                <w:sz w:val="28"/>
                <w:szCs w:val="28"/>
              </w:rPr>
              <w:t>Details</w:t>
            </w:r>
          </w:p>
        </w:tc>
        <w:tc>
          <w:tcPr>
            <w:tcW w:w="26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bottom"/>
          </w:tcPr>
          <w:p w:rsidR="00D14A72" w:rsidRPr="005E4A79" w:rsidRDefault="00BC1A10" w:rsidP="00BC1A10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My Mood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bottom"/>
          </w:tcPr>
          <w:p w:rsidR="00D14A72" w:rsidRPr="005E4A79" w:rsidRDefault="00D14A72" w:rsidP="00D14A72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 w:rsidRPr="005E4A79">
              <w:rPr>
                <w:b/>
                <w:bCs/>
                <w:color w:val="FFFFFF"/>
                <w:sz w:val="28"/>
                <w:szCs w:val="28"/>
              </w:rPr>
              <w:t>Energy Level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bottom"/>
          </w:tcPr>
          <w:p w:rsidR="00D14A72" w:rsidRPr="005E4A79" w:rsidRDefault="00BC1A10" w:rsidP="00D14A72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Environment and Setting</w:t>
            </w:r>
          </w:p>
        </w:tc>
        <w:tc>
          <w:tcPr>
            <w:tcW w:w="1629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bottom"/>
          </w:tcPr>
          <w:p w:rsidR="00D14A72" w:rsidRPr="005E4A79" w:rsidRDefault="00BC1A10" w:rsidP="00BC1A10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Quality of Food</w:t>
            </w:r>
          </w:p>
        </w:tc>
        <w:tc>
          <w:tcPr>
            <w:tcW w:w="1251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bottom"/>
          </w:tcPr>
          <w:p w:rsidR="00D14A72" w:rsidRPr="005E4A79" w:rsidRDefault="00D14A72" w:rsidP="00D14A72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 w:rsidRPr="005E4A79">
              <w:rPr>
                <w:b/>
                <w:bCs/>
                <w:color w:val="FFFFFF"/>
                <w:sz w:val="28"/>
                <w:szCs w:val="28"/>
              </w:rPr>
              <w:t>Hunger Level (0-5)</w:t>
            </w:r>
          </w:p>
        </w:tc>
        <w:tc>
          <w:tcPr>
            <w:tcW w:w="1800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bottom"/>
          </w:tcPr>
          <w:p w:rsidR="00D14A72" w:rsidRPr="005E4A79" w:rsidRDefault="00D14A72" w:rsidP="00D14A72">
            <w:pPr>
              <w:spacing w:after="0" w:line="240" w:lineRule="auto"/>
              <w:ind w:left="180"/>
              <w:jc w:val="center"/>
              <w:rPr>
                <w:bCs/>
                <w:color w:val="FFFFFF"/>
                <w:sz w:val="28"/>
                <w:szCs w:val="28"/>
              </w:rPr>
            </w:pPr>
            <w:r w:rsidRPr="005E4A79">
              <w:rPr>
                <w:b/>
                <w:bCs/>
                <w:color w:val="FFFFFF"/>
                <w:sz w:val="28"/>
                <w:szCs w:val="28"/>
              </w:rPr>
              <w:t>Satisfaction</w:t>
            </w:r>
          </w:p>
        </w:tc>
      </w:tr>
      <w:tr w:rsidR="00D14A72" w:rsidRPr="005E4A79" w:rsidTr="00D14A72">
        <w:trPr>
          <w:trHeight w:val="803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Pre-breakfast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851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Breakfast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564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Snack – a.m.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851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Lunch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654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Snack – p.m.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851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Dinner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DEEAF6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555"/>
        </w:trPr>
        <w:tc>
          <w:tcPr>
            <w:tcW w:w="3960" w:type="dxa"/>
            <w:tcBorders>
              <w:left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  <w:r w:rsidRPr="005E4A79">
              <w:rPr>
                <w:b/>
                <w:bCs/>
                <w:color w:val="FFFFFF"/>
              </w:rPr>
              <w:t>Post-dinner</w:t>
            </w:r>
          </w:p>
          <w:p w:rsidR="00D14A72" w:rsidRPr="005E4A79" w:rsidRDefault="00D14A72" w:rsidP="00D14A72">
            <w:pPr>
              <w:spacing w:after="0" w:line="240" w:lineRule="auto"/>
              <w:ind w:left="180"/>
              <w:rPr>
                <w:b/>
                <w:bCs/>
                <w:color w:val="FFFFFF"/>
              </w:rPr>
            </w:pPr>
          </w:p>
        </w:tc>
        <w:tc>
          <w:tcPr>
            <w:tcW w:w="261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35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216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629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251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  <w:tc>
          <w:tcPr>
            <w:tcW w:w="1800" w:type="dxa"/>
            <w:shd w:val="clear" w:color="auto" w:fill="BDD6EE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</w:p>
        </w:tc>
      </w:tr>
      <w:tr w:rsidR="00D14A72" w:rsidRPr="005E4A79" w:rsidTr="00D14A72">
        <w:trPr>
          <w:trHeight w:val="483"/>
        </w:trPr>
        <w:tc>
          <w:tcPr>
            <w:tcW w:w="14760" w:type="dxa"/>
            <w:gridSpan w:val="7"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:rsidR="00D14A72" w:rsidRPr="005E4A79" w:rsidRDefault="00D14A72" w:rsidP="00D14A72">
            <w:pPr>
              <w:spacing w:after="0" w:line="240" w:lineRule="auto"/>
              <w:ind w:left="180"/>
            </w:pPr>
            <w:r w:rsidRPr="005E4A79">
              <w:rPr>
                <w:b/>
                <w:bCs/>
                <w:color w:val="FFFFFF"/>
              </w:rPr>
              <w:t xml:space="preserve">Physical Activity: </w:t>
            </w:r>
          </w:p>
        </w:tc>
      </w:tr>
    </w:tbl>
    <w:p w:rsidR="002B4CE5" w:rsidRDefault="00A305C4">
      <w:r w:rsidRPr="00923C10">
        <w:rPr>
          <w:b/>
          <w:color w:val="FFFFFF"/>
          <w:sz w:val="28"/>
          <w:szCs w:val="28"/>
          <w:highlight w:val="darkYellow"/>
        </w:rPr>
        <w:t>Glasses of water</w:t>
      </w:r>
      <w:r w:rsidRPr="00923C10">
        <w:rPr>
          <w:b/>
          <w:color w:val="FFFFFF"/>
          <w:sz w:val="28"/>
          <w:szCs w:val="28"/>
          <w:highlight w:val="darkYellow"/>
        </w:rPr>
        <w:tab/>
        <w:t>1 2 3 4 5 6 7 8 9 10</w:t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 w:rsidRPr="00923C10">
        <w:rPr>
          <w:b/>
          <w:color w:val="FFFFFF"/>
          <w:sz w:val="28"/>
          <w:szCs w:val="28"/>
        </w:rPr>
        <w:tab/>
      </w:r>
      <w:r>
        <w:rPr>
          <w:b/>
          <w:sz w:val="28"/>
          <w:szCs w:val="28"/>
          <w:highlight w:val="darkYellow"/>
        </w:rPr>
        <w:t>Hours of Sleep</w:t>
      </w:r>
      <w:r w:rsidRPr="002E5547">
        <w:rPr>
          <w:b/>
          <w:color w:val="FFFFFF"/>
          <w:sz w:val="28"/>
          <w:szCs w:val="28"/>
          <w:highlight w:val="darkYellow"/>
        </w:rPr>
        <w:t>: ________________</w:t>
      </w:r>
    </w:p>
    <w:p w:rsidR="002B4CE5" w:rsidRPr="002B4CE5" w:rsidRDefault="002B4CE5" w:rsidP="002B4CE5"/>
    <w:p w:rsidR="002B4CE5" w:rsidRDefault="002B4CE5" w:rsidP="002B4CE5"/>
    <w:p w:rsidR="00A305C4" w:rsidRPr="002B4CE5" w:rsidRDefault="00A305C4" w:rsidP="002B4CE5"/>
    <w:p w:rsidR="002B4CE5" w:rsidRPr="00A305C4" w:rsidRDefault="00BC1A10" w:rsidP="00A305C4">
      <w:pPr>
        <w:spacing w:after="0"/>
        <w:ind w:firstLine="720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  <w:highlight w:val="darkYellow"/>
        </w:rPr>
        <w:t>Comments</w:t>
      </w:r>
      <w:r w:rsidR="00A305C4" w:rsidRPr="00923C10">
        <w:rPr>
          <w:b/>
          <w:color w:val="FFFFFF"/>
          <w:sz w:val="28"/>
          <w:szCs w:val="28"/>
          <w:highlight w:val="darkYellow"/>
        </w:rPr>
        <w:t>: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6592"/>
        <w:gridCol w:w="6595"/>
      </w:tblGrid>
      <w:tr w:rsidR="00A305C4" w:rsidRPr="00923C10" w:rsidTr="002E5547">
        <w:trPr>
          <w:trHeight w:val="534"/>
        </w:trPr>
        <w:tc>
          <w:tcPr>
            <w:tcW w:w="6928" w:type="dxa"/>
            <w:tcBorders>
              <w:bottom w:val="single" w:sz="4" w:space="0" w:color="auto"/>
            </w:tcBorders>
            <w:shd w:val="clear" w:color="auto" w:fill="4472C4"/>
          </w:tcPr>
          <w:p w:rsidR="00A305C4" w:rsidRPr="00923C10" w:rsidRDefault="00A305C4" w:rsidP="002E5547">
            <w:pPr>
              <w:spacing w:after="0"/>
              <w:ind w:left="540"/>
              <w:rPr>
                <w:bCs/>
                <w:color w:val="FFFFFF"/>
                <w:sz w:val="28"/>
                <w:szCs w:val="28"/>
              </w:rPr>
            </w:pPr>
          </w:p>
        </w:tc>
        <w:tc>
          <w:tcPr>
            <w:tcW w:w="6931" w:type="dxa"/>
            <w:tcBorders>
              <w:bottom w:val="single" w:sz="4" w:space="0" w:color="auto"/>
            </w:tcBorders>
            <w:shd w:val="clear" w:color="auto" w:fill="4472C4"/>
          </w:tcPr>
          <w:p w:rsidR="00A305C4" w:rsidRPr="00923C10" w:rsidRDefault="00A305C4" w:rsidP="002E5547">
            <w:pPr>
              <w:spacing w:after="0"/>
              <w:ind w:left="540"/>
              <w:rPr>
                <w:bCs/>
                <w:color w:val="FFFFFF"/>
                <w:sz w:val="28"/>
                <w:szCs w:val="28"/>
              </w:rPr>
            </w:pPr>
          </w:p>
        </w:tc>
      </w:tr>
      <w:tr w:rsidR="00A305C4" w:rsidRPr="00923C10" w:rsidTr="002E5547">
        <w:trPr>
          <w:trHeight w:val="398"/>
        </w:trPr>
        <w:tc>
          <w:tcPr>
            <w:tcW w:w="13859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</w:tcBorders>
            <w:shd w:val="clear" w:color="auto" w:fill="4472C4"/>
          </w:tcPr>
          <w:p w:rsidR="00A305C4" w:rsidRPr="00923C10" w:rsidRDefault="00A305C4" w:rsidP="002E5547">
            <w:pPr>
              <w:ind w:left="540"/>
              <w:rPr>
                <w:bCs/>
                <w:color w:val="FFFFFF"/>
                <w:sz w:val="28"/>
                <w:szCs w:val="28"/>
              </w:rPr>
            </w:pPr>
          </w:p>
        </w:tc>
      </w:tr>
      <w:tr w:rsidR="00A305C4" w:rsidRPr="00923C10" w:rsidTr="002E5547">
        <w:trPr>
          <w:trHeight w:val="353"/>
        </w:trPr>
        <w:tc>
          <w:tcPr>
            <w:tcW w:w="13859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FFFFFF"/>
            </w:tcBorders>
            <w:shd w:val="clear" w:color="auto" w:fill="4472C4"/>
          </w:tcPr>
          <w:p w:rsidR="00A305C4" w:rsidRPr="00923C10" w:rsidRDefault="00A305C4" w:rsidP="002E5547">
            <w:pPr>
              <w:ind w:left="540"/>
              <w:rPr>
                <w:bCs/>
                <w:color w:val="FFFFFF"/>
                <w:sz w:val="28"/>
                <w:szCs w:val="28"/>
              </w:rPr>
            </w:pPr>
          </w:p>
        </w:tc>
      </w:tr>
    </w:tbl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2B4CE5"/>
    <w:p w:rsidR="002B4CE5" w:rsidRPr="002B4CE5" w:rsidRDefault="002B4CE5" w:rsidP="00D9263A">
      <w:pPr>
        <w:ind w:left="270"/>
      </w:pPr>
    </w:p>
    <w:sectPr w:rsidR="002B4CE5" w:rsidRPr="002B4CE5" w:rsidSect="00D9263A">
      <w:headerReference w:type="default" r:id="rId7"/>
      <w:pgSz w:w="15840" w:h="12240" w:orient="landscape"/>
      <w:pgMar w:top="900" w:right="144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C2B" w:rsidRDefault="00E61C2B" w:rsidP="002B4CE5">
      <w:pPr>
        <w:spacing w:after="0" w:line="240" w:lineRule="auto"/>
      </w:pPr>
      <w:r>
        <w:separator/>
      </w:r>
    </w:p>
  </w:endnote>
  <w:endnote w:type="continuationSeparator" w:id="0">
    <w:p w:rsidR="00E61C2B" w:rsidRDefault="00E61C2B" w:rsidP="002B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C2B" w:rsidRDefault="00E61C2B" w:rsidP="002B4CE5">
      <w:pPr>
        <w:spacing w:after="0" w:line="240" w:lineRule="auto"/>
      </w:pPr>
      <w:r>
        <w:separator/>
      </w:r>
    </w:p>
  </w:footnote>
  <w:footnote w:type="continuationSeparator" w:id="0">
    <w:p w:rsidR="00E61C2B" w:rsidRDefault="00E61C2B" w:rsidP="002B4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A72" w:rsidRDefault="00E61C2B">
    <w:pPr>
      <w:pStyle w:val="Header"/>
    </w:pPr>
    <w:r>
      <w:rPr>
        <w:noProof/>
      </w:rPr>
      <w:pict>
        <v:rect id="_x0000_s2050" style="position:absolute;margin-left:-16.5pt;margin-top:-18pt;width:753.75pt;height:578.25pt;z-index:1" stroked="f">
          <v:fill r:id="rId1" o:title="table-1589012_960_720" recolor="t" type="fram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A7C"/>
    <w:rsid w:val="002B4CE5"/>
    <w:rsid w:val="002C629D"/>
    <w:rsid w:val="002D4D70"/>
    <w:rsid w:val="002E5547"/>
    <w:rsid w:val="003C5296"/>
    <w:rsid w:val="004A4003"/>
    <w:rsid w:val="005E4A79"/>
    <w:rsid w:val="006023CA"/>
    <w:rsid w:val="006B3586"/>
    <w:rsid w:val="00733DFE"/>
    <w:rsid w:val="007D1F23"/>
    <w:rsid w:val="00915C41"/>
    <w:rsid w:val="00923C10"/>
    <w:rsid w:val="009C64C3"/>
    <w:rsid w:val="00A305C4"/>
    <w:rsid w:val="00A3458E"/>
    <w:rsid w:val="00A8100C"/>
    <w:rsid w:val="00A97D76"/>
    <w:rsid w:val="00AF6E79"/>
    <w:rsid w:val="00BC1A10"/>
    <w:rsid w:val="00BD4E34"/>
    <w:rsid w:val="00C022B6"/>
    <w:rsid w:val="00CE1D2A"/>
    <w:rsid w:val="00D14A72"/>
    <w:rsid w:val="00D61372"/>
    <w:rsid w:val="00D9263A"/>
    <w:rsid w:val="00E61C2B"/>
    <w:rsid w:val="00F0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Calendar1">
    <w:name w:val="Calendar 1"/>
    <w:basedOn w:val="TableNormal"/>
    <w:uiPriority w:val="99"/>
    <w:qFormat/>
    <w:rsid w:val="006B3586"/>
    <w:rPr>
      <w:rFonts w:eastAsia="Times New Roman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">
    <w:name w:val="Table Grid"/>
    <w:basedOn w:val="TableNormal"/>
    <w:uiPriority w:val="39"/>
    <w:rsid w:val="002B4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1">
    <w:name w:val="Grid Table 5 Dark - Accent 1"/>
    <w:basedOn w:val="TableNormal"/>
    <w:uiPriority w:val="50"/>
    <w:rsid w:val="002B4CE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styleId="Header">
    <w:name w:val="header"/>
    <w:basedOn w:val="Normal"/>
    <w:link w:val="HeaderChar"/>
    <w:uiPriority w:val="99"/>
    <w:unhideWhenUsed/>
    <w:rsid w:val="002B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CE5"/>
  </w:style>
  <w:style w:type="paragraph" w:styleId="Footer">
    <w:name w:val="footer"/>
    <w:basedOn w:val="Normal"/>
    <w:link w:val="FooterChar"/>
    <w:uiPriority w:val="99"/>
    <w:unhideWhenUsed/>
    <w:rsid w:val="002B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CE5"/>
  </w:style>
  <w:style w:type="table" w:customStyle="1" w:styleId="GridTable5Dark">
    <w:name w:val="Grid Table 5 Dark"/>
    <w:basedOn w:val="TableNormal"/>
    <w:uiPriority w:val="50"/>
    <w:rsid w:val="00C022B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5">
    <w:name w:val="Grid Table 5 Dark - Accent 5"/>
    <w:basedOn w:val="TableNormal"/>
    <w:uiPriority w:val="50"/>
    <w:rsid w:val="00C022B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yllis\Dropbox\Amy%20Projects\Products\companion%20publishing%20profits\Upsell\newtemplates\Doc%20Versions\FoodJournal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FoodJournal2</Template>
  <TotalTime>1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amaryllis</dc:creator>
  <cp:lastModifiedBy>amaryllis</cp:lastModifiedBy>
  <cp:revision>1</cp:revision>
  <dcterms:created xsi:type="dcterms:W3CDTF">2017-05-08T14:17:00Z</dcterms:created>
  <dcterms:modified xsi:type="dcterms:W3CDTF">2017-05-08T14:18:00Z</dcterms:modified>
</cp:coreProperties>
</file>