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560F" w:rsidRDefault="00F74534">
      <w:pPr>
        <w:spacing w:line="1034" w:lineRule="exact"/>
        <w:ind w:left="1313" w:right="471"/>
        <w:jc w:val="center"/>
        <w:rPr>
          <w:rFonts w:ascii="Cambria"/>
          <w:sz w:val="92"/>
        </w:rPr>
      </w:pPr>
      <w:bookmarkStart w:id="0" w:name="_GoBack"/>
      <w:bookmarkEnd w:id="0"/>
      <w:r>
        <w:rPr>
          <w:rFonts w:ascii="Cambria"/>
          <w:color w:val="708860"/>
          <w:sz w:val="92"/>
        </w:rPr>
        <w:t>Title</w:t>
      </w:r>
    </w:p>
    <w:p w:rsidR="00AD560F" w:rsidRDefault="004E1839">
      <w:pPr>
        <w:spacing w:before="174"/>
        <w:ind w:left="1276" w:right="471"/>
        <w:jc w:val="center"/>
        <w:rPr>
          <w:b/>
          <w:sz w:val="31"/>
        </w:rPr>
      </w:pPr>
      <w:r>
        <w:rPr>
          <w:b/>
          <w:color w:val="708860"/>
          <w:spacing w:val="18"/>
          <w:sz w:val="31"/>
        </w:rPr>
        <w:t>S</w:t>
      </w:r>
      <w:r w:rsidR="00F74534">
        <w:rPr>
          <w:b/>
          <w:color w:val="708860"/>
          <w:spacing w:val="18"/>
          <w:sz w:val="31"/>
        </w:rPr>
        <w:t>AMPLE TEXT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2"/>
        <w:rPr>
          <w:sz w:val="20"/>
        </w:rPr>
      </w:pPr>
    </w:p>
    <w:p w:rsidR="00AD560F" w:rsidRDefault="00C76731">
      <w:pPr>
        <w:pStyle w:val="BodyText"/>
        <w:ind w:left="164"/>
      </w:pPr>
      <w:r>
        <w:rPr>
          <w:color w:val="708860"/>
          <w:w w:val="110"/>
        </w:rPr>
        <w:t>Sample Text</w:t>
      </w:r>
      <w:r w:rsidR="004E1839">
        <w:rPr>
          <w:color w:val="708860"/>
          <w:w w:val="110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9"/>
        <w:rPr>
          <w:sz w:val="17"/>
        </w:rPr>
      </w:pPr>
    </w:p>
    <w:p w:rsidR="00AD560F" w:rsidRDefault="004E1839">
      <w:pPr>
        <w:pStyle w:val="BodyText"/>
        <w:tabs>
          <w:tab w:val="left" w:pos="5589"/>
        </w:tabs>
        <w:spacing w:before="71"/>
        <w:ind w:left="194"/>
      </w:pPr>
      <w:r>
        <w:rPr>
          <w:color w:val="708860"/>
          <w:spacing w:val="5"/>
          <w:w w:val="110"/>
        </w:rPr>
        <w:t>S</w:t>
      </w:r>
      <w:r w:rsidR="00C76731">
        <w:rPr>
          <w:color w:val="708860"/>
          <w:spacing w:val="5"/>
          <w:w w:val="110"/>
        </w:rPr>
        <w:t>ample Text</w:t>
      </w:r>
      <w:r>
        <w:rPr>
          <w:color w:val="708860"/>
          <w:spacing w:val="4"/>
          <w:w w:val="110"/>
        </w:rPr>
        <w:t>:</w:t>
      </w:r>
      <w:r>
        <w:rPr>
          <w:color w:val="708860"/>
          <w:spacing w:val="4"/>
          <w:w w:val="110"/>
        </w:rPr>
        <w:tab/>
      </w:r>
      <w:r w:rsidR="00C76731">
        <w:rPr>
          <w:color w:val="708860"/>
          <w:spacing w:val="4"/>
          <w:w w:val="110"/>
        </w:rPr>
        <w:t>Sample Text</w:t>
      </w:r>
      <w:r>
        <w:rPr>
          <w:color w:val="708860"/>
          <w:spacing w:val="5"/>
          <w:w w:val="110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4"/>
        <w:rPr>
          <w:sz w:val="20"/>
        </w:rPr>
      </w:pPr>
    </w:p>
    <w:p w:rsidR="00AD560F" w:rsidRDefault="00C76731">
      <w:pPr>
        <w:pStyle w:val="BodyText"/>
        <w:tabs>
          <w:tab w:val="left" w:pos="5589"/>
        </w:tabs>
        <w:spacing w:before="72"/>
        <w:ind w:left="194"/>
      </w:pPr>
      <w:r>
        <w:rPr>
          <w:color w:val="708860"/>
          <w:spacing w:val="5"/>
          <w:w w:val="105"/>
        </w:rPr>
        <w:t>Sample Text</w:t>
      </w:r>
      <w:r w:rsidR="004E1839">
        <w:rPr>
          <w:color w:val="708860"/>
          <w:spacing w:val="5"/>
          <w:w w:val="105"/>
        </w:rPr>
        <w:t>:</w:t>
      </w:r>
      <w:r w:rsidR="004E1839">
        <w:rPr>
          <w:color w:val="708860"/>
          <w:spacing w:val="5"/>
          <w:w w:val="105"/>
        </w:rPr>
        <w:tab/>
      </w:r>
      <w:r>
        <w:rPr>
          <w:color w:val="708860"/>
          <w:spacing w:val="5"/>
          <w:w w:val="105"/>
        </w:rPr>
        <w:t>Sample Text</w:t>
      </w:r>
      <w:r w:rsidR="004E1839">
        <w:rPr>
          <w:color w:val="708860"/>
          <w:spacing w:val="5"/>
          <w:w w:val="110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4"/>
        <w:rPr>
          <w:sz w:val="20"/>
        </w:rPr>
      </w:pPr>
    </w:p>
    <w:p w:rsidR="00AD560F" w:rsidRDefault="00C76731">
      <w:pPr>
        <w:pStyle w:val="BodyText"/>
        <w:spacing w:before="72"/>
        <w:ind w:left="194"/>
      </w:pPr>
      <w:r>
        <w:rPr>
          <w:color w:val="708860"/>
          <w:w w:val="105"/>
        </w:rPr>
        <w:t>Sample Text</w:t>
      </w:r>
      <w:r w:rsidR="004E1839">
        <w:rPr>
          <w:color w:val="708860"/>
          <w:w w:val="105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7"/>
        <w:rPr>
          <w:sz w:val="19"/>
        </w:rPr>
      </w:pPr>
    </w:p>
    <w:p w:rsidR="00AD560F" w:rsidRDefault="00C76731">
      <w:pPr>
        <w:pStyle w:val="BodyText"/>
        <w:ind w:left="164"/>
      </w:pPr>
      <w:r>
        <w:rPr>
          <w:color w:val="708860"/>
          <w:w w:val="105"/>
        </w:rPr>
        <w:t>Sample text</w:t>
      </w:r>
      <w:r w:rsidR="004E1839">
        <w:rPr>
          <w:color w:val="708860"/>
          <w:w w:val="105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2"/>
        <w:rPr>
          <w:sz w:val="28"/>
        </w:rPr>
      </w:pPr>
    </w:p>
    <w:p w:rsidR="00AD560F" w:rsidRDefault="00C76731">
      <w:pPr>
        <w:pStyle w:val="BodyText"/>
        <w:spacing w:before="71"/>
        <w:ind w:left="164"/>
      </w:pPr>
      <w:r>
        <w:rPr>
          <w:color w:val="708860"/>
          <w:w w:val="105"/>
        </w:rPr>
        <w:t>Sample Text</w:t>
      </w:r>
      <w:r w:rsidR="004E1839">
        <w:rPr>
          <w:color w:val="708860"/>
          <w:w w:val="105"/>
        </w:rPr>
        <w:t>:</w: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rPr>
          <w:sz w:val="20"/>
        </w:rPr>
        <w:sectPr w:rsidR="00AD560F">
          <w:type w:val="continuous"/>
          <w:pgSz w:w="11900" w:h="16840"/>
          <w:pgMar w:top="760" w:right="1680" w:bottom="280" w:left="840" w:header="720" w:footer="720" w:gutter="0"/>
          <w:cols w:space="720"/>
        </w:sectPr>
      </w:pPr>
    </w:p>
    <w:p w:rsidR="00AD560F" w:rsidRDefault="00AD560F">
      <w:pPr>
        <w:pStyle w:val="BodyText"/>
        <w:spacing w:before="6"/>
        <w:rPr>
          <w:sz w:val="23"/>
        </w:rPr>
      </w:pPr>
    </w:p>
    <w:p w:rsidR="00AD560F" w:rsidRDefault="00C76731">
      <w:pPr>
        <w:pStyle w:val="BodyText"/>
        <w:ind w:left="119"/>
      </w:pPr>
      <w:r>
        <w:rPr>
          <w:color w:val="708860"/>
          <w:w w:val="105"/>
        </w:rPr>
        <w:t>Sample Text</w:t>
      </w:r>
      <w:r w:rsidR="004E1839">
        <w:rPr>
          <w:color w:val="708860"/>
          <w:w w:val="105"/>
        </w:rPr>
        <w:t>:</w:t>
      </w:r>
    </w:p>
    <w:p w:rsidR="00AD560F" w:rsidRDefault="004E1839">
      <w:pPr>
        <w:pStyle w:val="BodyText"/>
        <w:spacing w:before="7"/>
        <w:rPr>
          <w:sz w:val="19"/>
        </w:rPr>
      </w:pPr>
      <w:r>
        <w:rPr>
          <w:b w:val="0"/>
        </w:rPr>
        <w:br w:type="column"/>
      </w:r>
    </w:p>
    <w:p w:rsidR="00AD560F" w:rsidRDefault="00C76731">
      <w:pPr>
        <w:pStyle w:val="BodyText"/>
        <w:spacing w:line="297" w:lineRule="auto"/>
        <w:ind w:left="119" w:right="39"/>
      </w:pPr>
      <w:r>
        <w:rPr>
          <w:color w:val="708860"/>
          <w:w w:val="110"/>
        </w:rPr>
        <w:t>Sample Text</w:t>
      </w:r>
      <w:r w:rsidR="004E1839">
        <w:rPr>
          <w:color w:val="708860"/>
          <w:w w:val="110"/>
        </w:rPr>
        <w:t>:</w:t>
      </w:r>
    </w:p>
    <w:p w:rsidR="00AD560F" w:rsidRDefault="00AD560F">
      <w:pPr>
        <w:spacing w:line="297" w:lineRule="auto"/>
        <w:sectPr w:rsidR="00AD560F">
          <w:type w:val="continuous"/>
          <w:pgSz w:w="11900" w:h="16840"/>
          <w:pgMar w:top="760" w:right="1680" w:bottom="280" w:left="840" w:header="720" w:footer="720" w:gutter="0"/>
          <w:cols w:num="2" w:space="720" w:equalWidth="0">
            <w:col w:w="1792" w:space="3604"/>
            <w:col w:w="3984"/>
          </w:cols>
        </w:sectPr>
      </w:pPr>
    </w:p>
    <w:p w:rsidR="00AD560F" w:rsidRDefault="00F74534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87685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687685"/>
                          <a:chOff x="0" y="0"/>
                          <a:chExt cx="11900" cy="16831"/>
                        </a:xfrm>
                      </wpg:grpSpPr>
                      <pic:pic xmlns:pic="http://schemas.openxmlformats.org/drawingml/2006/picture">
                        <pic:nvPicPr>
                          <pic:cNvPr id="2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0" cy="168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5" y="34"/>
                            <a:ext cx="242" cy="3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7" y="9524"/>
                            <a:ext cx="4653" cy="46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" name="Freeform 75"/>
                        <wps:cNvSpPr>
                          <a:spLocks/>
                        </wps:cNvSpPr>
                        <wps:spPr bwMode="auto">
                          <a:xfrm>
                            <a:off x="11103" y="6842"/>
                            <a:ext cx="406" cy="595"/>
                          </a:xfrm>
                          <a:custGeom>
                            <a:avLst/>
                            <a:gdLst>
                              <a:gd name="T0" fmla="+- 0 11348 11103"/>
                              <a:gd name="T1" fmla="*/ T0 w 406"/>
                              <a:gd name="T2" fmla="+- 0 7437 6842"/>
                              <a:gd name="T3" fmla="*/ 7437 h 595"/>
                              <a:gd name="T4" fmla="+- 0 11316 11103"/>
                              <a:gd name="T5" fmla="*/ T4 w 406"/>
                              <a:gd name="T6" fmla="+- 0 7434 6842"/>
                              <a:gd name="T7" fmla="*/ 7434 h 595"/>
                              <a:gd name="T8" fmla="+- 0 11285 11103"/>
                              <a:gd name="T9" fmla="*/ T8 w 406"/>
                              <a:gd name="T10" fmla="+- 0 7423 6842"/>
                              <a:gd name="T11" fmla="*/ 7423 h 595"/>
                              <a:gd name="T12" fmla="+- 0 11252 11103"/>
                              <a:gd name="T13" fmla="*/ T12 w 406"/>
                              <a:gd name="T14" fmla="+- 0 7413 6842"/>
                              <a:gd name="T15" fmla="*/ 7413 h 595"/>
                              <a:gd name="T16" fmla="+- 0 11206 11103"/>
                              <a:gd name="T17" fmla="*/ T16 w 406"/>
                              <a:gd name="T18" fmla="+- 0 7367 6842"/>
                              <a:gd name="T19" fmla="*/ 7367 h 595"/>
                              <a:gd name="T20" fmla="+- 0 11157 11103"/>
                              <a:gd name="T21" fmla="*/ T20 w 406"/>
                              <a:gd name="T22" fmla="+- 0 7252 6842"/>
                              <a:gd name="T23" fmla="*/ 7252 h 595"/>
                              <a:gd name="T24" fmla="+- 0 11111 11103"/>
                              <a:gd name="T25" fmla="*/ T24 w 406"/>
                              <a:gd name="T26" fmla="+- 0 7205 6842"/>
                              <a:gd name="T27" fmla="*/ 7205 h 595"/>
                              <a:gd name="T28" fmla="+- 0 11108 11103"/>
                              <a:gd name="T29" fmla="*/ T28 w 406"/>
                              <a:gd name="T30" fmla="+- 0 7173 6842"/>
                              <a:gd name="T31" fmla="*/ 7173 h 595"/>
                              <a:gd name="T32" fmla="+- 0 11103 11103"/>
                              <a:gd name="T33" fmla="*/ T32 w 406"/>
                              <a:gd name="T34" fmla="+- 0 7140 6842"/>
                              <a:gd name="T35" fmla="*/ 7140 h 595"/>
                              <a:gd name="T36" fmla="+- 0 11104 11103"/>
                              <a:gd name="T37" fmla="*/ T36 w 406"/>
                              <a:gd name="T38" fmla="+- 0 7109 6842"/>
                              <a:gd name="T39" fmla="*/ 7109 h 595"/>
                              <a:gd name="T40" fmla="+- 0 11118 11103"/>
                              <a:gd name="T41" fmla="*/ T40 w 406"/>
                              <a:gd name="T42" fmla="+- 0 7081 6842"/>
                              <a:gd name="T43" fmla="*/ 7081 h 595"/>
                              <a:gd name="T44" fmla="+- 0 11176 11103"/>
                              <a:gd name="T45" fmla="*/ T44 w 406"/>
                              <a:gd name="T46" fmla="+- 0 7051 6842"/>
                              <a:gd name="T47" fmla="*/ 7051 h 595"/>
                              <a:gd name="T48" fmla="+- 0 11207 11103"/>
                              <a:gd name="T49" fmla="*/ T48 w 406"/>
                              <a:gd name="T50" fmla="+- 0 7000 6842"/>
                              <a:gd name="T51" fmla="*/ 7000 h 595"/>
                              <a:gd name="T52" fmla="+- 0 11225 11103"/>
                              <a:gd name="T53" fmla="*/ T52 w 406"/>
                              <a:gd name="T54" fmla="+- 0 6940 6842"/>
                              <a:gd name="T55" fmla="*/ 6940 h 595"/>
                              <a:gd name="T56" fmla="+- 0 11248 11103"/>
                              <a:gd name="T57" fmla="*/ T56 w 406"/>
                              <a:gd name="T58" fmla="+- 0 6883 6842"/>
                              <a:gd name="T59" fmla="*/ 6883 h 595"/>
                              <a:gd name="T60" fmla="+- 0 11292 11103"/>
                              <a:gd name="T61" fmla="*/ T60 w 406"/>
                              <a:gd name="T62" fmla="+- 0 6842 6842"/>
                              <a:gd name="T63" fmla="*/ 6842 h 595"/>
                              <a:gd name="T64" fmla="+- 0 11351 11103"/>
                              <a:gd name="T65" fmla="*/ T64 w 406"/>
                              <a:gd name="T66" fmla="+- 0 6877 6842"/>
                              <a:gd name="T67" fmla="*/ 6877 h 595"/>
                              <a:gd name="T68" fmla="+- 0 11402 11103"/>
                              <a:gd name="T69" fmla="*/ T68 w 406"/>
                              <a:gd name="T70" fmla="+- 0 6926 6842"/>
                              <a:gd name="T71" fmla="*/ 6926 h 595"/>
                              <a:gd name="T72" fmla="+- 0 11447 11103"/>
                              <a:gd name="T73" fmla="*/ T72 w 406"/>
                              <a:gd name="T74" fmla="+- 0 6983 6842"/>
                              <a:gd name="T75" fmla="*/ 6983 h 595"/>
                              <a:gd name="T76" fmla="+- 0 11491 11103"/>
                              <a:gd name="T77" fmla="*/ T76 w 406"/>
                              <a:gd name="T78" fmla="+- 0 7040 6842"/>
                              <a:gd name="T79" fmla="*/ 7040 h 595"/>
                              <a:gd name="T80" fmla="+- 0 11505 11103"/>
                              <a:gd name="T81" fmla="*/ T80 w 406"/>
                              <a:gd name="T82" fmla="+- 0 7108 6842"/>
                              <a:gd name="T83" fmla="*/ 7108 h 595"/>
                              <a:gd name="T84" fmla="+- 0 11508 11103"/>
                              <a:gd name="T85" fmla="*/ T84 w 406"/>
                              <a:gd name="T86" fmla="+- 0 7177 6842"/>
                              <a:gd name="T87" fmla="*/ 7177 h 595"/>
                              <a:gd name="T88" fmla="+- 0 11499 11103"/>
                              <a:gd name="T89" fmla="*/ T88 w 406"/>
                              <a:gd name="T90" fmla="+- 0 7245 6842"/>
                              <a:gd name="T91" fmla="*/ 7245 h 595"/>
                              <a:gd name="T92" fmla="+- 0 11475 11103"/>
                              <a:gd name="T93" fmla="*/ T92 w 406"/>
                              <a:gd name="T94" fmla="+- 0 7310 6842"/>
                              <a:gd name="T95" fmla="*/ 7310 h 595"/>
                              <a:gd name="T96" fmla="+- 0 11437 11103"/>
                              <a:gd name="T97" fmla="*/ T96 w 406"/>
                              <a:gd name="T98" fmla="+- 0 7369 6842"/>
                              <a:gd name="T99" fmla="*/ 7369 h 595"/>
                              <a:gd name="T100" fmla="+- 0 11383 11103"/>
                              <a:gd name="T101" fmla="*/ T100 w 406"/>
                              <a:gd name="T102" fmla="+- 0 7420 6842"/>
                              <a:gd name="T103" fmla="*/ 7420 h 595"/>
                              <a:gd name="T104" fmla="+- 0 11348 11103"/>
                              <a:gd name="T105" fmla="*/ T104 w 406"/>
                              <a:gd name="T106" fmla="+- 0 7437 6842"/>
                              <a:gd name="T107" fmla="*/ 7437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06" h="595">
                                <a:moveTo>
                                  <a:pt x="245" y="595"/>
                                </a:moveTo>
                                <a:lnTo>
                                  <a:pt x="213" y="592"/>
                                </a:lnTo>
                                <a:lnTo>
                                  <a:pt x="182" y="581"/>
                                </a:lnTo>
                                <a:lnTo>
                                  <a:pt x="149" y="571"/>
                                </a:lnTo>
                                <a:lnTo>
                                  <a:pt x="103" y="525"/>
                                </a:lnTo>
                                <a:lnTo>
                                  <a:pt x="54" y="410"/>
                                </a:lnTo>
                                <a:lnTo>
                                  <a:pt x="8" y="363"/>
                                </a:lnTo>
                                <a:lnTo>
                                  <a:pt x="5" y="331"/>
                                </a:lnTo>
                                <a:lnTo>
                                  <a:pt x="0" y="298"/>
                                </a:lnTo>
                                <a:lnTo>
                                  <a:pt x="1" y="267"/>
                                </a:lnTo>
                                <a:lnTo>
                                  <a:pt x="15" y="239"/>
                                </a:lnTo>
                                <a:lnTo>
                                  <a:pt x="73" y="209"/>
                                </a:lnTo>
                                <a:lnTo>
                                  <a:pt x="104" y="158"/>
                                </a:lnTo>
                                <a:lnTo>
                                  <a:pt x="122" y="98"/>
                                </a:lnTo>
                                <a:lnTo>
                                  <a:pt x="145" y="41"/>
                                </a:lnTo>
                                <a:lnTo>
                                  <a:pt x="189" y="0"/>
                                </a:lnTo>
                                <a:lnTo>
                                  <a:pt x="248" y="35"/>
                                </a:lnTo>
                                <a:lnTo>
                                  <a:pt x="299" y="84"/>
                                </a:lnTo>
                                <a:lnTo>
                                  <a:pt x="344" y="141"/>
                                </a:lnTo>
                                <a:lnTo>
                                  <a:pt x="388" y="198"/>
                                </a:lnTo>
                                <a:lnTo>
                                  <a:pt x="402" y="266"/>
                                </a:lnTo>
                                <a:lnTo>
                                  <a:pt x="405" y="335"/>
                                </a:lnTo>
                                <a:lnTo>
                                  <a:pt x="396" y="403"/>
                                </a:lnTo>
                                <a:lnTo>
                                  <a:pt x="372" y="468"/>
                                </a:lnTo>
                                <a:lnTo>
                                  <a:pt x="334" y="527"/>
                                </a:lnTo>
                                <a:lnTo>
                                  <a:pt x="280" y="578"/>
                                </a:lnTo>
                                <a:lnTo>
                                  <a:pt x="245" y="5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5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" y="1047"/>
                            <a:ext cx="8309" cy="83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393"/>
                            <a:ext cx="5496" cy="44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AutoShape 72"/>
                        <wps:cNvSpPr>
                          <a:spLocks/>
                        </wps:cNvSpPr>
                        <wps:spPr bwMode="auto">
                          <a:xfrm>
                            <a:off x="1240" y="458"/>
                            <a:ext cx="7158" cy="8038"/>
                          </a:xfrm>
                          <a:custGeom>
                            <a:avLst/>
                            <a:gdLst>
                              <a:gd name="T0" fmla="+- 0 2506 1240"/>
                              <a:gd name="T1" fmla="*/ T0 w 7158"/>
                              <a:gd name="T2" fmla="+- 0 6259 458"/>
                              <a:gd name="T3" fmla="*/ 6259 h 8038"/>
                              <a:gd name="T4" fmla="+- 0 2386 1240"/>
                              <a:gd name="T5" fmla="*/ T4 w 7158"/>
                              <a:gd name="T6" fmla="+- 0 6140 458"/>
                              <a:gd name="T7" fmla="*/ 6140 h 8038"/>
                              <a:gd name="T8" fmla="+- 0 2184 1240"/>
                              <a:gd name="T9" fmla="*/ T8 w 7158"/>
                              <a:gd name="T10" fmla="+- 0 6028 458"/>
                              <a:gd name="T11" fmla="*/ 6028 h 8038"/>
                              <a:gd name="T12" fmla="+- 0 1962 1240"/>
                              <a:gd name="T13" fmla="*/ T12 w 7158"/>
                              <a:gd name="T14" fmla="+- 0 5963 458"/>
                              <a:gd name="T15" fmla="*/ 5963 h 8038"/>
                              <a:gd name="T16" fmla="+- 0 1724 1240"/>
                              <a:gd name="T17" fmla="*/ T16 w 7158"/>
                              <a:gd name="T18" fmla="+- 0 5952 458"/>
                              <a:gd name="T19" fmla="*/ 5952 h 8038"/>
                              <a:gd name="T20" fmla="+- 0 1478 1240"/>
                              <a:gd name="T21" fmla="*/ T20 w 7158"/>
                              <a:gd name="T22" fmla="+- 0 5982 458"/>
                              <a:gd name="T23" fmla="*/ 5982 h 8038"/>
                              <a:gd name="T24" fmla="+- 0 1265 1240"/>
                              <a:gd name="T25" fmla="*/ T24 w 7158"/>
                              <a:gd name="T26" fmla="+- 0 6035 458"/>
                              <a:gd name="T27" fmla="*/ 6035 h 8038"/>
                              <a:gd name="T28" fmla="+- 0 1311 1240"/>
                              <a:gd name="T29" fmla="*/ T28 w 7158"/>
                              <a:gd name="T30" fmla="+- 0 6106 458"/>
                              <a:gd name="T31" fmla="*/ 6106 h 8038"/>
                              <a:gd name="T32" fmla="+- 0 1503 1240"/>
                              <a:gd name="T33" fmla="*/ T32 w 7158"/>
                              <a:gd name="T34" fmla="+- 0 6194 458"/>
                              <a:gd name="T35" fmla="*/ 6194 h 8038"/>
                              <a:gd name="T36" fmla="+- 0 1723 1240"/>
                              <a:gd name="T37" fmla="*/ T36 w 7158"/>
                              <a:gd name="T38" fmla="+- 0 6218 458"/>
                              <a:gd name="T39" fmla="*/ 6218 h 8038"/>
                              <a:gd name="T40" fmla="+- 0 1959 1240"/>
                              <a:gd name="T41" fmla="*/ T40 w 7158"/>
                              <a:gd name="T42" fmla="+- 0 6293 458"/>
                              <a:gd name="T43" fmla="*/ 6293 h 8038"/>
                              <a:gd name="T44" fmla="+- 0 2363 1240"/>
                              <a:gd name="T45" fmla="*/ T44 w 7158"/>
                              <a:gd name="T46" fmla="+- 0 6325 458"/>
                              <a:gd name="T47" fmla="*/ 6325 h 8038"/>
                              <a:gd name="T48" fmla="+- 0 2567 1240"/>
                              <a:gd name="T49" fmla="*/ T48 w 7158"/>
                              <a:gd name="T50" fmla="+- 0 6412 458"/>
                              <a:gd name="T51" fmla="*/ 6412 h 8038"/>
                              <a:gd name="T52" fmla="+- 0 2622 1240"/>
                              <a:gd name="T53" fmla="*/ T52 w 7158"/>
                              <a:gd name="T54" fmla="+- 0 6495 458"/>
                              <a:gd name="T55" fmla="*/ 6495 h 8038"/>
                              <a:gd name="T56" fmla="+- 0 2547 1240"/>
                              <a:gd name="T57" fmla="*/ T56 w 7158"/>
                              <a:gd name="T58" fmla="+- 0 6482 458"/>
                              <a:gd name="T59" fmla="*/ 6482 h 8038"/>
                              <a:gd name="T60" fmla="+- 0 2406 1240"/>
                              <a:gd name="T61" fmla="*/ T60 w 7158"/>
                              <a:gd name="T62" fmla="+- 0 6395 458"/>
                              <a:gd name="T63" fmla="*/ 6395 h 8038"/>
                              <a:gd name="T64" fmla="+- 0 2266 1240"/>
                              <a:gd name="T65" fmla="*/ T64 w 7158"/>
                              <a:gd name="T66" fmla="+- 0 6393 458"/>
                              <a:gd name="T67" fmla="*/ 6393 h 8038"/>
                              <a:gd name="T68" fmla="+- 0 2016 1240"/>
                              <a:gd name="T69" fmla="*/ T68 w 7158"/>
                              <a:gd name="T70" fmla="+- 0 6372 458"/>
                              <a:gd name="T71" fmla="*/ 6372 h 8038"/>
                              <a:gd name="T72" fmla="+- 0 1778 1240"/>
                              <a:gd name="T73" fmla="*/ T72 w 7158"/>
                              <a:gd name="T74" fmla="+- 0 6298 458"/>
                              <a:gd name="T75" fmla="*/ 6298 h 8038"/>
                              <a:gd name="T76" fmla="+- 0 1705 1240"/>
                              <a:gd name="T77" fmla="*/ T76 w 7158"/>
                              <a:gd name="T78" fmla="+- 0 6274 458"/>
                              <a:gd name="T79" fmla="*/ 6274 h 8038"/>
                              <a:gd name="T80" fmla="+- 0 1569 1240"/>
                              <a:gd name="T81" fmla="*/ T80 w 7158"/>
                              <a:gd name="T82" fmla="+- 0 6272 458"/>
                              <a:gd name="T83" fmla="*/ 6272 h 8038"/>
                              <a:gd name="T84" fmla="+- 0 1375 1240"/>
                              <a:gd name="T85" fmla="*/ T84 w 7158"/>
                              <a:gd name="T86" fmla="+- 0 6197 458"/>
                              <a:gd name="T87" fmla="*/ 6197 h 8038"/>
                              <a:gd name="T88" fmla="+- 0 1282 1240"/>
                              <a:gd name="T89" fmla="*/ T88 w 7158"/>
                              <a:gd name="T90" fmla="+- 0 6169 458"/>
                              <a:gd name="T91" fmla="*/ 6169 h 8038"/>
                              <a:gd name="T92" fmla="+- 0 1243 1240"/>
                              <a:gd name="T93" fmla="*/ T92 w 7158"/>
                              <a:gd name="T94" fmla="+- 0 6314 458"/>
                              <a:gd name="T95" fmla="*/ 6314 h 8038"/>
                              <a:gd name="T96" fmla="+- 0 1288 1240"/>
                              <a:gd name="T97" fmla="*/ T96 w 7158"/>
                              <a:gd name="T98" fmla="+- 0 6476 458"/>
                              <a:gd name="T99" fmla="*/ 6476 h 8038"/>
                              <a:gd name="T100" fmla="+- 0 1318 1240"/>
                              <a:gd name="T101" fmla="*/ T100 w 7158"/>
                              <a:gd name="T102" fmla="+- 0 6570 458"/>
                              <a:gd name="T103" fmla="*/ 6570 h 8038"/>
                              <a:gd name="T104" fmla="+- 0 1393 1240"/>
                              <a:gd name="T105" fmla="*/ T104 w 7158"/>
                              <a:gd name="T106" fmla="+- 0 6677 458"/>
                              <a:gd name="T107" fmla="*/ 6677 h 8038"/>
                              <a:gd name="T108" fmla="+- 0 1474 1240"/>
                              <a:gd name="T109" fmla="*/ T108 w 7158"/>
                              <a:gd name="T110" fmla="+- 0 6747 458"/>
                              <a:gd name="T111" fmla="*/ 6747 h 8038"/>
                              <a:gd name="T112" fmla="+- 0 1542 1240"/>
                              <a:gd name="T113" fmla="*/ T112 w 7158"/>
                              <a:gd name="T114" fmla="+- 0 6796 458"/>
                              <a:gd name="T115" fmla="*/ 6796 h 8038"/>
                              <a:gd name="T116" fmla="+- 0 1600 1240"/>
                              <a:gd name="T117" fmla="*/ T116 w 7158"/>
                              <a:gd name="T118" fmla="+- 0 6768 458"/>
                              <a:gd name="T119" fmla="*/ 6768 h 8038"/>
                              <a:gd name="T120" fmla="+- 0 1794 1240"/>
                              <a:gd name="T121" fmla="*/ T120 w 7158"/>
                              <a:gd name="T122" fmla="+- 0 6658 458"/>
                              <a:gd name="T123" fmla="*/ 6658 h 8038"/>
                              <a:gd name="T124" fmla="+- 0 2011 1240"/>
                              <a:gd name="T125" fmla="*/ T124 w 7158"/>
                              <a:gd name="T126" fmla="+- 0 6606 458"/>
                              <a:gd name="T127" fmla="*/ 6606 h 8038"/>
                              <a:gd name="T128" fmla="+- 0 2241 1240"/>
                              <a:gd name="T129" fmla="*/ T128 w 7158"/>
                              <a:gd name="T130" fmla="+- 0 6593 458"/>
                              <a:gd name="T131" fmla="*/ 6593 h 8038"/>
                              <a:gd name="T132" fmla="+- 0 2624 1240"/>
                              <a:gd name="T133" fmla="*/ T132 w 7158"/>
                              <a:gd name="T134" fmla="+- 0 6610 458"/>
                              <a:gd name="T135" fmla="*/ 6610 h 8038"/>
                              <a:gd name="T136" fmla="+- 0 5289 1240"/>
                              <a:gd name="T137" fmla="*/ T136 w 7158"/>
                              <a:gd name="T138" fmla="+- 0 666 458"/>
                              <a:gd name="T139" fmla="*/ 666 h 8038"/>
                              <a:gd name="T140" fmla="+- 0 5150 1240"/>
                              <a:gd name="T141" fmla="*/ T140 w 7158"/>
                              <a:gd name="T142" fmla="+- 0 518 458"/>
                              <a:gd name="T143" fmla="*/ 518 h 8038"/>
                              <a:gd name="T144" fmla="+- 0 4949 1240"/>
                              <a:gd name="T145" fmla="*/ T144 w 7158"/>
                              <a:gd name="T146" fmla="+- 0 458 458"/>
                              <a:gd name="T147" fmla="*/ 458 h 8038"/>
                              <a:gd name="T148" fmla="+- 0 4818 1240"/>
                              <a:gd name="T149" fmla="*/ T148 w 7158"/>
                              <a:gd name="T150" fmla="+- 0 595 458"/>
                              <a:gd name="T151" fmla="*/ 595 h 8038"/>
                              <a:gd name="T152" fmla="+- 0 4785 1240"/>
                              <a:gd name="T153" fmla="*/ T152 w 7158"/>
                              <a:gd name="T154" fmla="+- 0 780 458"/>
                              <a:gd name="T155" fmla="*/ 780 h 8038"/>
                              <a:gd name="T156" fmla="+- 0 5014 1240"/>
                              <a:gd name="T157" fmla="*/ T156 w 7158"/>
                              <a:gd name="T158" fmla="+- 0 862 458"/>
                              <a:gd name="T159" fmla="*/ 862 h 8038"/>
                              <a:gd name="T160" fmla="+- 0 5181 1240"/>
                              <a:gd name="T161" fmla="*/ T160 w 7158"/>
                              <a:gd name="T162" fmla="+- 0 848 458"/>
                              <a:gd name="T163" fmla="*/ 848 h 8038"/>
                              <a:gd name="T164" fmla="+- 0 5289 1240"/>
                              <a:gd name="T165" fmla="*/ T164 w 7158"/>
                              <a:gd name="T166" fmla="+- 0 666 458"/>
                              <a:gd name="T167" fmla="*/ 666 h 8038"/>
                              <a:gd name="T168" fmla="+- 0 8340 1240"/>
                              <a:gd name="T169" fmla="*/ T168 w 7158"/>
                              <a:gd name="T170" fmla="+- 0 8037 458"/>
                              <a:gd name="T171" fmla="*/ 8037 h 8038"/>
                              <a:gd name="T172" fmla="+- 0 8208 1240"/>
                              <a:gd name="T173" fmla="*/ T172 w 7158"/>
                              <a:gd name="T174" fmla="+- 0 7896 458"/>
                              <a:gd name="T175" fmla="*/ 7896 h 8038"/>
                              <a:gd name="T176" fmla="+- 0 8026 1240"/>
                              <a:gd name="T177" fmla="*/ T176 w 7158"/>
                              <a:gd name="T178" fmla="+- 0 7775 458"/>
                              <a:gd name="T179" fmla="*/ 7775 h 8038"/>
                              <a:gd name="T180" fmla="+- 0 7813 1240"/>
                              <a:gd name="T181" fmla="*/ T180 w 7158"/>
                              <a:gd name="T182" fmla="+- 0 7710 458"/>
                              <a:gd name="T183" fmla="*/ 7710 h 8038"/>
                              <a:gd name="T184" fmla="+- 0 7583 1240"/>
                              <a:gd name="T185" fmla="*/ T184 w 7158"/>
                              <a:gd name="T186" fmla="+- 0 7722 458"/>
                              <a:gd name="T187" fmla="*/ 7722 h 8038"/>
                              <a:gd name="T188" fmla="+- 0 7435 1240"/>
                              <a:gd name="T189" fmla="*/ T188 w 7158"/>
                              <a:gd name="T190" fmla="+- 0 7868 458"/>
                              <a:gd name="T191" fmla="*/ 7868 h 8038"/>
                              <a:gd name="T192" fmla="+- 0 7274 1240"/>
                              <a:gd name="T193" fmla="*/ T192 w 7158"/>
                              <a:gd name="T194" fmla="+- 0 8041 458"/>
                              <a:gd name="T195" fmla="*/ 8041 h 8038"/>
                              <a:gd name="T196" fmla="+- 0 7216 1240"/>
                              <a:gd name="T197" fmla="*/ T196 w 7158"/>
                              <a:gd name="T198" fmla="+- 0 8180 458"/>
                              <a:gd name="T199" fmla="*/ 8180 h 8038"/>
                              <a:gd name="T200" fmla="+- 0 7417 1240"/>
                              <a:gd name="T201" fmla="*/ T200 w 7158"/>
                              <a:gd name="T202" fmla="+- 0 8322 458"/>
                              <a:gd name="T203" fmla="*/ 8322 h 8038"/>
                              <a:gd name="T204" fmla="+- 0 7610 1240"/>
                              <a:gd name="T205" fmla="*/ T204 w 7158"/>
                              <a:gd name="T206" fmla="+- 0 8495 458"/>
                              <a:gd name="T207" fmla="*/ 8495 h 8038"/>
                              <a:gd name="T208" fmla="+- 0 7828 1240"/>
                              <a:gd name="T209" fmla="*/ T208 w 7158"/>
                              <a:gd name="T210" fmla="+- 0 8482 458"/>
                              <a:gd name="T211" fmla="*/ 8482 h 8038"/>
                              <a:gd name="T212" fmla="+- 0 8049 1240"/>
                              <a:gd name="T213" fmla="*/ T212 w 7158"/>
                              <a:gd name="T214" fmla="+- 0 8443 458"/>
                              <a:gd name="T215" fmla="*/ 8443 h 8038"/>
                              <a:gd name="T216" fmla="+- 0 8249 1240"/>
                              <a:gd name="T217" fmla="*/ T216 w 7158"/>
                              <a:gd name="T218" fmla="+- 0 8331 458"/>
                              <a:gd name="T219" fmla="*/ 8331 h 80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7158" h="8038">
                                <a:moveTo>
                                  <a:pt x="1327" y="5954"/>
                                </a:moveTo>
                                <a:lnTo>
                                  <a:pt x="1299" y="5877"/>
                                </a:lnTo>
                                <a:lnTo>
                                  <a:pt x="1266" y="5801"/>
                                </a:lnTo>
                                <a:lnTo>
                                  <a:pt x="1221" y="5739"/>
                                </a:lnTo>
                                <a:lnTo>
                                  <a:pt x="1218" y="5734"/>
                                </a:lnTo>
                                <a:lnTo>
                                  <a:pt x="1146" y="5682"/>
                                </a:lnTo>
                                <a:lnTo>
                                  <a:pt x="1081" y="5639"/>
                                </a:lnTo>
                                <a:lnTo>
                                  <a:pt x="1014" y="5602"/>
                                </a:lnTo>
                                <a:lnTo>
                                  <a:pt x="944" y="5570"/>
                                </a:lnTo>
                                <a:lnTo>
                                  <a:pt x="872" y="5543"/>
                                </a:lnTo>
                                <a:lnTo>
                                  <a:pt x="798" y="5521"/>
                                </a:lnTo>
                                <a:lnTo>
                                  <a:pt x="722" y="5505"/>
                                </a:lnTo>
                                <a:lnTo>
                                  <a:pt x="644" y="5495"/>
                                </a:lnTo>
                                <a:lnTo>
                                  <a:pt x="565" y="5491"/>
                                </a:lnTo>
                                <a:lnTo>
                                  <a:pt x="484" y="5494"/>
                                </a:lnTo>
                                <a:lnTo>
                                  <a:pt x="402" y="5502"/>
                                </a:lnTo>
                                <a:lnTo>
                                  <a:pt x="319" y="5517"/>
                                </a:lnTo>
                                <a:lnTo>
                                  <a:pt x="238" y="5524"/>
                                </a:lnTo>
                                <a:lnTo>
                                  <a:pt x="166" y="5533"/>
                                </a:lnTo>
                                <a:lnTo>
                                  <a:pt x="20" y="5557"/>
                                </a:lnTo>
                                <a:lnTo>
                                  <a:pt x="25" y="5577"/>
                                </a:lnTo>
                                <a:lnTo>
                                  <a:pt x="37" y="5599"/>
                                </a:lnTo>
                                <a:lnTo>
                                  <a:pt x="53" y="5623"/>
                                </a:lnTo>
                                <a:lnTo>
                                  <a:pt x="71" y="5648"/>
                                </a:lnTo>
                                <a:lnTo>
                                  <a:pt x="137" y="5677"/>
                                </a:lnTo>
                                <a:lnTo>
                                  <a:pt x="200" y="5709"/>
                                </a:lnTo>
                                <a:lnTo>
                                  <a:pt x="263" y="5736"/>
                                </a:lnTo>
                                <a:lnTo>
                                  <a:pt x="329" y="5749"/>
                                </a:lnTo>
                                <a:lnTo>
                                  <a:pt x="400" y="5739"/>
                                </a:lnTo>
                                <a:lnTo>
                                  <a:pt x="483" y="5760"/>
                                </a:lnTo>
                                <a:lnTo>
                                  <a:pt x="563" y="5785"/>
                                </a:lnTo>
                                <a:lnTo>
                                  <a:pt x="641" y="5811"/>
                                </a:lnTo>
                                <a:lnTo>
                                  <a:pt x="719" y="5835"/>
                                </a:lnTo>
                                <a:lnTo>
                                  <a:pt x="796" y="5853"/>
                                </a:lnTo>
                                <a:lnTo>
                                  <a:pt x="1045" y="5853"/>
                                </a:lnTo>
                                <a:lnTo>
                                  <a:pt x="1123" y="5867"/>
                                </a:lnTo>
                                <a:lnTo>
                                  <a:pt x="1195" y="5892"/>
                                </a:lnTo>
                                <a:lnTo>
                                  <a:pt x="1263" y="5923"/>
                                </a:lnTo>
                                <a:lnTo>
                                  <a:pt x="1327" y="5954"/>
                                </a:lnTo>
                                <a:moveTo>
                                  <a:pt x="1439" y="6129"/>
                                </a:moveTo>
                                <a:lnTo>
                                  <a:pt x="1425" y="6085"/>
                                </a:lnTo>
                                <a:lnTo>
                                  <a:pt x="1382" y="6037"/>
                                </a:lnTo>
                                <a:lnTo>
                                  <a:pt x="1370" y="6024"/>
                                </a:lnTo>
                                <a:lnTo>
                                  <a:pt x="1347" y="6001"/>
                                </a:lnTo>
                                <a:lnTo>
                                  <a:pt x="1307" y="6024"/>
                                </a:lnTo>
                                <a:lnTo>
                                  <a:pt x="1254" y="6008"/>
                                </a:lnTo>
                                <a:lnTo>
                                  <a:pt x="1211" y="5972"/>
                                </a:lnTo>
                                <a:lnTo>
                                  <a:pt x="1166" y="5937"/>
                                </a:lnTo>
                                <a:lnTo>
                                  <a:pt x="1166" y="5936"/>
                                </a:lnTo>
                                <a:lnTo>
                                  <a:pt x="1109" y="5924"/>
                                </a:lnTo>
                                <a:lnTo>
                                  <a:pt x="1026" y="5935"/>
                                </a:lnTo>
                                <a:lnTo>
                                  <a:pt x="943" y="5936"/>
                                </a:lnTo>
                                <a:lnTo>
                                  <a:pt x="859" y="5929"/>
                                </a:lnTo>
                                <a:lnTo>
                                  <a:pt x="776" y="5914"/>
                                </a:lnTo>
                                <a:lnTo>
                                  <a:pt x="694" y="5893"/>
                                </a:lnTo>
                                <a:lnTo>
                                  <a:pt x="614" y="5868"/>
                                </a:lnTo>
                                <a:lnTo>
                                  <a:pt x="538" y="5840"/>
                                </a:lnTo>
                                <a:lnTo>
                                  <a:pt x="502" y="5829"/>
                                </a:lnTo>
                                <a:lnTo>
                                  <a:pt x="484" y="5823"/>
                                </a:lnTo>
                                <a:lnTo>
                                  <a:pt x="465" y="5816"/>
                                </a:lnTo>
                                <a:lnTo>
                                  <a:pt x="428" y="5810"/>
                                </a:lnTo>
                                <a:lnTo>
                                  <a:pt x="390" y="5823"/>
                                </a:lnTo>
                                <a:lnTo>
                                  <a:pt x="329" y="5814"/>
                                </a:lnTo>
                                <a:lnTo>
                                  <a:pt x="262" y="5799"/>
                                </a:lnTo>
                                <a:lnTo>
                                  <a:pt x="195" y="5775"/>
                                </a:lnTo>
                                <a:lnTo>
                                  <a:pt x="135" y="5739"/>
                                </a:lnTo>
                                <a:lnTo>
                                  <a:pt x="107" y="5730"/>
                                </a:lnTo>
                                <a:lnTo>
                                  <a:pt x="75" y="5718"/>
                                </a:lnTo>
                                <a:lnTo>
                                  <a:pt x="42" y="5711"/>
                                </a:lnTo>
                                <a:lnTo>
                                  <a:pt x="10" y="5715"/>
                                </a:lnTo>
                                <a:lnTo>
                                  <a:pt x="0" y="5787"/>
                                </a:lnTo>
                                <a:lnTo>
                                  <a:pt x="3" y="5856"/>
                                </a:lnTo>
                                <a:lnTo>
                                  <a:pt x="18" y="5923"/>
                                </a:lnTo>
                                <a:lnTo>
                                  <a:pt x="44" y="5988"/>
                                </a:lnTo>
                                <a:lnTo>
                                  <a:pt x="48" y="6018"/>
                                </a:lnTo>
                                <a:lnTo>
                                  <a:pt x="58" y="6050"/>
                                </a:lnTo>
                                <a:lnTo>
                                  <a:pt x="69" y="6081"/>
                                </a:lnTo>
                                <a:lnTo>
                                  <a:pt x="78" y="6112"/>
                                </a:lnTo>
                                <a:lnTo>
                                  <a:pt x="116" y="6140"/>
                                </a:lnTo>
                                <a:lnTo>
                                  <a:pt x="135" y="6180"/>
                                </a:lnTo>
                                <a:lnTo>
                                  <a:pt x="153" y="6219"/>
                                </a:lnTo>
                                <a:lnTo>
                                  <a:pt x="192" y="6243"/>
                                </a:lnTo>
                                <a:lnTo>
                                  <a:pt x="205" y="6276"/>
                                </a:lnTo>
                                <a:lnTo>
                                  <a:pt x="234" y="6289"/>
                                </a:lnTo>
                                <a:lnTo>
                                  <a:pt x="263" y="6299"/>
                                </a:lnTo>
                                <a:lnTo>
                                  <a:pt x="276" y="6327"/>
                                </a:lnTo>
                                <a:lnTo>
                                  <a:pt x="302" y="6338"/>
                                </a:lnTo>
                                <a:lnTo>
                                  <a:pt x="319" y="6331"/>
                                </a:lnTo>
                                <a:lnTo>
                                  <a:pt x="336" y="6317"/>
                                </a:lnTo>
                                <a:lnTo>
                                  <a:pt x="360" y="6310"/>
                                </a:lnTo>
                                <a:lnTo>
                                  <a:pt x="421" y="6266"/>
                                </a:lnTo>
                                <a:lnTo>
                                  <a:pt x="486" y="6230"/>
                                </a:lnTo>
                                <a:lnTo>
                                  <a:pt x="554" y="6200"/>
                                </a:lnTo>
                                <a:lnTo>
                                  <a:pt x="624" y="6177"/>
                                </a:lnTo>
                                <a:lnTo>
                                  <a:pt x="697" y="6160"/>
                                </a:lnTo>
                                <a:lnTo>
                                  <a:pt x="771" y="6148"/>
                                </a:lnTo>
                                <a:lnTo>
                                  <a:pt x="847" y="6140"/>
                                </a:lnTo>
                                <a:lnTo>
                                  <a:pt x="924" y="6136"/>
                                </a:lnTo>
                                <a:lnTo>
                                  <a:pt x="1001" y="6135"/>
                                </a:lnTo>
                                <a:lnTo>
                                  <a:pt x="1079" y="6137"/>
                                </a:lnTo>
                                <a:lnTo>
                                  <a:pt x="1156" y="6140"/>
                                </a:lnTo>
                                <a:lnTo>
                                  <a:pt x="1384" y="6152"/>
                                </a:lnTo>
                                <a:lnTo>
                                  <a:pt x="1424" y="6135"/>
                                </a:lnTo>
                                <a:lnTo>
                                  <a:pt x="1439" y="6129"/>
                                </a:lnTo>
                                <a:moveTo>
                                  <a:pt x="4049" y="208"/>
                                </a:moveTo>
                                <a:lnTo>
                                  <a:pt x="4018" y="140"/>
                                </a:lnTo>
                                <a:lnTo>
                                  <a:pt x="3970" y="93"/>
                                </a:lnTo>
                                <a:lnTo>
                                  <a:pt x="3910" y="60"/>
                                </a:lnTo>
                                <a:lnTo>
                                  <a:pt x="3844" y="36"/>
                                </a:lnTo>
                                <a:lnTo>
                                  <a:pt x="3775" y="18"/>
                                </a:lnTo>
                                <a:lnTo>
                                  <a:pt x="3709" y="0"/>
                                </a:lnTo>
                                <a:lnTo>
                                  <a:pt x="3668" y="42"/>
                                </a:lnTo>
                                <a:lnTo>
                                  <a:pt x="3621" y="88"/>
                                </a:lnTo>
                                <a:lnTo>
                                  <a:pt x="3578" y="137"/>
                                </a:lnTo>
                                <a:lnTo>
                                  <a:pt x="3546" y="191"/>
                                </a:lnTo>
                                <a:lnTo>
                                  <a:pt x="3532" y="253"/>
                                </a:lnTo>
                                <a:lnTo>
                                  <a:pt x="3545" y="322"/>
                                </a:lnTo>
                                <a:lnTo>
                                  <a:pt x="3635" y="346"/>
                                </a:lnTo>
                                <a:lnTo>
                                  <a:pt x="3709" y="366"/>
                                </a:lnTo>
                                <a:lnTo>
                                  <a:pt x="3774" y="404"/>
                                </a:lnTo>
                                <a:lnTo>
                                  <a:pt x="3838" y="440"/>
                                </a:lnTo>
                                <a:lnTo>
                                  <a:pt x="3908" y="453"/>
                                </a:lnTo>
                                <a:lnTo>
                                  <a:pt x="3941" y="390"/>
                                </a:lnTo>
                                <a:lnTo>
                                  <a:pt x="3984" y="332"/>
                                </a:lnTo>
                                <a:lnTo>
                                  <a:pt x="4024" y="273"/>
                                </a:lnTo>
                                <a:lnTo>
                                  <a:pt x="4049" y="208"/>
                                </a:lnTo>
                                <a:moveTo>
                                  <a:pt x="7158" y="7669"/>
                                </a:moveTo>
                                <a:lnTo>
                                  <a:pt x="7135" y="7622"/>
                                </a:lnTo>
                                <a:lnTo>
                                  <a:pt x="7100" y="7579"/>
                                </a:lnTo>
                                <a:lnTo>
                                  <a:pt x="7066" y="7540"/>
                                </a:lnTo>
                                <a:lnTo>
                                  <a:pt x="7026" y="7479"/>
                                </a:lnTo>
                                <a:lnTo>
                                  <a:pt x="6968" y="7438"/>
                                </a:lnTo>
                                <a:lnTo>
                                  <a:pt x="6906" y="7400"/>
                                </a:lnTo>
                                <a:lnTo>
                                  <a:pt x="6857" y="7348"/>
                                </a:lnTo>
                                <a:lnTo>
                                  <a:pt x="6786" y="7317"/>
                                </a:lnTo>
                                <a:lnTo>
                                  <a:pt x="6715" y="7289"/>
                                </a:lnTo>
                                <a:lnTo>
                                  <a:pt x="6645" y="7267"/>
                                </a:lnTo>
                                <a:lnTo>
                                  <a:pt x="6573" y="7252"/>
                                </a:lnTo>
                                <a:lnTo>
                                  <a:pt x="6500" y="7246"/>
                                </a:lnTo>
                                <a:lnTo>
                                  <a:pt x="6423" y="7249"/>
                                </a:lnTo>
                                <a:lnTo>
                                  <a:pt x="6343" y="7264"/>
                                </a:lnTo>
                                <a:lnTo>
                                  <a:pt x="6274" y="7291"/>
                                </a:lnTo>
                                <a:lnTo>
                                  <a:pt x="6229" y="7345"/>
                                </a:lnTo>
                                <a:lnTo>
                                  <a:pt x="6195" y="7410"/>
                                </a:lnTo>
                                <a:lnTo>
                                  <a:pt x="6162" y="7473"/>
                                </a:lnTo>
                                <a:lnTo>
                                  <a:pt x="6101" y="7536"/>
                                </a:lnTo>
                                <a:lnTo>
                                  <a:pt x="6034" y="7583"/>
                                </a:lnTo>
                                <a:lnTo>
                                  <a:pt x="5967" y="7627"/>
                                </a:lnTo>
                                <a:lnTo>
                                  <a:pt x="5907" y="7681"/>
                                </a:lnTo>
                                <a:lnTo>
                                  <a:pt x="5976" y="7722"/>
                                </a:lnTo>
                                <a:lnTo>
                                  <a:pt x="6045" y="7766"/>
                                </a:lnTo>
                                <a:lnTo>
                                  <a:pt x="6112" y="7813"/>
                                </a:lnTo>
                                <a:lnTo>
                                  <a:pt x="6177" y="7864"/>
                                </a:lnTo>
                                <a:lnTo>
                                  <a:pt x="6242" y="7918"/>
                                </a:lnTo>
                                <a:lnTo>
                                  <a:pt x="6307" y="7976"/>
                                </a:lnTo>
                                <a:lnTo>
                                  <a:pt x="6370" y="8037"/>
                                </a:lnTo>
                                <a:lnTo>
                                  <a:pt x="6441" y="8033"/>
                                </a:lnTo>
                                <a:lnTo>
                                  <a:pt x="6514" y="8029"/>
                                </a:lnTo>
                                <a:lnTo>
                                  <a:pt x="6588" y="8024"/>
                                </a:lnTo>
                                <a:lnTo>
                                  <a:pt x="6662" y="8016"/>
                                </a:lnTo>
                                <a:lnTo>
                                  <a:pt x="6736" y="8004"/>
                                </a:lnTo>
                                <a:lnTo>
                                  <a:pt x="6809" y="7985"/>
                                </a:lnTo>
                                <a:lnTo>
                                  <a:pt x="6879" y="7958"/>
                                </a:lnTo>
                                <a:lnTo>
                                  <a:pt x="6946" y="7921"/>
                                </a:lnTo>
                                <a:lnTo>
                                  <a:pt x="7009" y="7873"/>
                                </a:lnTo>
                                <a:lnTo>
                                  <a:pt x="7156" y="7721"/>
                                </a:lnTo>
                                <a:lnTo>
                                  <a:pt x="7158" y="7669"/>
                                </a:lnTo>
                              </a:path>
                            </a:pathLst>
                          </a:custGeom>
                          <a:solidFill>
                            <a:srgbClr val="CCCC5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02" y="11026"/>
                            <a:ext cx="298" cy="2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261"/>
                            <a:ext cx="4140" cy="51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AutoShape 69"/>
                        <wps:cNvSpPr>
                          <a:spLocks/>
                        </wps:cNvSpPr>
                        <wps:spPr bwMode="auto">
                          <a:xfrm>
                            <a:off x="0" y="2958"/>
                            <a:ext cx="1711" cy="10542"/>
                          </a:xfrm>
                          <a:custGeom>
                            <a:avLst/>
                            <a:gdLst>
                              <a:gd name="T0" fmla="*/ 451 w 1711"/>
                              <a:gd name="T1" fmla="+- 0 13294 2958"/>
                              <a:gd name="T2" fmla="*/ 13294 h 10542"/>
                              <a:gd name="T3" fmla="*/ 376 w 1711"/>
                              <a:gd name="T4" fmla="+- 0 13176 2958"/>
                              <a:gd name="T5" fmla="*/ 13176 h 10542"/>
                              <a:gd name="T6" fmla="*/ 259 w 1711"/>
                              <a:gd name="T7" fmla="+- 0 13096 2958"/>
                              <a:gd name="T8" fmla="*/ 13096 h 10542"/>
                              <a:gd name="T9" fmla="*/ 169 w 1711"/>
                              <a:gd name="T10" fmla="+- 0 13045 2958"/>
                              <a:gd name="T11" fmla="*/ 13045 h 10542"/>
                              <a:gd name="T12" fmla="*/ 78 w 1711"/>
                              <a:gd name="T13" fmla="+- 0 13045 2958"/>
                              <a:gd name="T14" fmla="*/ 13045 h 10542"/>
                              <a:gd name="T15" fmla="*/ 18 w 1711"/>
                              <a:gd name="T16" fmla="+- 0 13194 2958"/>
                              <a:gd name="T17" fmla="*/ 13194 h 10542"/>
                              <a:gd name="T18" fmla="*/ 0 w 1711"/>
                              <a:gd name="T19" fmla="+- 0 13481 2958"/>
                              <a:gd name="T20" fmla="*/ 13481 h 10542"/>
                              <a:gd name="T21" fmla="*/ 88 w 1711"/>
                              <a:gd name="T22" fmla="+- 0 13484 2958"/>
                              <a:gd name="T23" fmla="*/ 13484 h 10542"/>
                              <a:gd name="T24" fmla="*/ 251 w 1711"/>
                              <a:gd name="T25" fmla="+- 0 13481 2958"/>
                              <a:gd name="T26" fmla="*/ 13481 h 10542"/>
                              <a:gd name="T27" fmla="*/ 417 w 1711"/>
                              <a:gd name="T28" fmla="+- 0 13499 2958"/>
                              <a:gd name="T29" fmla="*/ 13499 h 10542"/>
                              <a:gd name="T30" fmla="*/ 436 w 1711"/>
                              <a:gd name="T31" fmla="+- 0 13480 2958"/>
                              <a:gd name="T32" fmla="*/ 13480 h 10542"/>
                              <a:gd name="T33" fmla="*/ 452 w 1711"/>
                              <a:gd name="T34" fmla="+- 0 13393 2958"/>
                              <a:gd name="T35" fmla="*/ 13393 h 10542"/>
                              <a:gd name="T36" fmla="*/ 1711 w 1711"/>
                              <a:gd name="T37" fmla="+- 0 3460 2958"/>
                              <a:gd name="T38" fmla="*/ 3460 h 10542"/>
                              <a:gd name="T39" fmla="*/ 1704 w 1711"/>
                              <a:gd name="T40" fmla="+- 0 3401 2958"/>
                              <a:gd name="T41" fmla="*/ 3401 h 10542"/>
                              <a:gd name="T42" fmla="*/ 1627 w 1711"/>
                              <a:gd name="T43" fmla="+- 0 3321 2958"/>
                              <a:gd name="T44" fmla="*/ 3321 h 10542"/>
                              <a:gd name="T45" fmla="*/ 1531 w 1711"/>
                              <a:gd name="T46" fmla="+- 0 3204 2958"/>
                              <a:gd name="T47" fmla="*/ 3204 h 10542"/>
                              <a:gd name="T48" fmla="*/ 1459 w 1711"/>
                              <a:gd name="T49" fmla="+- 0 3072 2958"/>
                              <a:gd name="T50" fmla="*/ 3072 h 10542"/>
                              <a:gd name="T51" fmla="*/ 1424 w 1711"/>
                              <a:gd name="T52" fmla="+- 0 3010 2958"/>
                              <a:gd name="T53" fmla="*/ 3010 h 10542"/>
                              <a:gd name="T54" fmla="*/ 1391 w 1711"/>
                              <a:gd name="T55" fmla="+- 0 2958 2958"/>
                              <a:gd name="T56" fmla="*/ 2958 h 10542"/>
                              <a:gd name="T57" fmla="*/ 1272 w 1711"/>
                              <a:gd name="T58" fmla="+- 0 3061 2958"/>
                              <a:gd name="T59" fmla="*/ 3061 h 10542"/>
                              <a:gd name="T60" fmla="*/ 1138 w 1711"/>
                              <a:gd name="T61" fmla="+- 0 3144 2958"/>
                              <a:gd name="T62" fmla="*/ 3144 h 10542"/>
                              <a:gd name="T63" fmla="*/ 1016 w 1711"/>
                              <a:gd name="T64" fmla="+- 0 3202 2958"/>
                              <a:gd name="T65" fmla="*/ 3202 h 10542"/>
                              <a:gd name="T66" fmla="*/ 908 w 1711"/>
                              <a:gd name="T67" fmla="+- 0 3237 2958"/>
                              <a:gd name="T68" fmla="*/ 3237 h 10542"/>
                              <a:gd name="T69" fmla="*/ 901 w 1711"/>
                              <a:gd name="T70" fmla="+- 0 3370 2958"/>
                              <a:gd name="T71" fmla="*/ 3370 h 10542"/>
                              <a:gd name="T72" fmla="*/ 965 w 1711"/>
                              <a:gd name="T73" fmla="+- 0 3513 2958"/>
                              <a:gd name="T74" fmla="*/ 3513 h 10542"/>
                              <a:gd name="T75" fmla="*/ 1066 w 1711"/>
                              <a:gd name="T76" fmla="+- 0 3636 2958"/>
                              <a:gd name="T77" fmla="*/ 3636 h 10542"/>
                              <a:gd name="T78" fmla="*/ 1193 w 1711"/>
                              <a:gd name="T79" fmla="+- 0 3730 2958"/>
                              <a:gd name="T80" fmla="*/ 3730 h 10542"/>
                              <a:gd name="T81" fmla="*/ 1226 w 1711"/>
                              <a:gd name="T82" fmla="+- 0 3771 2958"/>
                              <a:gd name="T83" fmla="*/ 3771 h 10542"/>
                              <a:gd name="T84" fmla="*/ 1277 w 1711"/>
                              <a:gd name="T85" fmla="+- 0 3804 2958"/>
                              <a:gd name="T86" fmla="*/ 3804 h 10542"/>
                              <a:gd name="T87" fmla="*/ 1419 w 1711"/>
                              <a:gd name="T88" fmla="+- 0 3741 2958"/>
                              <a:gd name="T89" fmla="*/ 3741 h 10542"/>
                              <a:gd name="T90" fmla="*/ 1552 w 1711"/>
                              <a:gd name="T91" fmla="+- 0 3658 2958"/>
                              <a:gd name="T92" fmla="*/ 3658 h 10542"/>
                              <a:gd name="T93" fmla="*/ 1664 w 1711"/>
                              <a:gd name="T94" fmla="+- 0 3550 2958"/>
                              <a:gd name="T95" fmla="*/ 3550 h 10542"/>
                              <a:gd name="T96" fmla="*/ 1711 w 1711"/>
                              <a:gd name="T97" fmla="+- 0 3460 2958"/>
                              <a:gd name="T98" fmla="*/ 3460 h 10542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</a:cxnLst>
                            <a:rect l="0" t="0" r="r" b="b"/>
                            <a:pathLst>
                              <a:path w="1711" h="10542">
                                <a:moveTo>
                                  <a:pt x="457" y="10386"/>
                                </a:moveTo>
                                <a:lnTo>
                                  <a:pt x="451" y="10336"/>
                                </a:lnTo>
                                <a:lnTo>
                                  <a:pt x="419" y="10274"/>
                                </a:lnTo>
                                <a:lnTo>
                                  <a:pt x="376" y="10218"/>
                                </a:lnTo>
                                <a:lnTo>
                                  <a:pt x="323" y="10171"/>
                                </a:lnTo>
                                <a:lnTo>
                                  <a:pt x="259" y="10138"/>
                                </a:lnTo>
                                <a:lnTo>
                                  <a:pt x="212" y="10117"/>
                                </a:lnTo>
                                <a:lnTo>
                                  <a:pt x="169" y="10087"/>
                                </a:lnTo>
                                <a:lnTo>
                                  <a:pt x="125" y="10069"/>
                                </a:lnTo>
                                <a:lnTo>
                                  <a:pt x="78" y="10087"/>
                                </a:lnTo>
                                <a:lnTo>
                                  <a:pt x="49" y="10161"/>
                                </a:lnTo>
                                <a:lnTo>
                                  <a:pt x="18" y="10236"/>
                                </a:lnTo>
                                <a:lnTo>
                                  <a:pt x="0" y="10284"/>
                                </a:lnTo>
                                <a:lnTo>
                                  <a:pt x="0" y="10523"/>
                                </a:lnTo>
                                <a:lnTo>
                                  <a:pt x="4" y="10534"/>
                                </a:lnTo>
                                <a:lnTo>
                                  <a:pt x="88" y="10526"/>
                                </a:lnTo>
                                <a:lnTo>
                                  <a:pt x="170" y="10522"/>
                                </a:lnTo>
                                <a:lnTo>
                                  <a:pt x="251" y="10523"/>
                                </a:lnTo>
                                <a:lnTo>
                                  <a:pt x="334" y="10529"/>
                                </a:lnTo>
                                <a:lnTo>
                                  <a:pt x="417" y="10541"/>
                                </a:lnTo>
                                <a:lnTo>
                                  <a:pt x="434" y="10534"/>
                                </a:lnTo>
                                <a:lnTo>
                                  <a:pt x="436" y="10522"/>
                                </a:lnTo>
                                <a:lnTo>
                                  <a:pt x="443" y="10484"/>
                                </a:lnTo>
                                <a:lnTo>
                                  <a:pt x="452" y="10435"/>
                                </a:lnTo>
                                <a:lnTo>
                                  <a:pt x="457" y="10386"/>
                                </a:lnTo>
                                <a:moveTo>
                                  <a:pt x="1711" y="502"/>
                                </a:moveTo>
                                <a:lnTo>
                                  <a:pt x="1710" y="474"/>
                                </a:lnTo>
                                <a:lnTo>
                                  <a:pt x="1704" y="443"/>
                                </a:lnTo>
                                <a:lnTo>
                                  <a:pt x="1690" y="413"/>
                                </a:lnTo>
                                <a:lnTo>
                                  <a:pt x="1627" y="363"/>
                                </a:lnTo>
                                <a:lnTo>
                                  <a:pt x="1575" y="307"/>
                                </a:lnTo>
                                <a:lnTo>
                                  <a:pt x="1531" y="246"/>
                                </a:lnTo>
                                <a:lnTo>
                                  <a:pt x="1493" y="181"/>
                                </a:lnTo>
                                <a:lnTo>
                                  <a:pt x="1459" y="114"/>
                                </a:lnTo>
                                <a:lnTo>
                                  <a:pt x="1435" y="86"/>
                                </a:lnTo>
                                <a:lnTo>
                                  <a:pt x="1424" y="52"/>
                                </a:lnTo>
                                <a:lnTo>
                                  <a:pt x="1413" y="20"/>
                                </a:lnTo>
                                <a:lnTo>
                                  <a:pt x="1391" y="0"/>
                                </a:lnTo>
                                <a:lnTo>
                                  <a:pt x="1334" y="55"/>
                                </a:lnTo>
                                <a:lnTo>
                                  <a:pt x="1272" y="103"/>
                                </a:lnTo>
                                <a:lnTo>
                                  <a:pt x="1206" y="147"/>
                                </a:lnTo>
                                <a:lnTo>
                                  <a:pt x="1138" y="186"/>
                                </a:lnTo>
                                <a:lnTo>
                                  <a:pt x="1069" y="221"/>
                                </a:lnTo>
                                <a:lnTo>
                                  <a:pt x="1016" y="244"/>
                                </a:lnTo>
                                <a:lnTo>
                                  <a:pt x="957" y="256"/>
                                </a:lnTo>
                                <a:lnTo>
                                  <a:pt x="908" y="279"/>
                                </a:lnTo>
                                <a:lnTo>
                                  <a:pt x="887" y="336"/>
                                </a:lnTo>
                                <a:lnTo>
                                  <a:pt x="901" y="412"/>
                                </a:lnTo>
                                <a:lnTo>
                                  <a:pt x="928" y="486"/>
                                </a:lnTo>
                                <a:lnTo>
                                  <a:pt x="965" y="555"/>
                                </a:lnTo>
                                <a:lnTo>
                                  <a:pt x="1012" y="620"/>
                                </a:lnTo>
                                <a:lnTo>
                                  <a:pt x="1066" y="678"/>
                                </a:lnTo>
                                <a:lnTo>
                                  <a:pt x="1127" y="729"/>
                                </a:lnTo>
                                <a:lnTo>
                                  <a:pt x="1193" y="772"/>
                                </a:lnTo>
                                <a:lnTo>
                                  <a:pt x="1206" y="795"/>
                                </a:lnTo>
                                <a:lnTo>
                                  <a:pt x="1226" y="813"/>
                                </a:lnTo>
                                <a:lnTo>
                                  <a:pt x="1251" y="830"/>
                                </a:lnTo>
                                <a:lnTo>
                                  <a:pt x="1277" y="846"/>
                                </a:lnTo>
                                <a:lnTo>
                                  <a:pt x="1348" y="817"/>
                                </a:lnTo>
                                <a:lnTo>
                                  <a:pt x="1419" y="783"/>
                                </a:lnTo>
                                <a:lnTo>
                                  <a:pt x="1487" y="745"/>
                                </a:lnTo>
                                <a:lnTo>
                                  <a:pt x="1552" y="700"/>
                                </a:lnTo>
                                <a:lnTo>
                                  <a:pt x="1611" y="650"/>
                                </a:lnTo>
                                <a:lnTo>
                                  <a:pt x="1664" y="592"/>
                                </a:lnTo>
                                <a:lnTo>
                                  <a:pt x="1707" y="527"/>
                                </a:lnTo>
                                <a:lnTo>
                                  <a:pt x="1711" y="502"/>
                                </a:lnTo>
                              </a:path>
                            </a:pathLst>
                          </a:custGeom>
                          <a:solidFill>
                            <a:srgbClr val="CCCC5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3846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1074" y="3846"/>
                            <a:ext cx="4311" cy="311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3846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1074" y="4138"/>
                            <a:ext cx="4311" cy="273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413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413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2" y="2857"/>
                            <a:ext cx="294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" name="Rectangle 61"/>
                        <wps:cNvSpPr>
                          <a:spLocks noChangeArrowheads="1"/>
                        </wps:cNvSpPr>
                        <wps:spPr bwMode="auto">
                          <a:xfrm>
                            <a:off x="1074" y="2857"/>
                            <a:ext cx="9797" cy="311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2857"/>
                            <a:ext cx="294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1074" y="3149"/>
                            <a:ext cx="9797" cy="273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3149"/>
                            <a:ext cx="294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2" y="3149"/>
                            <a:ext cx="294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1" y="3846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" name="Rectangle 55"/>
                        <wps:cNvSpPr>
                          <a:spLocks noChangeArrowheads="1"/>
                        </wps:cNvSpPr>
                        <wps:spPr bwMode="auto">
                          <a:xfrm>
                            <a:off x="6530" y="3846"/>
                            <a:ext cx="4311" cy="311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4" y="3846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6530" y="4138"/>
                            <a:ext cx="4311" cy="273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4" y="413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1" y="413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4865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1074" y="4865"/>
                            <a:ext cx="4311" cy="311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4865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74" y="5158"/>
                            <a:ext cx="4311" cy="273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515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515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1" y="4865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Rectangle 43"/>
                        <wps:cNvSpPr>
                          <a:spLocks noChangeArrowheads="1"/>
                        </wps:cNvSpPr>
                        <wps:spPr bwMode="auto">
                          <a:xfrm>
                            <a:off x="6530" y="4865"/>
                            <a:ext cx="4311" cy="311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4" y="4865"/>
                            <a:ext cx="295" cy="3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6530" y="5158"/>
                            <a:ext cx="4311" cy="273"/>
                          </a:xfrm>
                          <a:prstGeom prst="rect">
                            <a:avLst/>
                          </a:pr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4" y="515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1" y="5158"/>
                            <a:ext cx="295" cy="27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2" y="5885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3" name="Freeform 37"/>
                        <wps:cNvSpPr>
                          <a:spLocks/>
                        </wps:cNvSpPr>
                        <wps:spPr bwMode="auto">
                          <a:xfrm>
                            <a:off x="850" y="5885"/>
                            <a:ext cx="10316" cy="1194"/>
                          </a:xfrm>
                          <a:custGeom>
                            <a:avLst/>
                            <a:gdLst>
                              <a:gd name="T0" fmla="+- 0 11166 850"/>
                              <a:gd name="T1" fmla="*/ T0 w 10316"/>
                              <a:gd name="T2" fmla="+- 0 6148 5885"/>
                              <a:gd name="T3" fmla="*/ 6148 h 1194"/>
                              <a:gd name="T4" fmla="+- 0 10871 850"/>
                              <a:gd name="T5" fmla="*/ T4 w 10316"/>
                              <a:gd name="T6" fmla="+- 0 6148 5885"/>
                              <a:gd name="T7" fmla="*/ 6148 h 1194"/>
                              <a:gd name="T8" fmla="+- 0 10871 850"/>
                              <a:gd name="T9" fmla="*/ T8 w 10316"/>
                              <a:gd name="T10" fmla="+- 0 5885 5885"/>
                              <a:gd name="T11" fmla="*/ 5885 h 1194"/>
                              <a:gd name="T12" fmla="+- 0 1074 850"/>
                              <a:gd name="T13" fmla="*/ T12 w 10316"/>
                              <a:gd name="T14" fmla="+- 0 5885 5885"/>
                              <a:gd name="T15" fmla="*/ 5885 h 1194"/>
                              <a:gd name="T16" fmla="+- 0 1074 850"/>
                              <a:gd name="T17" fmla="*/ T16 w 10316"/>
                              <a:gd name="T18" fmla="+- 0 6148 5885"/>
                              <a:gd name="T19" fmla="*/ 6148 h 1194"/>
                              <a:gd name="T20" fmla="+- 0 850 850"/>
                              <a:gd name="T21" fmla="*/ T20 w 10316"/>
                              <a:gd name="T22" fmla="+- 0 6148 5885"/>
                              <a:gd name="T23" fmla="*/ 6148 h 1194"/>
                              <a:gd name="T24" fmla="+- 0 850 850"/>
                              <a:gd name="T25" fmla="*/ T24 w 10316"/>
                              <a:gd name="T26" fmla="+- 0 7078 5885"/>
                              <a:gd name="T27" fmla="*/ 7078 h 1194"/>
                              <a:gd name="T28" fmla="+- 0 11166 850"/>
                              <a:gd name="T29" fmla="*/ T28 w 10316"/>
                              <a:gd name="T30" fmla="+- 0 7078 5885"/>
                              <a:gd name="T31" fmla="*/ 7078 h 1194"/>
                              <a:gd name="T32" fmla="+- 0 11166 850"/>
                              <a:gd name="T33" fmla="*/ T32 w 10316"/>
                              <a:gd name="T34" fmla="+- 0 6148 5885"/>
                              <a:gd name="T35" fmla="*/ 6148 h 1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316" h="1194">
                                <a:moveTo>
                                  <a:pt x="10316" y="263"/>
                                </a:moveTo>
                                <a:lnTo>
                                  <a:pt x="10021" y="263"/>
                                </a:lnTo>
                                <a:lnTo>
                                  <a:pt x="10021" y="0"/>
                                </a:lnTo>
                                <a:lnTo>
                                  <a:pt x="224" y="0"/>
                                </a:lnTo>
                                <a:lnTo>
                                  <a:pt x="224" y="263"/>
                                </a:lnTo>
                                <a:lnTo>
                                  <a:pt x="0" y="263"/>
                                </a:lnTo>
                                <a:lnTo>
                                  <a:pt x="0" y="1193"/>
                                </a:lnTo>
                                <a:lnTo>
                                  <a:pt x="10316" y="1193"/>
                                </a:lnTo>
                                <a:lnTo>
                                  <a:pt x="10316" y="26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5885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Freeform 35"/>
                        <wps:cNvSpPr>
                          <a:spLocks/>
                        </wps:cNvSpPr>
                        <wps:spPr bwMode="auto">
                          <a:xfrm>
                            <a:off x="789" y="6187"/>
                            <a:ext cx="10083" cy="1118"/>
                          </a:xfrm>
                          <a:custGeom>
                            <a:avLst/>
                            <a:gdLst>
                              <a:gd name="T0" fmla="+- 0 10871 789"/>
                              <a:gd name="T1" fmla="*/ T0 w 10083"/>
                              <a:gd name="T2" fmla="+- 0 7030 6187"/>
                              <a:gd name="T3" fmla="*/ 7030 h 1118"/>
                              <a:gd name="T4" fmla="+- 0 1083 789"/>
                              <a:gd name="T5" fmla="*/ T4 w 10083"/>
                              <a:gd name="T6" fmla="+- 0 7030 6187"/>
                              <a:gd name="T7" fmla="*/ 7030 h 1118"/>
                              <a:gd name="T8" fmla="+- 0 1083 789"/>
                              <a:gd name="T9" fmla="*/ T8 w 10083"/>
                              <a:gd name="T10" fmla="+- 0 6187 6187"/>
                              <a:gd name="T11" fmla="*/ 6187 h 1118"/>
                              <a:gd name="T12" fmla="+- 0 789 789"/>
                              <a:gd name="T13" fmla="*/ T12 w 10083"/>
                              <a:gd name="T14" fmla="+- 0 6187 6187"/>
                              <a:gd name="T15" fmla="*/ 6187 h 1118"/>
                              <a:gd name="T16" fmla="+- 0 789 789"/>
                              <a:gd name="T17" fmla="*/ T16 w 10083"/>
                              <a:gd name="T18" fmla="+- 0 7040 6187"/>
                              <a:gd name="T19" fmla="*/ 7040 h 1118"/>
                              <a:gd name="T20" fmla="+- 0 1074 789"/>
                              <a:gd name="T21" fmla="*/ T20 w 10083"/>
                              <a:gd name="T22" fmla="+- 0 7040 6187"/>
                              <a:gd name="T23" fmla="*/ 7040 h 1118"/>
                              <a:gd name="T24" fmla="+- 0 1074 789"/>
                              <a:gd name="T25" fmla="*/ T24 w 10083"/>
                              <a:gd name="T26" fmla="+- 0 7304 6187"/>
                              <a:gd name="T27" fmla="*/ 7304 h 1118"/>
                              <a:gd name="T28" fmla="+- 0 10871 789"/>
                              <a:gd name="T29" fmla="*/ T28 w 10083"/>
                              <a:gd name="T30" fmla="+- 0 7304 6187"/>
                              <a:gd name="T31" fmla="*/ 7304 h 1118"/>
                              <a:gd name="T32" fmla="+- 0 10871 789"/>
                              <a:gd name="T33" fmla="*/ T32 w 10083"/>
                              <a:gd name="T34" fmla="+- 0 7030 6187"/>
                              <a:gd name="T35" fmla="*/ 7030 h 1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083" h="1118">
                                <a:moveTo>
                                  <a:pt x="10082" y="843"/>
                                </a:moveTo>
                                <a:lnTo>
                                  <a:pt x="294" y="843"/>
                                </a:lnTo>
                                <a:lnTo>
                                  <a:pt x="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3"/>
                                </a:lnTo>
                                <a:lnTo>
                                  <a:pt x="285" y="853"/>
                                </a:lnTo>
                                <a:lnTo>
                                  <a:pt x="285" y="1117"/>
                                </a:lnTo>
                                <a:lnTo>
                                  <a:pt x="10082" y="1117"/>
                                </a:lnTo>
                                <a:lnTo>
                                  <a:pt x="10082" y="84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89" y="7030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62" y="7030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2" y="7743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Freeform 31"/>
                        <wps:cNvSpPr>
                          <a:spLocks/>
                        </wps:cNvSpPr>
                        <wps:spPr bwMode="auto">
                          <a:xfrm>
                            <a:off x="820" y="7743"/>
                            <a:ext cx="10316" cy="1194"/>
                          </a:xfrm>
                          <a:custGeom>
                            <a:avLst/>
                            <a:gdLst>
                              <a:gd name="T0" fmla="+- 0 11136 820"/>
                              <a:gd name="T1" fmla="*/ T0 w 10316"/>
                              <a:gd name="T2" fmla="+- 0 8007 7743"/>
                              <a:gd name="T3" fmla="*/ 8007 h 1194"/>
                              <a:gd name="T4" fmla="+- 0 10841 820"/>
                              <a:gd name="T5" fmla="*/ T4 w 10316"/>
                              <a:gd name="T6" fmla="+- 0 8007 7743"/>
                              <a:gd name="T7" fmla="*/ 8007 h 1194"/>
                              <a:gd name="T8" fmla="+- 0 10841 820"/>
                              <a:gd name="T9" fmla="*/ T8 w 10316"/>
                              <a:gd name="T10" fmla="+- 0 7743 7743"/>
                              <a:gd name="T11" fmla="*/ 7743 h 1194"/>
                              <a:gd name="T12" fmla="+- 0 1044 820"/>
                              <a:gd name="T13" fmla="*/ T12 w 10316"/>
                              <a:gd name="T14" fmla="+- 0 7743 7743"/>
                              <a:gd name="T15" fmla="*/ 7743 h 1194"/>
                              <a:gd name="T16" fmla="+- 0 1044 820"/>
                              <a:gd name="T17" fmla="*/ T16 w 10316"/>
                              <a:gd name="T18" fmla="+- 0 8007 7743"/>
                              <a:gd name="T19" fmla="*/ 8007 h 1194"/>
                              <a:gd name="T20" fmla="+- 0 820 820"/>
                              <a:gd name="T21" fmla="*/ T20 w 10316"/>
                              <a:gd name="T22" fmla="+- 0 8007 7743"/>
                              <a:gd name="T23" fmla="*/ 8007 h 1194"/>
                              <a:gd name="T24" fmla="+- 0 820 820"/>
                              <a:gd name="T25" fmla="*/ T24 w 10316"/>
                              <a:gd name="T26" fmla="+- 0 8937 7743"/>
                              <a:gd name="T27" fmla="*/ 8937 h 1194"/>
                              <a:gd name="T28" fmla="+- 0 11136 820"/>
                              <a:gd name="T29" fmla="*/ T28 w 10316"/>
                              <a:gd name="T30" fmla="+- 0 8937 7743"/>
                              <a:gd name="T31" fmla="*/ 8937 h 1194"/>
                              <a:gd name="T32" fmla="+- 0 11136 820"/>
                              <a:gd name="T33" fmla="*/ T32 w 10316"/>
                              <a:gd name="T34" fmla="+- 0 8007 7743"/>
                              <a:gd name="T35" fmla="*/ 8007 h 1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316" h="1194">
                                <a:moveTo>
                                  <a:pt x="10316" y="264"/>
                                </a:moveTo>
                                <a:lnTo>
                                  <a:pt x="10021" y="264"/>
                                </a:lnTo>
                                <a:lnTo>
                                  <a:pt x="10021" y="0"/>
                                </a:lnTo>
                                <a:lnTo>
                                  <a:pt x="224" y="0"/>
                                </a:lnTo>
                                <a:lnTo>
                                  <a:pt x="224" y="264"/>
                                </a:lnTo>
                                <a:lnTo>
                                  <a:pt x="0" y="264"/>
                                </a:lnTo>
                                <a:lnTo>
                                  <a:pt x="0" y="1194"/>
                                </a:lnTo>
                                <a:lnTo>
                                  <a:pt x="10316" y="1194"/>
                                </a:lnTo>
                                <a:lnTo>
                                  <a:pt x="10316" y="264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" y="7743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" name="Freeform 29"/>
                        <wps:cNvSpPr>
                          <a:spLocks/>
                        </wps:cNvSpPr>
                        <wps:spPr bwMode="auto">
                          <a:xfrm>
                            <a:off x="759" y="8046"/>
                            <a:ext cx="10083" cy="1118"/>
                          </a:xfrm>
                          <a:custGeom>
                            <a:avLst/>
                            <a:gdLst>
                              <a:gd name="T0" fmla="+- 0 10841 759"/>
                              <a:gd name="T1" fmla="*/ T0 w 10083"/>
                              <a:gd name="T2" fmla="+- 0 8889 8046"/>
                              <a:gd name="T3" fmla="*/ 8889 h 1118"/>
                              <a:gd name="T4" fmla="+- 0 1053 759"/>
                              <a:gd name="T5" fmla="*/ T4 w 10083"/>
                              <a:gd name="T6" fmla="+- 0 8889 8046"/>
                              <a:gd name="T7" fmla="*/ 8889 h 1118"/>
                              <a:gd name="T8" fmla="+- 0 1053 759"/>
                              <a:gd name="T9" fmla="*/ T8 w 10083"/>
                              <a:gd name="T10" fmla="+- 0 8046 8046"/>
                              <a:gd name="T11" fmla="*/ 8046 h 1118"/>
                              <a:gd name="T12" fmla="+- 0 759 759"/>
                              <a:gd name="T13" fmla="*/ T12 w 10083"/>
                              <a:gd name="T14" fmla="+- 0 8046 8046"/>
                              <a:gd name="T15" fmla="*/ 8046 h 1118"/>
                              <a:gd name="T16" fmla="+- 0 759 759"/>
                              <a:gd name="T17" fmla="*/ T16 w 10083"/>
                              <a:gd name="T18" fmla="+- 0 8898 8046"/>
                              <a:gd name="T19" fmla="*/ 8898 h 1118"/>
                              <a:gd name="T20" fmla="+- 0 1044 759"/>
                              <a:gd name="T21" fmla="*/ T20 w 10083"/>
                              <a:gd name="T22" fmla="+- 0 8898 8046"/>
                              <a:gd name="T23" fmla="*/ 8898 h 1118"/>
                              <a:gd name="T24" fmla="+- 0 1044 759"/>
                              <a:gd name="T25" fmla="*/ T24 w 10083"/>
                              <a:gd name="T26" fmla="+- 0 9163 8046"/>
                              <a:gd name="T27" fmla="*/ 9163 h 1118"/>
                              <a:gd name="T28" fmla="+- 0 10841 759"/>
                              <a:gd name="T29" fmla="*/ T28 w 10083"/>
                              <a:gd name="T30" fmla="+- 0 9163 8046"/>
                              <a:gd name="T31" fmla="*/ 9163 h 1118"/>
                              <a:gd name="T32" fmla="+- 0 10841 759"/>
                              <a:gd name="T33" fmla="*/ T32 w 10083"/>
                              <a:gd name="T34" fmla="+- 0 8889 8046"/>
                              <a:gd name="T35" fmla="*/ 8889 h 1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083" h="1118">
                                <a:moveTo>
                                  <a:pt x="10082" y="843"/>
                                </a:moveTo>
                                <a:lnTo>
                                  <a:pt x="294" y="843"/>
                                </a:lnTo>
                                <a:lnTo>
                                  <a:pt x="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2"/>
                                </a:lnTo>
                                <a:lnTo>
                                  <a:pt x="285" y="852"/>
                                </a:lnTo>
                                <a:lnTo>
                                  <a:pt x="285" y="1117"/>
                                </a:lnTo>
                                <a:lnTo>
                                  <a:pt x="10082" y="1117"/>
                                </a:lnTo>
                                <a:lnTo>
                                  <a:pt x="10082" y="84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" y="8889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2" y="8889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2" y="9571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" name="Freeform 25"/>
                        <wps:cNvSpPr>
                          <a:spLocks/>
                        </wps:cNvSpPr>
                        <wps:spPr bwMode="auto">
                          <a:xfrm>
                            <a:off x="820" y="9571"/>
                            <a:ext cx="10316" cy="1194"/>
                          </a:xfrm>
                          <a:custGeom>
                            <a:avLst/>
                            <a:gdLst>
                              <a:gd name="T0" fmla="+- 0 11136 820"/>
                              <a:gd name="T1" fmla="*/ T0 w 10316"/>
                              <a:gd name="T2" fmla="+- 0 9835 9571"/>
                              <a:gd name="T3" fmla="*/ 9835 h 1194"/>
                              <a:gd name="T4" fmla="+- 0 10841 820"/>
                              <a:gd name="T5" fmla="*/ T4 w 10316"/>
                              <a:gd name="T6" fmla="+- 0 9835 9571"/>
                              <a:gd name="T7" fmla="*/ 9835 h 1194"/>
                              <a:gd name="T8" fmla="+- 0 10841 820"/>
                              <a:gd name="T9" fmla="*/ T8 w 10316"/>
                              <a:gd name="T10" fmla="+- 0 9571 9571"/>
                              <a:gd name="T11" fmla="*/ 9571 h 1194"/>
                              <a:gd name="T12" fmla="+- 0 1044 820"/>
                              <a:gd name="T13" fmla="*/ T12 w 10316"/>
                              <a:gd name="T14" fmla="+- 0 9571 9571"/>
                              <a:gd name="T15" fmla="*/ 9571 h 1194"/>
                              <a:gd name="T16" fmla="+- 0 1044 820"/>
                              <a:gd name="T17" fmla="*/ T16 w 10316"/>
                              <a:gd name="T18" fmla="+- 0 9835 9571"/>
                              <a:gd name="T19" fmla="*/ 9835 h 1194"/>
                              <a:gd name="T20" fmla="+- 0 820 820"/>
                              <a:gd name="T21" fmla="*/ T20 w 10316"/>
                              <a:gd name="T22" fmla="+- 0 9835 9571"/>
                              <a:gd name="T23" fmla="*/ 9835 h 1194"/>
                              <a:gd name="T24" fmla="+- 0 820 820"/>
                              <a:gd name="T25" fmla="*/ T24 w 10316"/>
                              <a:gd name="T26" fmla="+- 0 10765 9571"/>
                              <a:gd name="T27" fmla="*/ 10765 h 1194"/>
                              <a:gd name="T28" fmla="+- 0 11136 820"/>
                              <a:gd name="T29" fmla="*/ T28 w 10316"/>
                              <a:gd name="T30" fmla="+- 0 10765 9571"/>
                              <a:gd name="T31" fmla="*/ 10765 h 1194"/>
                              <a:gd name="T32" fmla="+- 0 11136 820"/>
                              <a:gd name="T33" fmla="*/ T32 w 10316"/>
                              <a:gd name="T34" fmla="+- 0 9835 9571"/>
                              <a:gd name="T35" fmla="*/ 9835 h 1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316" h="1194">
                                <a:moveTo>
                                  <a:pt x="10316" y="264"/>
                                </a:moveTo>
                                <a:lnTo>
                                  <a:pt x="10021" y="264"/>
                                </a:lnTo>
                                <a:lnTo>
                                  <a:pt x="10021" y="0"/>
                                </a:lnTo>
                                <a:lnTo>
                                  <a:pt x="224" y="0"/>
                                </a:lnTo>
                                <a:lnTo>
                                  <a:pt x="224" y="264"/>
                                </a:lnTo>
                                <a:lnTo>
                                  <a:pt x="0" y="264"/>
                                </a:lnTo>
                                <a:lnTo>
                                  <a:pt x="0" y="1194"/>
                                </a:lnTo>
                                <a:lnTo>
                                  <a:pt x="10316" y="1194"/>
                                </a:lnTo>
                                <a:lnTo>
                                  <a:pt x="10316" y="264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" y="9571"/>
                            <a:ext cx="294" cy="3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" name="Freeform 23"/>
                        <wps:cNvSpPr>
                          <a:spLocks/>
                        </wps:cNvSpPr>
                        <wps:spPr bwMode="auto">
                          <a:xfrm>
                            <a:off x="759" y="9874"/>
                            <a:ext cx="10083" cy="1118"/>
                          </a:xfrm>
                          <a:custGeom>
                            <a:avLst/>
                            <a:gdLst>
                              <a:gd name="T0" fmla="+- 0 10841 759"/>
                              <a:gd name="T1" fmla="*/ T0 w 10083"/>
                              <a:gd name="T2" fmla="+- 0 10717 9874"/>
                              <a:gd name="T3" fmla="*/ 10717 h 1118"/>
                              <a:gd name="T4" fmla="+- 0 1053 759"/>
                              <a:gd name="T5" fmla="*/ T4 w 10083"/>
                              <a:gd name="T6" fmla="+- 0 10717 9874"/>
                              <a:gd name="T7" fmla="*/ 10717 h 1118"/>
                              <a:gd name="T8" fmla="+- 0 1053 759"/>
                              <a:gd name="T9" fmla="*/ T8 w 10083"/>
                              <a:gd name="T10" fmla="+- 0 9874 9874"/>
                              <a:gd name="T11" fmla="*/ 9874 h 1118"/>
                              <a:gd name="T12" fmla="+- 0 759 759"/>
                              <a:gd name="T13" fmla="*/ T12 w 10083"/>
                              <a:gd name="T14" fmla="+- 0 9874 9874"/>
                              <a:gd name="T15" fmla="*/ 9874 h 1118"/>
                              <a:gd name="T16" fmla="+- 0 759 759"/>
                              <a:gd name="T17" fmla="*/ T16 w 10083"/>
                              <a:gd name="T18" fmla="+- 0 10726 9874"/>
                              <a:gd name="T19" fmla="*/ 10726 h 1118"/>
                              <a:gd name="T20" fmla="+- 0 1044 759"/>
                              <a:gd name="T21" fmla="*/ T20 w 10083"/>
                              <a:gd name="T22" fmla="+- 0 10726 9874"/>
                              <a:gd name="T23" fmla="*/ 10726 h 1118"/>
                              <a:gd name="T24" fmla="+- 0 1044 759"/>
                              <a:gd name="T25" fmla="*/ T24 w 10083"/>
                              <a:gd name="T26" fmla="+- 0 10991 9874"/>
                              <a:gd name="T27" fmla="*/ 10991 h 1118"/>
                              <a:gd name="T28" fmla="+- 0 10841 759"/>
                              <a:gd name="T29" fmla="*/ T28 w 10083"/>
                              <a:gd name="T30" fmla="+- 0 10991 9874"/>
                              <a:gd name="T31" fmla="*/ 10991 h 1118"/>
                              <a:gd name="T32" fmla="+- 0 10841 759"/>
                              <a:gd name="T33" fmla="*/ T32 w 10083"/>
                              <a:gd name="T34" fmla="+- 0 10717 9874"/>
                              <a:gd name="T35" fmla="*/ 10717 h 1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083" h="1118">
                                <a:moveTo>
                                  <a:pt x="10082" y="843"/>
                                </a:moveTo>
                                <a:lnTo>
                                  <a:pt x="294" y="843"/>
                                </a:lnTo>
                                <a:lnTo>
                                  <a:pt x="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2"/>
                                </a:lnTo>
                                <a:lnTo>
                                  <a:pt x="285" y="852"/>
                                </a:lnTo>
                                <a:lnTo>
                                  <a:pt x="285" y="1117"/>
                                </a:lnTo>
                                <a:lnTo>
                                  <a:pt x="10082" y="1117"/>
                                </a:lnTo>
                                <a:lnTo>
                                  <a:pt x="10082" y="84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9" y="10717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32" y="10717"/>
                            <a:ext cx="294" cy="27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17" y="11370"/>
                            <a:ext cx="294" cy="3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" name="Freeform 19"/>
                        <wps:cNvSpPr>
                          <a:spLocks/>
                        </wps:cNvSpPr>
                        <wps:spPr bwMode="auto">
                          <a:xfrm>
                            <a:off x="6355" y="11370"/>
                            <a:ext cx="4757" cy="4750"/>
                          </a:xfrm>
                          <a:custGeom>
                            <a:avLst/>
                            <a:gdLst>
                              <a:gd name="T0" fmla="+- 0 11111 6355"/>
                              <a:gd name="T1" fmla="*/ T0 w 4757"/>
                              <a:gd name="T2" fmla="+- 0 11674 11370"/>
                              <a:gd name="T3" fmla="*/ 11674 h 4750"/>
                              <a:gd name="T4" fmla="+- 0 11026 6355"/>
                              <a:gd name="T5" fmla="*/ T4 w 4757"/>
                              <a:gd name="T6" fmla="+- 0 11674 11370"/>
                              <a:gd name="T7" fmla="*/ 11674 h 4750"/>
                              <a:gd name="T8" fmla="+- 0 11026 6355"/>
                              <a:gd name="T9" fmla="*/ T8 w 4757"/>
                              <a:gd name="T10" fmla="+- 0 11480 11370"/>
                              <a:gd name="T11" fmla="*/ 11480 h 4750"/>
                              <a:gd name="T12" fmla="+- 0 10826 6355"/>
                              <a:gd name="T13" fmla="*/ T12 w 4757"/>
                              <a:gd name="T14" fmla="+- 0 11480 11370"/>
                              <a:gd name="T15" fmla="*/ 11480 h 4750"/>
                              <a:gd name="T16" fmla="+- 0 10826 6355"/>
                              <a:gd name="T17" fmla="*/ T16 w 4757"/>
                              <a:gd name="T18" fmla="+- 0 11370 11370"/>
                              <a:gd name="T19" fmla="*/ 11370 h 4750"/>
                              <a:gd name="T20" fmla="+- 0 6454 6355"/>
                              <a:gd name="T21" fmla="*/ T20 w 4757"/>
                              <a:gd name="T22" fmla="+- 0 11370 11370"/>
                              <a:gd name="T23" fmla="*/ 11370 h 4750"/>
                              <a:gd name="T24" fmla="+- 0 6454 6355"/>
                              <a:gd name="T25" fmla="*/ T24 w 4757"/>
                              <a:gd name="T26" fmla="+- 0 11480 11370"/>
                              <a:gd name="T27" fmla="*/ 11480 h 4750"/>
                              <a:gd name="T28" fmla="+- 0 6355 6355"/>
                              <a:gd name="T29" fmla="*/ T28 w 4757"/>
                              <a:gd name="T30" fmla="+- 0 11480 11370"/>
                              <a:gd name="T31" fmla="*/ 11480 h 4750"/>
                              <a:gd name="T32" fmla="+- 0 6355 6355"/>
                              <a:gd name="T33" fmla="*/ T32 w 4757"/>
                              <a:gd name="T34" fmla="+- 0 16120 11370"/>
                              <a:gd name="T35" fmla="*/ 16120 h 4750"/>
                              <a:gd name="T36" fmla="+- 0 11026 6355"/>
                              <a:gd name="T37" fmla="*/ T36 w 4757"/>
                              <a:gd name="T38" fmla="+- 0 16120 11370"/>
                              <a:gd name="T39" fmla="*/ 16120 h 4750"/>
                              <a:gd name="T40" fmla="+- 0 11026 6355"/>
                              <a:gd name="T41" fmla="*/ T40 w 4757"/>
                              <a:gd name="T42" fmla="+- 0 15926 11370"/>
                              <a:gd name="T43" fmla="*/ 15926 h 4750"/>
                              <a:gd name="T44" fmla="+- 0 11111 6355"/>
                              <a:gd name="T45" fmla="*/ T44 w 4757"/>
                              <a:gd name="T46" fmla="+- 0 15926 11370"/>
                              <a:gd name="T47" fmla="*/ 15926 h 4750"/>
                              <a:gd name="T48" fmla="+- 0 11111 6355"/>
                              <a:gd name="T49" fmla="*/ T48 w 4757"/>
                              <a:gd name="T50" fmla="+- 0 11674 11370"/>
                              <a:gd name="T51" fmla="*/ 11674 h 4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757" h="4750">
                                <a:moveTo>
                                  <a:pt x="4756" y="304"/>
                                </a:moveTo>
                                <a:lnTo>
                                  <a:pt x="4671" y="304"/>
                                </a:lnTo>
                                <a:lnTo>
                                  <a:pt x="4671" y="110"/>
                                </a:lnTo>
                                <a:lnTo>
                                  <a:pt x="4471" y="110"/>
                                </a:lnTo>
                                <a:lnTo>
                                  <a:pt x="4471" y="0"/>
                                </a:lnTo>
                                <a:lnTo>
                                  <a:pt x="99" y="0"/>
                                </a:lnTo>
                                <a:lnTo>
                                  <a:pt x="99" y="110"/>
                                </a:lnTo>
                                <a:lnTo>
                                  <a:pt x="0" y="110"/>
                                </a:lnTo>
                                <a:lnTo>
                                  <a:pt x="0" y="4750"/>
                                </a:lnTo>
                                <a:lnTo>
                                  <a:pt x="4671" y="4750"/>
                                </a:lnTo>
                                <a:lnTo>
                                  <a:pt x="4671" y="4556"/>
                                </a:lnTo>
                                <a:lnTo>
                                  <a:pt x="4756" y="4556"/>
                                </a:lnTo>
                                <a:lnTo>
                                  <a:pt x="4756" y="304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69" y="11370"/>
                            <a:ext cx="294" cy="3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" name="Freeform 17"/>
                        <wps:cNvSpPr>
                          <a:spLocks/>
                        </wps:cNvSpPr>
                        <wps:spPr bwMode="auto">
                          <a:xfrm>
                            <a:off x="6169" y="11674"/>
                            <a:ext cx="4657" cy="4518"/>
                          </a:xfrm>
                          <a:custGeom>
                            <a:avLst/>
                            <a:gdLst>
                              <a:gd name="T0" fmla="+- 0 10826 6169"/>
                              <a:gd name="T1" fmla="*/ T0 w 4657"/>
                              <a:gd name="T2" fmla="+- 0 15916 11674"/>
                              <a:gd name="T3" fmla="*/ 15916 h 4518"/>
                              <a:gd name="T4" fmla="+- 0 6464 6169"/>
                              <a:gd name="T5" fmla="*/ T4 w 4657"/>
                              <a:gd name="T6" fmla="+- 0 15916 11674"/>
                              <a:gd name="T7" fmla="*/ 15916 h 4518"/>
                              <a:gd name="T8" fmla="+- 0 6464 6169"/>
                              <a:gd name="T9" fmla="*/ T8 w 4657"/>
                              <a:gd name="T10" fmla="+- 0 11674 11674"/>
                              <a:gd name="T11" fmla="*/ 11674 h 4518"/>
                              <a:gd name="T12" fmla="+- 0 6169 6169"/>
                              <a:gd name="T13" fmla="*/ T12 w 4657"/>
                              <a:gd name="T14" fmla="+- 0 11674 11674"/>
                              <a:gd name="T15" fmla="*/ 11674 h 4518"/>
                              <a:gd name="T16" fmla="+- 0 6169 6169"/>
                              <a:gd name="T17" fmla="*/ T16 w 4657"/>
                              <a:gd name="T18" fmla="+- 0 15926 11674"/>
                              <a:gd name="T19" fmla="*/ 15926 h 4518"/>
                              <a:gd name="T20" fmla="+- 0 6454 6169"/>
                              <a:gd name="T21" fmla="*/ T20 w 4657"/>
                              <a:gd name="T22" fmla="+- 0 15926 11674"/>
                              <a:gd name="T23" fmla="*/ 15926 h 4518"/>
                              <a:gd name="T24" fmla="+- 0 6454 6169"/>
                              <a:gd name="T25" fmla="*/ T24 w 4657"/>
                              <a:gd name="T26" fmla="+- 0 16192 11674"/>
                              <a:gd name="T27" fmla="*/ 16192 h 4518"/>
                              <a:gd name="T28" fmla="+- 0 10826 6169"/>
                              <a:gd name="T29" fmla="*/ T28 w 4657"/>
                              <a:gd name="T30" fmla="+- 0 16192 11674"/>
                              <a:gd name="T31" fmla="*/ 16192 h 4518"/>
                              <a:gd name="T32" fmla="+- 0 10826 6169"/>
                              <a:gd name="T33" fmla="*/ T32 w 4657"/>
                              <a:gd name="T34" fmla="+- 0 15916 11674"/>
                              <a:gd name="T35" fmla="*/ 15916 h 45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657" h="4518">
                                <a:moveTo>
                                  <a:pt x="4657" y="4242"/>
                                </a:moveTo>
                                <a:lnTo>
                                  <a:pt x="295" y="4242"/>
                                </a:lnTo>
                                <a:lnTo>
                                  <a:pt x="2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52"/>
                                </a:lnTo>
                                <a:lnTo>
                                  <a:pt x="285" y="4252"/>
                                </a:lnTo>
                                <a:lnTo>
                                  <a:pt x="285" y="4518"/>
                                </a:lnTo>
                                <a:lnTo>
                                  <a:pt x="4657" y="4518"/>
                                </a:lnTo>
                                <a:lnTo>
                                  <a:pt x="4657" y="4242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69" y="15916"/>
                            <a:ext cx="294" cy="2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17" y="15916"/>
                            <a:ext cx="294" cy="2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11445"/>
                            <a:ext cx="294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" name="Freeform 13"/>
                        <wps:cNvSpPr>
                          <a:spLocks/>
                        </wps:cNvSpPr>
                        <wps:spPr bwMode="auto">
                          <a:xfrm>
                            <a:off x="914" y="11445"/>
                            <a:ext cx="4757" cy="1884"/>
                          </a:xfrm>
                          <a:custGeom>
                            <a:avLst/>
                            <a:gdLst>
                              <a:gd name="T0" fmla="+- 0 5671 914"/>
                              <a:gd name="T1" fmla="*/ T0 w 4757"/>
                              <a:gd name="T2" fmla="+- 0 11748 11445"/>
                              <a:gd name="T3" fmla="*/ 11748 h 1884"/>
                              <a:gd name="T4" fmla="+- 0 5585 914"/>
                              <a:gd name="T5" fmla="*/ T4 w 4757"/>
                              <a:gd name="T6" fmla="+- 0 11748 11445"/>
                              <a:gd name="T7" fmla="*/ 11748 h 1884"/>
                              <a:gd name="T8" fmla="+- 0 5585 914"/>
                              <a:gd name="T9" fmla="*/ T8 w 4757"/>
                              <a:gd name="T10" fmla="+- 0 11679 11445"/>
                              <a:gd name="T11" fmla="*/ 11679 h 1884"/>
                              <a:gd name="T12" fmla="+- 0 5386 914"/>
                              <a:gd name="T13" fmla="*/ T12 w 4757"/>
                              <a:gd name="T14" fmla="+- 0 11679 11445"/>
                              <a:gd name="T15" fmla="*/ 11679 h 1884"/>
                              <a:gd name="T16" fmla="+- 0 5386 914"/>
                              <a:gd name="T17" fmla="*/ T16 w 4757"/>
                              <a:gd name="T18" fmla="+- 0 11445 11445"/>
                              <a:gd name="T19" fmla="*/ 11445 h 1884"/>
                              <a:gd name="T20" fmla="+- 0 1014 914"/>
                              <a:gd name="T21" fmla="*/ T20 w 4757"/>
                              <a:gd name="T22" fmla="+- 0 11445 11445"/>
                              <a:gd name="T23" fmla="*/ 11445 h 1884"/>
                              <a:gd name="T24" fmla="+- 0 1014 914"/>
                              <a:gd name="T25" fmla="*/ T24 w 4757"/>
                              <a:gd name="T26" fmla="+- 0 11679 11445"/>
                              <a:gd name="T27" fmla="*/ 11679 h 1884"/>
                              <a:gd name="T28" fmla="+- 0 914 914"/>
                              <a:gd name="T29" fmla="*/ T28 w 4757"/>
                              <a:gd name="T30" fmla="+- 0 11679 11445"/>
                              <a:gd name="T31" fmla="*/ 11679 h 1884"/>
                              <a:gd name="T32" fmla="+- 0 914 914"/>
                              <a:gd name="T33" fmla="*/ T32 w 4757"/>
                              <a:gd name="T34" fmla="+- 0 13328 11445"/>
                              <a:gd name="T35" fmla="*/ 13328 h 1884"/>
                              <a:gd name="T36" fmla="+- 0 5585 914"/>
                              <a:gd name="T37" fmla="*/ T36 w 4757"/>
                              <a:gd name="T38" fmla="+- 0 13328 11445"/>
                              <a:gd name="T39" fmla="*/ 13328 h 1884"/>
                              <a:gd name="T40" fmla="+- 0 5585 914"/>
                              <a:gd name="T41" fmla="*/ T40 w 4757"/>
                              <a:gd name="T42" fmla="+- 0 13259 11445"/>
                              <a:gd name="T43" fmla="*/ 13259 h 1884"/>
                              <a:gd name="T44" fmla="+- 0 5671 914"/>
                              <a:gd name="T45" fmla="*/ T44 w 4757"/>
                              <a:gd name="T46" fmla="+- 0 13259 11445"/>
                              <a:gd name="T47" fmla="*/ 13259 h 1884"/>
                              <a:gd name="T48" fmla="+- 0 5671 914"/>
                              <a:gd name="T49" fmla="*/ T48 w 4757"/>
                              <a:gd name="T50" fmla="+- 0 11748 11445"/>
                              <a:gd name="T51" fmla="*/ 11748 h 18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757" h="1884">
                                <a:moveTo>
                                  <a:pt x="4757" y="303"/>
                                </a:moveTo>
                                <a:lnTo>
                                  <a:pt x="4671" y="303"/>
                                </a:lnTo>
                                <a:lnTo>
                                  <a:pt x="4671" y="234"/>
                                </a:lnTo>
                                <a:lnTo>
                                  <a:pt x="4472" y="234"/>
                                </a:lnTo>
                                <a:lnTo>
                                  <a:pt x="4472" y="0"/>
                                </a:lnTo>
                                <a:lnTo>
                                  <a:pt x="100" y="0"/>
                                </a:lnTo>
                                <a:lnTo>
                                  <a:pt x="100" y="234"/>
                                </a:lnTo>
                                <a:lnTo>
                                  <a:pt x="0" y="234"/>
                                </a:lnTo>
                                <a:lnTo>
                                  <a:pt x="0" y="1883"/>
                                </a:lnTo>
                                <a:lnTo>
                                  <a:pt x="4671" y="1883"/>
                                </a:lnTo>
                                <a:lnTo>
                                  <a:pt x="4671" y="1814"/>
                                </a:lnTo>
                                <a:lnTo>
                                  <a:pt x="4757" y="1814"/>
                                </a:lnTo>
                                <a:lnTo>
                                  <a:pt x="4757" y="30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11445"/>
                            <a:ext cx="294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" name="Freeform 11"/>
                        <wps:cNvSpPr>
                          <a:spLocks/>
                        </wps:cNvSpPr>
                        <wps:spPr bwMode="auto">
                          <a:xfrm>
                            <a:off x="729" y="11748"/>
                            <a:ext cx="4657" cy="1777"/>
                          </a:xfrm>
                          <a:custGeom>
                            <a:avLst/>
                            <a:gdLst>
                              <a:gd name="T0" fmla="+- 0 5386 729"/>
                              <a:gd name="T1" fmla="*/ T0 w 4657"/>
                              <a:gd name="T2" fmla="+- 0 13249 11748"/>
                              <a:gd name="T3" fmla="*/ 13249 h 1777"/>
                              <a:gd name="T4" fmla="+- 0 1023 729"/>
                              <a:gd name="T5" fmla="*/ T4 w 4657"/>
                              <a:gd name="T6" fmla="+- 0 13249 11748"/>
                              <a:gd name="T7" fmla="*/ 13249 h 1777"/>
                              <a:gd name="T8" fmla="+- 0 1023 729"/>
                              <a:gd name="T9" fmla="*/ T8 w 4657"/>
                              <a:gd name="T10" fmla="+- 0 11748 11748"/>
                              <a:gd name="T11" fmla="*/ 11748 h 1777"/>
                              <a:gd name="T12" fmla="+- 0 729 729"/>
                              <a:gd name="T13" fmla="*/ T12 w 4657"/>
                              <a:gd name="T14" fmla="+- 0 11748 11748"/>
                              <a:gd name="T15" fmla="*/ 11748 h 1777"/>
                              <a:gd name="T16" fmla="+- 0 729 729"/>
                              <a:gd name="T17" fmla="*/ T16 w 4657"/>
                              <a:gd name="T18" fmla="+- 0 13259 11748"/>
                              <a:gd name="T19" fmla="*/ 13259 h 1777"/>
                              <a:gd name="T20" fmla="+- 0 1014 729"/>
                              <a:gd name="T21" fmla="*/ T20 w 4657"/>
                              <a:gd name="T22" fmla="+- 0 13259 11748"/>
                              <a:gd name="T23" fmla="*/ 13259 h 1777"/>
                              <a:gd name="T24" fmla="+- 0 1014 729"/>
                              <a:gd name="T25" fmla="*/ T24 w 4657"/>
                              <a:gd name="T26" fmla="+- 0 13524 11748"/>
                              <a:gd name="T27" fmla="*/ 13524 h 1777"/>
                              <a:gd name="T28" fmla="+- 0 5386 729"/>
                              <a:gd name="T29" fmla="*/ T28 w 4657"/>
                              <a:gd name="T30" fmla="+- 0 13524 11748"/>
                              <a:gd name="T31" fmla="*/ 13524 h 1777"/>
                              <a:gd name="T32" fmla="+- 0 5386 729"/>
                              <a:gd name="T33" fmla="*/ T32 w 4657"/>
                              <a:gd name="T34" fmla="+- 0 13249 11748"/>
                              <a:gd name="T35" fmla="*/ 13249 h 17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657" h="1777">
                                <a:moveTo>
                                  <a:pt x="4657" y="1501"/>
                                </a:moveTo>
                                <a:lnTo>
                                  <a:pt x="294" y="1501"/>
                                </a:lnTo>
                                <a:lnTo>
                                  <a:pt x="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11"/>
                                </a:lnTo>
                                <a:lnTo>
                                  <a:pt x="285" y="1511"/>
                                </a:lnTo>
                                <a:lnTo>
                                  <a:pt x="285" y="1776"/>
                                </a:lnTo>
                                <a:lnTo>
                                  <a:pt x="4657" y="1776"/>
                                </a:lnTo>
                                <a:lnTo>
                                  <a:pt x="4657" y="1501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13249"/>
                            <a:ext cx="294" cy="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13249"/>
                            <a:ext cx="294" cy="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14128"/>
                            <a:ext cx="294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" name="Freeform 7"/>
                        <wps:cNvSpPr>
                          <a:spLocks/>
                        </wps:cNvSpPr>
                        <wps:spPr bwMode="auto">
                          <a:xfrm>
                            <a:off x="914" y="14128"/>
                            <a:ext cx="4757" cy="1884"/>
                          </a:xfrm>
                          <a:custGeom>
                            <a:avLst/>
                            <a:gdLst>
                              <a:gd name="T0" fmla="+- 0 5671 914"/>
                              <a:gd name="T1" fmla="*/ T0 w 4757"/>
                              <a:gd name="T2" fmla="+- 0 14431 14128"/>
                              <a:gd name="T3" fmla="*/ 14431 h 1884"/>
                              <a:gd name="T4" fmla="+- 0 5585 914"/>
                              <a:gd name="T5" fmla="*/ T4 w 4757"/>
                              <a:gd name="T6" fmla="+- 0 14431 14128"/>
                              <a:gd name="T7" fmla="*/ 14431 h 1884"/>
                              <a:gd name="T8" fmla="+- 0 5585 914"/>
                              <a:gd name="T9" fmla="*/ T8 w 4757"/>
                              <a:gd name="T10" fmla="+- 0 14362 14128"/>
                              <a:gd name="T11" fmla="*/ 14362 h 1884"/>
                              <a:gd name="T12" fmla="+- 0 5386 914"/>
                              <a:gd name="T13" fmla="*/ T12 w 4757"/>
                              <a:gd name="T14" fmla="+- 0 14362 14128"/>
                              <a:gd name="T15" fmla="*/ 14362 h 1884"/>
                              <a:gd name="T16" fmla="+- 0 5386 914"/>
                              <a:gd name="T17" fmla="*/ T16 w 4757"/>
                              <a:gd name="T18" fmla="+- 0 14128 14128"/>
                              <a:gd name="T19" fmla="*/ 14128 h 1884"/>
                              <a:gd name="T20" fmla="+- 0 1014 914"/>
                              <a:gd name="T21" fmla="*/ T20 w 4757"/>
                              <a:gd name="T22" fmla="+- 0 14128 14128"/>
                              <a:gd name="T23" fmla="*/ 14128 h 1884"/>
                              <a:gd name="T24" fmla="+- 0 1014 914"/>
                              <a:gd name="T25" fmla="*/ T24 w 4757"/>
                              <a:gd name="T26" fmla="+- 0 14362 14128"/>
                              <a:gd name="T27" fmla="*/ 14362 h 1884"/>
                              <a:gd name="T28" fmla="+- 0 914 914"/>
                              <a:gd name="T29" fmla="*/ T28 w 4757"/>
                              <a:gd name="T30" fmla="+- 0 14362 14128"/>
                              <a:gd name="T31" fmla="*/ 14362 h 1884"/>
                              <a:gd name="T32" fmla="+- 0 914 914"/>
                              <a:gd name="T33" fmla="*/ T32 w 4757"/>
                              <a:gd name="T34" fmla="+- 0 16011 14128"/>
                              <a:gd name="T35" fmla="*/ 16011 h 1884"/>
                              <a:gd name="T36" fmla="+- 0 5585 914"/>
                              <a:gd name="T37" fmla="*/ T36 w 4757"/>
                              <a:gd name="T38" fmla="+- 0 16011 14128"/>
                              <a:gd name="T39" fmla="*/ 16011 h 1884"/>
                              <a:gd name="T40" fmla="+- 0 5585 914"/>
                              <a:gd name="T41" fmla="*/ T40 w 4757"/>
                              <a:gd name="T42" fmla="+- 0 15942 14128"/>
                              <a:gd name="T43" fmla="*/ 15942 h 1884"/>
                              <a:gd name="T44" fmla="+- 0 5671 914"/>
                              <a:gd name="T45" fmla="*/ T44 w 4757"/>
                              <a:gd name="T46" fmla="+- 0 15942 14128"/>
                              <a:gd name="T47" fmla="*/ 15942 h 1884"/>
                              <a:gd name="T48" fmla="+- 0 5671 914"/>
                              <a:gd name="T49" fmla="*/ T48 w 4757"/>
                              <a:gd name="T50" fmla="+- 0 14431 14128"/>
                              <a:gd name="T51" fmla="*/ 14431 h 18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757" h="1884">
                                <a:moveTo>
                                  <a:pt x="4757" y="303"/>
                                </a:moveTo>
                                <a:lnTo>
                                  <a:pt x="4671" y="303"/>
                                </a:lnTo>
                                <a:lnTo>
                                  <a:pt x="4671" y="234"/>
                                </a:lnTo>
                                <a:lnTo>
                                  <a:pt x="4472" y="234"/>
                                </a:lnTo>
                                <a:lnTo>
                                  <a:pt x="4472" y="0"/>
                                </a:lnTo>
                                <a:lnTo>
                                  <a:pt x="100" y="0"/>
                                </a:lnTo>
                                <a:lnTo>
                                  <a:pt x="100" y="234"/>
                                </a:lnTo>
                                <a:lnTo>
                                  <a:pt x="0" y="234"/>
                                </a:lnTo>
                                <a:lnTo>
                                  <a:pt x="0" y="1883"/>
                                </a:lnTo>
                                <a:lnTo>
                                  <a:pt x="4671" y="1883"/>
                                </a:lnTo>
                                <a:lnTo>
                                  <a:pt x="4671" y="1814"/>
                                </a:lnTo>
                                <a:lnTo>
                                  <a:pt x="4757" y="1814"/>
                                </a:lnTo>
                                <a:lnTo>
                                  <a:pt x="4757" y="303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14128"/>
                            <a:ext cx="294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" name="Freeform 5"/>
                        <wps:cNvSpPr>
                          <a:spLocks/>
                        </wps:cNvSpPr>
                        <wps:spPr bwMode="auto">
                          <a:xfrm>
                            <a:off x="729" y="14431"/>
                            <a:ext cx="4657" cy="1777"/>
                          </a:xfrm>
                          <a:custGeom>
                            <a:avLst/>
                            <a:gdLst>
                              <a:gd name="T0" fmla="+- 0 5386 729"/>
                              <a:gd name="T1" fmla="*/ T0 w 4657"/>
                              <a:gd name="T2" fmla="+- 0 15932 14431"/>
                              <a:gd name="T3" fmla="*/ 15932 h 1777"/>
                              <a:gd name="T4" fmla="+- 0 1023 729"/>
                              <a:gd name="T5" fmla="*/ T4 w 4657"/>
                              <a:gd name="T6" fmla="+- 0 15932 14431"/>
                              <a:gd name="T7" fmla="*/ 15932 h 1777"/>
                              <a:gd name="T8" fmla="+- 0 1023 729"/>
                              <a:gd name="T9" fmla="*/ T8 w 4657"/>
                              <a:gd name="T10" fmla="+- 0 14431 14431"/>
                              <a:gd name="T11" fmla="*/ 14431 h 1777"/>
                              <a:gd name="T12" fmla="+- 0 729 729"/>
                              <a:gd name="T13" fmla="*/ T12 w 4657"/>
                              <a:gd name="T14" fmla="+- 0 14431 14431"/>
                              <a:gd name="T15" fmla="*/ 14431 h 1777"/>
                              <a:gd name="T16" fmla="+- 0 729 729"/>
                              <a:gd name="T17" fmla="*/ T16 w 4657"/>
                              <a:gd name="T18" fmla="+- 0 15942 14431"/>
                              <a:gd name="T19" fmla="*/ 15942 h 1777"/>
                              <a:gd name="T20" fmla="+- 0 1014 729"/>
                              <a:gd name="T21" fmla="*/ T20 w 4657"/>
                              <a:gd name="T22" fmla="+- 0 15942 14431"/>
                              <a:gd name="T23" fmla="*/ 15942 h 1777"/>
                              <a:gd name="T24" fmla="+- 0 1014 729"/>
                              <a:gd name="T25" fmla="*/ T24 w 4657"/>
                              <a:gd name="T26" fmla="+- 0 16207 14431"/>
                              <a:gd name="T27" fmla="*/ 16207 h 1777"/>
                              <a:gd name="T28" fmla="+- 0 5386 729"/>
                              <a:gd name="T29" fmla="*/ T28 w 4657"/>
                              <a:gd name="T30" fmla="+- 0 16207 14431"/>
                              <a:gd name="T31" fmla="*/ 16207 h 1777"/>
                              <a:gd name="T32" fmla="+- 0 5386 729"/>
                              <a:gd name="T33" fmla="*/ T32 w 4657"/>
                              <a:gd name="T34" fmla="+- 0 15932 14431"/>
                              <a:gd name="T35" fmla="*/ 15932 h 17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657" h="1777">
                                <a:moveTo>
                                  <a:pt x="4657" y="1501"/>
                                </a:moveTo>
                                <a:lnTo>
                                  <a:pt x="294" y="1501"/>
                                </a:lnTo>
                                <a:lnTo>
                                  <a:pt x="2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11"/>
                                </a:lnTo>
                                <a:lnTo>
                                  <a:pt x="285" y="1511"/>
                                </a:lnTo>
                                <a:lnTo>
                                  <a:pt x="285" y="1776"/>
                                </a:lnTo>
                                <a:lnTo>
                                  <a:pt x="4657" y="1776"/>
                                </a:lnTo>
                                <a:lnTo>
                                  <a:pt x="4657" y="1501"/>
                                </a:lnTo>
                              </a:path>
                            </a:pathLst>
                          </a:custGeom>
                          <a:solidFill>
                            <a:srgbClr val="EEE2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9" y="15932"/>
                            <a:ext cx="294" cy="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6" y="15932"/>
                            <a:ext cx="294" cy="2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0;margin-top:0;width:595pt;height:841.55pt;z-index:-251658240;mso-position-horizontal-relative:page;mso-position-vertical-relative:page" coordsize="11900,16831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8" o:spid="_x0000_s1027" type="#_x0000_t75" style="position:absolute;width:11900;height:1683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3k&#10;Lz/DAAAA2gAAAA8AAABkcnMvZG93bnJldi54bWxEj09rAjEUxO8Fv0N4greaVWQpq1FE0K3QHuof&#10;8PjYPDeLm5clSXX99k2h0OMwM79hFqvetuJOPjSOFUzGGQjiyumGawWn4/b1DUSIyBpbx6TgSQFW&#10;y8HLAgvtHvxF90OsRYJwKFCBibErpAyVIYth7Dri5F2dtxiT9LXUHh8Jbls5zbJcWmw4LRjsaGOo&#10;uh2+rYLy4zY7N3v9zPelv+zy9tPoUis1GvbrOYhIffwP/7XftYIp/F5JN0Auf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feQvP8MAAADaAAAADwAAAAAAAAAAAAAAAACcAgAA&#10;ZHJzL2Rvd25yZXYueG1sUEsFBgAAAAAEAAQA9wAAAIwDAAAAAA==&#10;">
                  <v:imagedata r:id="rId20" o:title=""/>
                </v:shape>
                <v:shape id="Picture 77" o:spid="_x0000_s1028" type="#_x0000_t75" style="position:absolute;left:1915;top:34;width:242;height:306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Ot&#10;QLjDAAAA2gAAAA8AAABkcnMvZG93bnJldi54bWxEj81rwkAUxO8F/4flCb3VjfEDSV1FAmIoXvw4&#10;eHxkX5O02bchuybpf98VBI/DzPyGWW8HU4uOWldZVjCdRCCIc6srLhRcL/uPFQjnkTXWlknBHznY&#10;bkZva0y07flE3dkXIkDYJaig9L5JpHR5SQbdxDbEwfu2rUEfZFtI3WIf4KaWcRQtpcGKw0KJDaUl&#10;5b/nu1Hw5dLb4RZz/HOUPFznOF9onSn1Ph52nyA8Df4VfrYzrWAGjyvhBsjNP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k61AuMMAAADaAAAADwAAAAAAAAAAAAAAAACcAgAA&#10;ZHJzL2Rvd25yZXYueG1sUEsFBgAAAAAEAAQA9wAAAIwDAAAAAA==&#10;">
                  <v:imagedata r:id="rId21" o:title=""/>
                </v:shape>
                <v:shape id="Picture 76" o:spid="_x0000_s1029" type="#_x0000_t75" style="position:absolute;left:7247;top:9524;width:4653;height:461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zj&#10;LVzCAAAA2gAAAA8AAABkcnMvZG93bnJldi54bWxEj0+LwjAUxO/CfofwhL2Ipi6iSzUtIhQWBEHr&#10;ZW+P5vUPNi/dJmr32xtB8DjMzG+YTTqYVtyod41lBfNZBIK4sLrhSsE5z6bfIJxH1thaJgX/5CBN&#10;PkYbjLW985FuJ1+JAGEXo4La+y6W0hU1GXQz2xEHr7S9QR9kX0nd4z3ATSu/omgpDTYcFmrsaFdT&#10;cTldjYJVe/3FicvLP5/Ns32VHaiMJkp9joftGoSnwb/Dr/aPVrCA55VwA2Ty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s4y1cwgAAANoAAAAPAAAAAAAAAAAAAAAAAJwCAABk&#10;cnMvZG93bnJldi54bWxQSwUGAAAAAAQABAD3AAAAiwMAAAAA&#10;">
                  <v:imagedata r:id="rId22" o:title=""/>
                </v:shape>
                <v:shape id="Freeform 75" o:spid="_x0000_s1030" style="position:absolute;left:11103;top:6842;width:406;height:595;visibility:visible;mso-wrap-style:square;v-text-anchor:top" coordsize="406,59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txVEwwAA&#10;ANoAAAAPAAAAZHJzL2Rvd25yZXYueG1sRI9BawIxFITvQv9DeEIvotkWamU1Sltq0YtQFbw+Ns9k&#10;2c3LdpPq+u+NIHgcZuYbZrboXC1O1IbSs4KXUQaCuPC6ZKNgv1sOJyBCRNZYeyYFFwqwmD/1Zphr&#10;f+ZfOm2jEQnCIUcFNsYmlzIUlhyGkW+Ik3f0rcOYZGukbvGc4K6Wr1k2lg5LTgsWG/qyVFTbf6eg&#10;2nyvvP1Zfo55XW0Ggz827+ag1HO/+5iCiNTFR/jeXmkFb3C7km6AnF8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ytxVEwwAAANoAAAAPAAAAAAAAAAAAAAAAAJcCAABkcnMvZG93&#10;bnJldi54bWxQSwUGAAAAAAQABAD1AAAAhwMAAAAA&#10;" path="m245,595l213,592,182,581,149,571,103,525,54,410,8,363,5,331,,298,1,267,15,239,73,209,104,158,122,98,145,41,189,,248,35,299,84,344,141,388,198,402,266,405,335,396,403,372,468,334,527,280,578,245,595xe" fillcolor="#cccc51" stroked="f">
                  <v:path arrowok="t" o:connecttype="custom" o:connectlocs="245,7437;213,7434;182,7423;149,7413;103,7367;54,7252;8,7205;5,7173;0,7140;1,7109;15,7081;73,7051;104,7000;122,6940;145,6883;189,6842;248,6877;299,6926;344,6983;388,7040;402,7108;405,7177;396,7245;372,7310;334,7369;280,7420;245,7437" o:connectangles="0,0,0,0,0,0,0,0,0,0,0,0,0,0,0,0,0,0,0,0,0,0,0,0,0,0,0"/>
                </v:shape>
                <v:shape id="Picture 74" o:spid="_x0000_s1031" type="#_x0000_t75" style="position:absolute;left:3485;top:1047;width:8309;height:832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ue&#10;i5XCAAAA2gAAAA8AAABkcnMvZG93bnJldi54bWxEj0FrAjEUhO+F/ofwBG81awXRrVFEEHrpoasg&#10;e3vdPDeLm5ftJl3Tf28EweMwM98wq020rRio941jBdNJBoK4crrhWsHxsH9bgPABWWPrmBT8k4fN&#10;+vVlhbl2V/6moQi1SBD2OSowIXS5lL4yZNFPXEecvLPrLYYk+1rqHq8Jblv5nmVzabHhtGCwo52h&#10;6lL8WQUHY05V3A4/v+WXleUslMtYlEqNR3H7ASJQDM/wo/2pFczhfiXdALm+A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rnouVwgAAANoAAAAPAAAAAAAAAAAAAAAAAJwCAABk&#10;cnMvZG93bnJldi54bWxQSwUGAAAAAAQABAD3AAAAiwMAAAAA&#10;">
                  <v:imagedata r:id="rId23" o:title=""/>
                </v:shape>
                <v:shape id="Picture 73" o:spid="_x0000_s1032" type="#_x0000_t75" style="position:absolute;top:12393;width:5496;height:443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Sm&#10;PTjBAAAA2gAAAA8AAABkcnMvZG93bnJldi54bWxEj0GLwjAUhO+C/yE8wcuypiuiazUtrih4XHUP&#10;e3w0z7bYvJQm2uqvN4LgcZiZb5hl2plKXKlxpWUFX6MIBHFmdcm5gr/j9vMbhPPIGivLpOBGDtKk&#10;31tirG3Le7oefC4ChF2MCgrv61hKlxVk0I1sTRy8k20M+iCbXOoG2wA3lRxH0VQaLDksFFjTuqDs&#10;fLgYBc5NJN/Pt/vH/Id2qKft5h9/lRoOutUChKfOv8Ov9k4rmMHzSrgBMnk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ISmPTjBAAAA2gAAAA8AAAAAAAAAAAAAAAAAnAIAAGRy&#10;cy9kb3ducmV2LnhtbFBLBQYAAAAABAAEAPcAAACKAwAAAAA=&#10;">
                  <v:imagedata r:id="rId24" o:title=""/>
                </v:shape>
                <v:shape id="AutoShape 72" o:spid="_x0000_s1033" style="position:absolute;left:1240;top:458;width:7158;height:8038;visibility:visible;mso-wrap-style:square;v-text-anchor:top" coordsize="7158,8038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bY5fvwAAA&#10;ANoAAAAPAAAAZHJzL2Rvd25yZXYueG1sRE/Pa8IwFL4L+x/CG+ym6SwUqUYZYwPpSbuC12fzbMua&#10;l9DEWvfXm4Ow48f3e7ObTC9GGnxnWcH7IgFBXFvdcaOg+vmer0D4gKyxt0wK7uRht32ZbTDX9sZH&#10;GsvQiBjCPkcFbQgul9LXLRn0C+uII3exg8EQ4dBIPeAthpteLpMkkwY7jg0tOvpsqf4tr0ZBEa6H&#10;4u/+dZKrJuvT4uwuVeqUenudPtYgAk3hX/x077WCuDVeiTdAbh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bY5fvwAAAANoAAAAPAAAAAAAAAAAAAAAAAJcCAABkcnMvZG93bnJl&#10;di54bWxQSwUGAAAAAAQABAD1AAAAhAMAAAAA&#10;" path="m1327,5954l1299,5877,1266,5801,1221,5739,1218,5734,1146,5682,1081,5639,1014,5602,944,5570,872,5543,798,5521,722,5505,644,5495,565,5491,484,5494,402,5502,319,5517,238,5524,166,5533,20,5557,25,5577,37,5599,53,5623,71,5648,137,5677,200,5709,263,5736,329,5749,400,5739,483,5760,563,5785,641,5811,719,5835,796,5853,1045,5853,1123,5867,1195,5892,1263,5923,1327,5954m1439,6129l1425,6085,1382,6037,1370,6024,1347,6001,1307,6024,1254,6008,1211,5972,1166,5937,1166,5936,1109,5924,1026,5935,943,5936,859,5929,776,5914,694,5893,614,5868,538,5840,502,5829,484,5823,465,5816,428,5810,390,5823,329,5814,262,5799,195,5775,135,5739,107,5730,75,5718,42,5711,10,5715,,5787,3,5856,18,5923,44,5988,48,6018,58,6050,69,6081,78,6112,116,6140,135,6180,153,6219,192,6243,205,6276,234,6289,263,6299,276,6327,302,6338,319,6331,336,6317,360,6310,421,6266,486,6230,554,6200,624,6177,697,6160,771,6148,847,6140,924,6136,1001,6135,1079,6137,1156,6140,1384,6152,1424,6135,1439,6129m4049,208l4018,140,3970,93,3910,60,3844,36,3775,18,3709,,3668,42,3621,88,3578,137,3546,191,3532,253,3545,322,3635,346,3709,366,3774,404,3838,440,3908,453,3941,390,3984,332,4024,273,4049,208m7158,7669l7135,7622,7100,7579,7066,7540,7026,7479,6968,7438,6906,7400,6857,7348,6786,7317,6715,7289,6645,7267,6573,7252,6500,7246,6423,7249,6343,7264,6274,7291,6229,7345,6195,7410,6162,7473,6101,7536,6034,7583,5967,7627,5907,7681,5976,7722,6045,7766,6112,7813,6177,7864,6242,7918,6307,7976,6370,8037,6441,8033,6514,8029,6588,8024,6662,8016,6736,8004,6809,7985,6879,7958,6946,7921,7009,7873,7156,7721,7158,7669e" fillcolor="#cccc51" stroked="f">
                  <v:path arrowok="t" o:connecttype="custom" o:connectlocs="1266,6259;1146,6140;944,6028;722,5963;484,5952;238,5982;25,6035;71,6106;263,6194;483,6218;719,6293;1123,6325;1327,6412;1382,6495;1307,6482;1166,6395;1026,6393;776,6372;538,6298;465,6274;329,6272;135,6197;42,6169;3,6314;48,6476;78,6570;153,6677;234,6747;302,6796;360,6768;554,6658;771,6606;1001,6593;1384,6610;4049,666;3910,518;3709,458;3578,595;3545,780;3774,862;3941,848;4049,666;7100,8037;6968,7896;6786,7775;6573,7710;6343,7722;6195,7868;6034,8041;5976,8180;6177,8322;6370,8495;6588,8482;6809,8443;7009,8331" o:connectangles="0,0,0,0,0,0,0,0,0,0,0,0,0,0,0,0,0,0,0,0,0,0,0,0,0,0,0,0,0,0,0,0,0,0,0,0,0,0,0,0,0,0,0,0,0,0,0,0,0,0,0,0,0,0,0"/>
                </v:shape>
                <v:shape id="Picture 71" o:spid="_x0000_s1034" type="#_x0000_t75" style="position:absolute;left:4002;top:11026;width:298;height:299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AX&#10;r4e+AAAA2gAAAA8AAABkcnMvZG93bnJldi54bWxEj00KwjAQhfeCdwgjuLOpLkSrUbQguHBj9QBD&#10;M7bVZlKaqNXTG0Fw+Xg/H2+57kwtHtS6yrKCcRSDIM6trrhQcD7tRjMQziNrrC2Tghc5WK/6vSUm&#10;2j75SI/MFyKMsEtQQel9k0jp8pIMusg2xMG72NagD7ItpG7xGcZNLSdxPJUGKw6EEhtKS8pv2d0E&#10;7iGbm2Z7SI/F3vArHV9P2+qt1HDQbRYgPHX+H/6191rBHL5Xwg2Qqw8A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EAXr4e+AAAA2gAAAA8AAAAAAAAAAAAAAAAAnAIAAGRycy9k&#10;b3ducmV2LnhtbFBLBQYAAAAABAAEAPcAAACHAwAAAAA=&#10;">
                  <v:imagedata r:id="rId25" o:title=""/>
                </v:shape>
                <v:shape id="Picture 70" o:spid="_x0000_s1035" type="#_x0000_t75" style="position:absolute;top:4261;width:4140;height:5148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Pj&#10;eYfFAAAA2wAAAA8AAABkcnMvZG93bnJldi54bWxEj0FPwkAQhe8k/IfNmHCTrWKIqSxEBKNXUBO9&#10;Tbtjt9KdLd211H/vHEi4zeS9ee+bxWrwjeqpi3VgAzfTDBRxGWzNlYH3t+fre1AxIVtsApOBP4qw&#10;Wo5HC8xtOPGO+n2qlIRwzNGAS6nNtY6lI49xGlpi0b5D5zHJ2lXadniScN/o2yyba481S4PDlp4c&#10;lYf9rzewPro+fHzOXn6+jht7V6yL7XxXGDO5Gh4fQCUa0sV8vn61gi/08osMoJf/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T43mHxQAAANsAAAAPAAAAAAAAAAAAAAAAAJwC&#10;AABkcnMvZG93bnJldi54bWxQSwUGAAAAAAQABAD3AAAAjgMAAAAA&#10;">
                  <v:imagedata r:id="rId26" o:title=""/>
                </v:shape>
                <v:shape id="AutoShape 69" o:spid="_x0000_s1036" style="position:absolute;top:2958;width:1711;height:10542;visibility:visible;mso-wrap-style:square;v-text-anchor:top" coordsize="1711,10542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8oakowAAA&#10;ANsAAAAPAAAAZHJzL2Rvd25yZXYueG1sRE9Na4NAEL0X8h+WCeRW1zRQGusmlILQq0ZojoM7cW3d&#10;WXHXaPPrs4VCb/N4n5MfF9uLK42+c6xgm6QgiBunO24V1Kfi8QWED8gae8ek4Ic8HA+rhxwz7WYu&#10;6VqFVsQQ9hkqMCEMmZS+MWTRJ24gjtzFjRZDhGMr9YhzDLe9fErTZ2mx49hgcKB3Q813NVkF/lzf&#10;CrMvh2ppw+dO1qepmL6U2qyXt1cQgZbwL/5zf+g4fwu/v8QD5OEO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D8oakowAAAANsAAAAPAAAAAAAAAAAAAAAAAJcCAABkcnMvZG93bnJl&#10;di54bWxQSwUGAAAAAAQABAD1AAAAhAMAAAAA&#10;" path="m457,10386l451,10336,419,10274,376,10218,323,10171,259,10138,212,10117,169,10087,125,10069,78,10087,49,10161,18,10236,,10284,,10523,4,10534,88,10526,170,10522,251,10523,334,10529,417,10541,434,10534,436,10522,443,10484,452,10435,457,10386m1711,502l1710,474,1704,443,1690,413,1627,363,1575,307,1531,246,1493,181,1459,114,1435,86,1424,52,1413,20,1391,,1334,55,1272,103,1206,147,1138,186,1069,221,1016,244,957,256,908,279,887,336,901,412,928,486,965,555,1012,620,1066,678,1127,729,1193,772,1206,795,1226,813,1251,830,1277,846,1348,817,1419,783,1487,745,1552,700,1611,650,1664,592,1707,527,1711,502e" fillcolor="#cccc51" stroked="f">
                  <v:path arrowok="t" o:connecttype="custom" o:connectlocs="451,13294;376,13176;259,13096;169,13045;78,13045;18,13194;0,13481;88,13484;251,13481;417,13499;436,13480;452,13393;1711,3460;1704,3401;1627,3321;1531,3204;1459,3072;1424,3010;1391,2958;1272,3061;1138,3144;1016,3202;908,3237;901,3370;965,3513;1066,3636;1193,3730;1226,3771;1277,3804;1419,3741;1552,3658;1664,3550;1711,3460" o:connectangles="0,0,0,0,0,0,0,0,0,0,0,0,0,0,0,0,0,0,0,0,0,0,0,0,0,0,0,0,0,0,0,0,0"/>
                </v:shape>
                <v:shape id="Picture 68" o:spid="_x0000_s1037" type="#_x0000_t75" style="position:absolute;left:5376;top:3846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ZE&#10;q5/DAAAA2wAAAA8AAABkcnMvZG93bnJldi54bWxET9tqwkAQfS/4D8sIvpS60ZRWU1eRgmChCKZ+&#10;wJAdk9DsbNjd5uLXdwsF3+ZwrrPZDaYRHTlfW1awmCcgiAuray4VXL4OTysQPiBrbCyTgpE87LaT&#10;hw1m2vZ8pi4PpYgh7DNUUIXQZlL6oiKDfm5b4shdrTMYInSl1A77GG4auUySF2mw5thQYUvvFRXf&#10;+Y9RYNap0bfP4WN1OeXn1+f6cUzdSanZdNi/gQg0hLv4333Ucf4S/n6JB8jtL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xkSrn8MAAADbAAAADwAAAAAAAAAAAAAAAACcAgAA&#10;ZHJzL2Rvd25yZXYueG1sUEsFBgAAAAAEAAQA9wAAAIwDAAAAAA==&#10;">
                  <v:imagedata r:id="rId27" o:title=""/>
                </v:shape>
                <v:rect id="Rectangle 67" o:spid="_x0000_s1038" style="position:absolute;left:1074;top:3846;width:4311;height:31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OXyGwwAA&#10;ANsAAAAPAAAAZHJzL2Rvd25yZXYueG1sRE9LawIxEL4X+h/CFLyIZq0gZTWKFCpFPKj1wd6GZNzd&#10;djNZNlHXf28Eobf5+J4zmbW2EhdqfOlYwaCfgCDWzpScK9j9fPU+QPiAbLByTApu5GE2fX2ZYGrc&#10;lTd02YZcxBD2KSooQqhTKb0uyKLvu5o4cifXWAwRNrk0DV5juK3ke5KMpMWSY0OBNX0WpP+2Z6vg&#10;d63DLTMuO566++Gynq8Oi0wr1Xlr52MQgdrwL366v02cP4THL/EAOb0D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yOXyGwwAAANsAAAAPAAAAAAAAAAAAAAAAAJcCAABkcnMvZG93&#10;bnJldi54bWxQSwUGAAAAAAQABAD1AAAAhwMAAAAA&#10;" fillcolor="#eee2c1" stroked="f"/>
                <v:shape id="Picture 66" o:spid="_x0000_s1039" type="#_x0000_t75" style="position:absolute;left:789;top:3846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O7&#10;a+HBAAAA2wAAAA8AAABkcnMvZG93bnJldi54bWxET0uLwjAQvgv7H8IseNN0FxWpprJbEPfgxQfi&#10;cWjGPmwmpYna9dcbQfA2H99z5ovO1OJKrSstK/gaRiCIM6tLzhXsd8vBFITzyBpry6Tgnxwsko/e&#10;HGNtb7yh69bnIoSwi1FB4X0TS+myggy6oW2IA3eyrUEfYJtL3eIthJtafkfRRBosOTQU2FBaUHbe&#10;XoyCyI7XJO+HZbaq0rQ+etf8Vmul+p/dzwyEp86/xS/3nw7zR/D8JRwgkwc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JO7a+HBAAAA2wAAAA8AAAAAAAAAAAAAAAAAnAIAAGRy&#10;cy9kb3ducmV2LnhtbFBLBQYAAAAABAAEAPcAAACKAwAAAAA=&#10;">
                  <v:imagedata r:id="rId28" o:title=""/>
                </v:shape>
                <v:rect id="Rectangle 65" o:spid="_x0000_s1040" style="position:absolute;left:1074;top:4138;width:4311;height:27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nEFpxAAA&#10;ANsAAAAPAAAAZHJzL2Rvd25yZXYueG1sRE9La8JAEL4L/odlBC9iNiotkrqKCC1FeqiPtuQ27I5J&#10;NDsbsluN/75bKPQ2H99zFqvO1uJKra8cK5gkKQhi7UzFhYLj4Xk8B+EDssHaMSm4k4fVst9bYGbc&#10;jXd03YdCxBD2GSooQ2gyKb0uyaJPXEMcuZNrLYYI20KaFm8x3NZymqaP0mLFsaHEhjYl6cv+2yo4&#10;v+twz43Lv06jj9m2Wb99vuRaqeGgWz+BCNSFf/Gf+9XE+Q/w+0s8QC5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EpxBacQAAADbAAAADwAAAAAAAAAAAAAAAACXAgAAZHJzL2Rv&#10;d25yZXYueG1sUEsFBgAAAAAEAAQA9QAAAIgDAAAAAA==&#10;" fillcolor="#eee2c1" stroked="f"/>
                <v:shape id="Picture 64" o:spid="_x0000_s1041" type="#_x0000_t75" style="position:absolute;left:789;top:413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2d&#10;jGbCAAAA2wAAAA8AAABkcnMvZG93bnJldi54bWxET99rwjAQfhf2P4Qb+CKaKkxGNcpwCIqbYCfo&#10;49GcbbG51CRq998vA8G3+/h+3nTemlrcyPnKsoLhIAFBnFtdcaFg/7Psv4PwAVljbZkU/JKH+eyl&#10;M8VU2zvv6JaFQsQQ9ikqKENoUil9XpJBP7ANceRO1hkMEbpCaof3GG5qOUqSsTRYcWwosaFFSfk5&#10;uxoFi+PncNl7q9a45q/L92GTHbYuU6r72n5MQARqw1P8cK90nD+G/1/iAXL2B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9nYxmwgAAANsAAAAPAAAAAAAAAAAAAAAAAJwCAABk&#10;cnMvZG93bnJldi54bWxQSwUGAAAAAAQABAD3AAAAiwMAAAAA&#10;">
                  <v:imagedata r:id="rId29" o:title=""/>
                </v:shape>
                <v:shape id="Picture 63" o:spid="_x0000_s1042" type="#_x0000_t75" style="position:absolute;left:5376;top:413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Zl&#10;43vAAAAA2wAAAA8AAABkcnMvZG93bnJldi54bWxETz1vwjAQ3Sv1P1iHxFYcOtAqxaCQgmBNWnU+&#10;2UcSEZ/T2CTh39dISN3u6X3eejvZVgzU+8axguUiAUGsnWm4UvD9dXh5B+EDssHWMSm4kYft5vlp&#10;jalxIxc0lKESMYR9igrqELpUSq9rsugXriOO3Nn1FkOEfSVNj2MMt618TZKVtNhwbKixo7wmfSmv&#10;VoEdpL7o/edulRf+59T9ZsfEjkrNZ1P2ASLQFP7FD/fJxPlvcP8lHiA3fw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BmXje8AAAADbAAAADwAAAAAAAAAAAAAAAACcAgAAZHJz&#10;L2Rvd25yZXYueG1sUEsFBgAAAAAEAAQA9wAAAIkDAAAAAA==&#10;">
                  <v:imagedata r:id="rId30" o:title=""/>
                </v:shape>
                <v:shape id="Picture 62" o:spid="_x0000_s1043" type="#_x0000_t75" style="position:absolute;left:10862;top:2857;width:294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es&#10;nHXFAAAA2wAAAA8AAABkcnMvZG93bnJldi54bWxEj9FqwkAQRd8L/sMyQl9K3ahFbeoqIhQqFMHo&#10;BwzZaRLMzobdVWO/3nko9G2Ge+feM8t171p1pRAbzwbGowwUceltw5WB0/HzdQEqJmSLrWcycKcI&#10;69XgaYm59Tc+0LVIlZIQjjkaqFPqcq1jWZPDOPIdsWg/PjhMsoZK24A3CXetnmTZTDtsWBpq7Ghb&#10;U3kuLs6Ae586+/vd7xanfXGYvzUv92nYG/M87DcfoBL16d/8d/1lBV9g5RcZQK8e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CnrJx1xQAAANsAAAAPAAAAAAAAAAAAAAAAAJwC&#10;AABkcnMvZG93bnJldi54bWxQSwUGAAAAAAQABAD3AAAAjgMAAAAA&#10;">
                  <v:imagedata r:id="rId31" o:title=""/>
                </v:shape>
                <v:rect id="Rectangle 61" o:spid="_x0000_s1044" style="position:absolute;left:1074;top:2857;width:9797;height:31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T0UtsxAAA&#10;ANsAAAAPAAAAZHJzL2Rvd25yZXYueG1sRE9La8JAEL4L/odlBC9iNiqUmrqKCC1FeqiPtuQ27I5J&#10;NDsbsluN/75bKPQ2H99zFqvO1uJKra8cK5gkKQhi7UzFhYLj4Xn8CMIHZIO1Y1JwJw+rZb+3wMy4&#10;G+/oug+FiCHsM1RQhtBkUnpdkkWfuIY4cifXWgwRtoU0Ld5iuK3lNE0fpMWKY0OJDW1K0pf9t1Vw&#10;ftfhnhuXf51GH7Nts377fMm1UsNBt34CEagL/+I/96uJ8+fw+0s8QC5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k9FLbMQAAADbAAAADwAAAAAAAAAAAAAAAACXAgAAZHJzL2Rv&#10;d25yZXYueG1sUEsFBgAAAAAEAAQA9QAAAIgDAAAAAA==&#10;" fillcolor="#eee2c1" stroked="f"/>
                <v:shape id="Picture 60" o:spid="_x0000_s1045" type="#_x0000_t75" style="position:absolute;left:789;top:2857;width:294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">
                  <v:imagedata r:id="rId32" o:title=""/>
                </v:shape>
                <v:rect id="Rectangle 59" o:spid="_x0000_s1046" style="position:absolute;left:1074;top:3149;width:9797;height:27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y43XxgAA&#10;ANsAAAAPAAAAZHJzL2Rvd25yZXYueG1sRI9PawIxFMTvgt8hPMFLqVkVimzNiggtUjy01ip7eyRv&#10;/9TNy7JJdf32TaHgcZiZ3zDLVW8bcaHO144VTCcJCGLtTM2lgsPny+MChA/IBhvHpOBGHlbZcLDE&#10;1Lgrf9BlH0oRIexTVFCF0KZSel2RRT9xLXH0CtdZDFF2pTQdXiPcNnKWJE/SYs1xocKWNhXp8/7H&#10;Kvh+1+GWG5efioev+Vu73h1fc63UeNSvn0EE6sM9/N/eGgWzKfx9iT9AZr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jy43XxgAAANsAAAAPAAAAAAAAAAAAAAAAAJcCAABkcnMv&#10;ZG93bnJldi54bWxQSwUGAAAAAAQABAD1AAAAigMAAAAA&#10;" fillcolor="#eee2c1" stroked="f"/>
                <v:shape id="Picture 58" o:spid="_x0000_s1047" type="#_x0000_t75" style="position:absolute;left:789;top:3149;width:294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zK&#10;QNjFAAAA2wAAAA8AAABkcnMvZG93bnJldi54bWxEj0FrwkAUhO+C/2F5hV5K3RioSOoqRREqtYKx&#10;kB4f2WcSzL5Nd7ca/31XKHgcZuYbZrboTSvO5HxjWcF4lIAgLq1uuFLwdVg/T0H4gKyxtUwKruRh&#10;MR8OZphpe+E9nfNQiQhhn6GCOoQuk9KXNRn0I9sRR+9oncEQpaukdniJcNPKNEkm0mDDcaHGjpY1&#10;laf81yhYfq/G66eXZoMb3v58Fh95sXO5Uo8P/dsriEB9uIf/2+9aQZrC7Uv8AXL+B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MykDYxQAAANsAAAAPAAAAAAAAAAAAAAAAAJwC&#10;AABkcnMvZG93bnJldi54bWxQSwUGAAAAAAQABAD3AAAAjgMAAAAA&#10;">
                  <v:imagedata r:id="rId33" o:title=""/>
                </v:shape>
                <v:shape id="Picture 57" o:spid="_x0000_s1048" type="#_x0000_t75" style="position:absolute;left:10862;top:3149;width:294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cy&#10;L8XCAAAA2wAAAA8AAABkcnMvZG93bnJldi54bWxEj0trwzAQhO+F/Aexgd4aOS6E4kYJeZX6mgc5&#10;L9LWMrFWjqXY7r+vCoUeh5n5hlmuR9eInrpQe1Ywn2UgiLU3NVcKLuePlzcQISIbbDyTgm8KsF5N&#10;npZYGD/wkfpTrESCcChQgY2xLaQM2pLDMPMtcfK+fOcwJtlV0nQ4JLhrZJ5lC+mw5rRgsaWdJX07&#10;PZwC10t904f9drE7hmvZ3jefmRuUep6Om3cQkcb4H/5rl0ZB/gq/X9IPkKsf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3Mi/FwgAAANsAAAAPAAAAAAAAAAAAAAAAAJwCAABk&#10;cnMvZG93bnJldi54bWxQSwUGAAAAAAQABAD3AAAAiwMAAAAA&#10;">
                  <v:imagedata r:id="rId34" o:title=""/>
                </v:shape>
                <v:shape id="Picture 56" o:spid="_x0000_s1049" type="#_x0000_t75" style="position:absolute;left:10831;top:3846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iN&#10;XM3FAAAA2wAAAA8AAABkcnMvZG93bnJldi54bWxEj91qwkAUhO8LvsNyBG+KbjTSauoqRShUKIKp&#10;D3DInibB7Nmwu81Pn74rFHo5zMw3zO4wmEZ05HxtWcFykYAgLqyuuVRw/Xybb0D4gKyxsUwKRvJw&#10;2E8edphp2/OFujyUIkLYZ6igCqHNpPRFRQb9wrbE0fuyzmCI0pVSO+wj3DRylSRP0mDNcaHClo4V&#10;Fbf82ygw29Ton4/htLme88vzun4cU3dWajYdXl9ABBrCf/iv/a4VrNZw/xJ/gNz/A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ojVzNxQAAANsAAAAPAAAAAAAAAAAAAAAAAJwC&#10;AABkcnMvZG93bnJldi54bWxQSwUGAAAAAAQABAD3AAAAjgMAAAAA&#10;">
                  <v:imagedata r:id="rId35" o:title=""/>
                </v:shape>
                <v:rect id="Rectangle 55" o:spid="_x0000_s1050" style="position:absolute;left:6530;top:3846;width:4311;height:31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c8IvUxgAA&#10;ANsAAAAPAAAAZHJzL2Rvd25yZXYueG1sRI9BawIxFITvBf9DeIKXotlalLIaRQoVKR6s1pa9PZLn&#10;7trNy7KJuv57Iwg9DjPzDTOdt7YSZ2p86VjByyABQaydKTlX8L376L+B8AHZYOWYFFzJw3zWeZpi&#10;atyFv+i8DbmIEPYpKihCqFMpvS7Ioh+4mjh6B9dYDFE2uTQNXiLcVnKYJGNpseS4UGBN7wXpv+3J&#10;KjhudLhmxmW/h+f962e9WP8sM61Ur9suJiACteE//GivjILhCO5f4g+Qsx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c8IvUxgAAANsAAAAPAAAAAAAAAAAAAAAAAJcCAABkcnMv&#10;ZG93bnJldi54bWxQSwUGAAAAAAQABAD1AAAAigMAAAAA&#10;" fillcolor="#eee2c1" stroked="f"/>
                <v:shape id="Picture 54" o:spid="_x0000_s1051" type="#_x0000_t75" style="position:absolute;left:6244;top:3846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JJ&#10;mrDDAAAA2wAAAA8AAABkcnMvZG93bnJldi54bWxEj0uLwkAQhO/C/oehF7yZyQqKRMfgBkQPXnyw&#10;7LHJtHmY6QmZUeP++h1B8FhU1VfUIu1NI27Uucqygq8oBkGcW11xoeB0XI9mIJxH1thYJgUPcpAu&#10;PwYLTLS9855uB1+IAGGXoILS+zaR0uUlGXSRbYmDd7adQR9kV0jd4T3ATSPHcTyVBisOCyW2lJWU&#10;Xw5XoyC2kx3Jv591vqmzrPn1rv2ud0oNP/vVHISn3r/Dr/ZWKxhP4fkl/AC5/Ac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wkmasMMAAADbAAAADwAAAAAAAAAAAAAAAACcAgAA&#10;ZHJzL2Rvd25yZXYueG1sUEsFBgAAAAAEAAQA9wAAAIwDAAAAAA==&#10;">
                  <v:imagedata r:id="rId36" o:title=""/>
                </v:shape>
                <v:rect id="Rectangle 53" o:spid="_x0000_s1052" style="position:absolute;left:6530;top:4138;width:4311;height:27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DbrA4xgAA&#10;ANsAAAAPAAAAZHJzL2Rvd25yZXYueG1sRI9BawIxFITvBf9DeIKXotla0LIaRQoVKR6s1pa9PZLn&#10;7trNy7KJuv57Iwg9DjPzDTOdt7YSZ2p86VjByyABQaydKTlX8L376L+B8AHZYOWYFFzJw3zWeZpi&#10;atyFv+i8DbmIEPYpKihCqFMpvS7Ioh+4mjh6B9dYDFE2uTQNXiLcVnKYJCNpseS4UGBN7wXpv+3J&#10;KjhudLhmxmW/h+f962e9WP8sM61Ur9suJiACteE//GivjILhGO5f4g+Qsxs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BDbrA4xgAAANsAAAAPAAAAAAAAAAAAAAAAAJcCAABkcnMv&#10;ZG93bnJldi54bWxQSwUGAAAAAAQABAD1AAAAigMAAAAA&#10;" fillcolor="#eee2c1" stroked="f"/>
                <v:shape id="Picture 52" o:spid="_x0000_s1053" type="#_x0000_t75" style="position:absolute;left:6244;top:413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0i&#10;dzLCAAAA2wAAAA8AAABkcnMvZG93bnJldi54bWxET1trwjAUfh/sP4Qz8GVoqqCMapThEBQvsCrU&#10;x0NzbMuaky6JWv+9eRjs8eO7zxadacSNnK8tKxgOEhDEhdU1lwpOx1X/A4QPyBoby6TgQR4W89eX&#10;Gaba3vmbblkoRQxhn6KCKoQ2ldIXFRn0A9sSR+5incEQoSuldniP4aaRoySZSIM1x4YKW1pWVPxk&#10;V6Ngef4art7H9QY3vPvd59ssP7hMqd5b9zkFEagL/+I/91orGMWx8Uv8AXL+B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tIncywgAAANsAAAAPAAAAAAAAAAAAAAAAAJwCAABk&#10;cnMvZG93bnJldi54bWxQSwUGAAAAAAQABAD3AAAAiwMAAAAA&#10;">
                  <v:imagedata r:id="rId37" o:title=""/>
                </v:shape>
                <v:shape id="Picture 51" o:spid="_x0000_s1054" type="#_x0000_t75" style="position:absolute;left:10831;top:413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ba&#10;GC/CAAAA2wAAAA8AAABkcnMvZG93bnJldi54bWxEj8FqwzAQRO+B/oPYQm+xnBxC4kYxjtvSXJOU&#10;nhdpaxtbK9dSbffvo0Ihx2Fm3jD7fLadGGnwjWMFqyQFQaydabhS8HF9W25B+IBssHNMCn7JQ354&#10;WOwxM27iM42XUIkIYZ+hgjqEPpPS65os+sT1xNH7coPFEOVQSTPgFOG2k+s03UiLDceFGnsqa9Lt&#10;5ccqsKPUrX59OW7Ks/889d/Fe2onpZ4e5+IZRKA53MP/7ZNRsN7B35f4A+ThBg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W2hgvwgAAANsAAAAPAAAAAAAAAAAAAAAAAJwCAABk&#10;cnMvZG93bnJldi54bWxQSwUGAAAAAAQABAD3AAAAiwMAAAAA&#10;">
                  <v:imagedata r:id="rId38" o:title=""/>
                </v:shape>
                <v:shape id="Picture 50" o:spid="_x0000_s1055" type="#_x0000_t75" style="position:absolute;left:5376;top:4865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Jv&#10;zBPCAAAA2wAAAA8AAABkcnMvZG93bnJldi54bWxET91qwjAUvhf2DuEMdiOabhWnnWmRwWCCCHY+&#10;wKE5a8uak5LEtu7pzcVglx/f/66YTCcGcr61rOB5mYAgrqxuuVZw+fpYbED4gKyxs0wKbuShyB9m&#10;O8y0HflMQxlqEUPYZ6igCaHPpPRVQwb90vbEkfu2zmCI0NVSOxxjuOnkS5KspcGWY0ODPb03VP2U&#10;V6PAbFOjf4/TYXM5lefXVTu/pe6k1NPjtH8DEWgK/+I/96dWkMb18Uv8ATK/Aw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Sb8wTwgAAANsAAAAPAAAAAAAAAAAAAAAAAJwCAABk&#10;cnMvZG93bnJldi54bWxQSwUGAAAAAAQABAD3AAAAiwMAAAAA&#10;">
                  <v:imagedata r:id="rId39" o:title=""/>
                </v:shape>
                <v:rect id="Rectangle 49" o:spid="_x0000_s1056" style="position:absolute;left:1074;top:4865;width:4311;height:31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EhsKxgAA&#10;ANsAAAAPAAAAZHJzL2Rvd25yZXYueG1sRI9PawIxFMTvgt8hPKGXUrMqFNmaFRFapPTQqlX29kje&#10;/qmbl2WT6vrtm4LgcZiZ3zCLZW8bcabO144VTMYJCGLtTM2lgv3u9WkOwgdkg41jUnAlD8tsOFhg&#10;atyFv+i8DaWIEPYpKqhCaFMpva7Ioh+7ljh6hesshii7UpoOLxFuGzlNkmdpsea4UGFL64r0aftr&#10;Ffx86nDNjcuPxeP37L1dfRzecq3Uw6hfvYAI1Id7+NbeGAWzCfx/iT9AZn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mEhsKxgAAANsAAAAPAAAAAAAAAAAAAAAAAJcCAABkcnMv&#10;ZG93bnJldi54bWxQSwUGAAAAAAQABAD1AAAAigMAAAAA&#10;" fillcolor="#eee2c1" stroked="f"/>
                <v:shape id="Picture 48" o:spid="_x0000_s1057" type="#_x0000_t75" style="position:absolute;left:789;top:4865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ir&#10;Cm7DAAAA2wAAAA8AAABkcnMvZG93bnJldi54bWxEj0GLwjAUhO/C/ofwBG+aWlGWaixuQdyDl9VF&#10;PD6aZ1ttXkoTteuv3wiCx2FmvmEWaWdqcaPWVZYVjEcRCOLc6ooLBb/79fAThPPIGmvLpOCPHKTL&#10;j94CE23v/EO3nS9EgLBLUEHpfZNI6fKSDLqRbYiDd7KtQR9kW0jd4j3ATS3jKJpJgxWHhRIbykrK&#10;L7urURDZ6Zbk47DON+csq4/eNV/nrVKDfreag/DU+Xf41f7WCiYxPL+EHyCX/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OKsKbsMAAADbAAAADwAAAAAAAAAAAAAAAACcAgAA&#10;ZHJzL2Rvd25yZXYueG1sUEsFBgAAAAAEAAQA9wAAAIwDAAAAAA==&#10;">
                  <v:imagedata r:id="rId40" o:title=""/>
                </v:shape>
                <v:rect id="Rectangle 47" o:spid="_x0000_s1058" style="position:absolute;left:1074;top:5158;width:4311;height:27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jCDmxQAA&#10;ANsAAAAPAAAAZHJzL2Rvd25yZXYueG1sRI9Pi8IwFMTvwn6H8Ba8yJpqQZauUWRhRcSDuv/o7ZE8&#10;2+42L6WJWr+9EQSPw8z8hpnOO1uLE7W+cqxgNExAEGtnKi4UfH1+vLyC8AHZYO2YFFzIw3z21Jti&#10;ZtyZd3Tah0JECPsMFZQhNJmUXpdk0Q9dQxy9g2sthijbQpoWzxFuazlOkom0WHFcKLGh95L0//5o&#10;FfxtdbjkxuW/h8F3um4Wm59lrpXqP3eLNxCBuvAI39sroyBN4fYl/gA5uw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LmMIObFAAAA2wAAAA8AAAAAAAAAAAAAAAAAlwIAAGRycy9k&#10;b3ducmV2LnhtbFBLBQYAAAAABAAEAPUAAACJAwAAAAA=&#10;" fillcolor="#eee2c1" stroked="f"/>
                <v:shape id="Picture 46" o:spid="_x0000_s1059" type="#_x0000_t75" style="position:absolute;left:789;top:515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m2&#10;6+rGAAAA2wAAAA8AAABkcnMvZG93bnJldi54bWxEj0FrAjEUhO+C/yE8oZeiWWuVshpFLEKlWuhW&#10;0ONj89xd3Lxsk1S3/94UCh6HmfmGmS1aU4sLOV9ZVjAcJCCIc6srLhTsv9b9FxA+IGusLZOCX/Kw&#10;mHc7M0y1vfInXbJQiAhhn6KCMoQmldLnJRn0A9sQR+9kncEQpSukdniNcFPLpySZSIMVx4USG1qV&#10;lJ+zH6NgdXwdrh/H1QY3vP3eHd6zw4fLlHrotcspiEBtuIf/229awegZ/r7EHyDnN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qbbr6sYAAADbAAAADwAAAAAAAAAAAAAAAACc&#10;AgAAZHJzL2Rvd25yZXYueG1sUEsFBgAAAAAEAAQA9wAAAI8DAAAAAA==&#10;">
                  <v:imagedata r:id="rId41" o:title=""/>
                </v:shape>
                <v:shape id="Picture 45" o:spid="_x0000_s1060" type="#_x0000_t75" style="position:absolute;left:5376;top:515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JO&#10;hPfBAAAA2wAAAA8AAABkcnMvZG93bnJldi54bWxEj0+LwjAUxO/CfofwFrxpqqIsXaO4/kGv6rLn&#10;R/Jsi81Lt4lt/fZGEDwOM/MbZr7sbCkaqn3hWMFomIAg1s4UnCn4Pe8GXyB8QDZYOiYFd/KwXHz0&#10;5pga1/KRmlPIRISwT1FBHkKVSul1Thb90FXE0bu42mKIss6kqbGNcFvKcZLMpMWC40KOFa1z0tfT&#10;zSqwjdRXvd38zNZH/3eo/lf7xLZK9T+71TeIQF14h1/tg1EwmcLzS/wBcvE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NJOhPfBAAAA2wAAAA8AAAAAAAAAAAAAAAAAnAIAAGRy&#10;cy9kb3ducmV2LnhtbFBLBQYAAAAABAAEAPcAAACKAwAAAAA=&#10;">
                  <v:imagedata r:id="rId42" o:title=""/>
                </v:shape>
                <v:shape id="Picture 44" o:spid="_x0000_s1061" type="#_x0000_t75" style="position:absolute;left:10831;top:4865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LK&#10;8fzFAAAA2wAAAA8AAABkcnMvZG93bnJldi54bWxEj9FqwkAURN8L/YflFvpSzKaN2BhdRQqFCiKY&#10;+gGX7DUJzd4Nu6vGfr0rCD4OM3OGmS8H04kTOd9aVvCepCCIK6tbrhXsf79HOQgfkDV2lknBhTws&#10;F89Pcyy0PfOOTmWoRYSwL1BBE0JfSOmrhgz6xPbE0TtYZzBE6WqpHZ4j3HTyI00n0mDLcaHBnr4a&#10;qv7Ko1FgppnR/5thne+35e5z3L5dMrdV6vVlWM1ABBrCI3xv/2gF2QRuX+IPkIsr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yyvH8xQAAANsAAAAPAAAAAAAAAAAAAAAAAJwC&#10;AABkcnMvZG93bnJldi54bWxQSwUGAAAAAAQABAD3AAAAjgMAAAAA&#10;">
                  <v:imagedata r:id="rId43" o:title=""/>
                </v:shape>
                <v:rect id="Rectangle 43" o:spid="_x0000_s1062" style="position:absolute;left:6530;top:4865;width:4311;height:31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tyblxgAA&#10;ANsAAAAPAAAAZHJzL2Rvd25yZXYueG1sRI9PawIxFMTvhX6H8ApeimatYGVrFBEsUjxU6x/29kie&#10;u1s3L8sm1fXbm4LgcZiZ3zDjaWsrcabGl44V9HsJCGLtTMm5gu3PojsC4QOywcoxKbiSh+nk+WmM&#10;qXEXXtN5E3IRIexTVFCEUKdSel2QRd9zNXH0jq6xGKJscmkavES4reRbkgylxZLjQoE1zQvSp82f&#10;VfD7rcM1My47HF93g696ttp/Zlqpzks7+wARqA2P8L29NAoG7/D/Jf4AObkB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GtyblxgAAANsAAAAPAAAAAAAAAAAAAAAAAJcCAABkcnMv&#10;ZG93bnJldi54bWxQSwUGAAAAAAQABAD1AAAAigMAAAAA&#10;" fillcolor="#eee2c1" stroked="f"/>
                <v:shape id="Picture 42" o:spid="_x0000_s1063" type="#_x0000_t75" style="position:absolute;left:6244;top:4865;width:295;height:311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lD&#10;PYTAAAAA2wAAAA8AAABkcnMvZG93bnJldi54bWxET8uKwjAU3QvzD+EK7myqogzVWGYKogs36jDM&#10;8tJc+5jmpjRRq19vFoLLw3mv0t404kqdqywrmEQxCOLc6ooLBT+nzfgThPPIGhvLpOBODtL1x2CF&#10;ibY3PtD16AsRQtglqKD0vk2kdHlJBl1kW+LAnW1n0AfYFVJ3eAvhppHTOF5IgxWHhhJbykrK/48X&#10;oyC28z3Jx+8m39ZZ1vx5137Xe6VGw/5rCcJT79/il3unFczC2PAl/AC5fgI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WUM9hMAAAADbAAAADwAAAAAAAAAAAAAAAACcAgAAZHJz&#10;L2Rvd25yZXYueG1sUEsFBgAAAAAEAAQA9wAAAIkDAAAAAA==&#10;">
                  <v:imagedata r:id="rId44" o:title=""/>
                </v:shape>
                <v:rect id="Rectangle 41" o:spid="_x0000_s1064" style="position:absolute;left:6530;top:5158;width:4311;height:273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ZBcMxgAA&#10;ANsAAAAPAAAAZHJzL2Rvd25yZXYueG1sRI9PawIxFMTvhX6H8ApeimatIHVrFBEsUjxU6x/29kie&#10;u1s3L8sm1fXbm4LgcZiZ3zDjaWsrcabGl44V9HsJCGLtTMm5gu3PovsOwgdkg5VjUnAlD9PJ89MY&#10;U+MuvKbzJuQiQtinqKAIoU6l9Logi77nauLoHV1jMUTZ5NI0eIlwW8m3JBlKiyXHhQJrmhekT5s/&#10;q+D3W4drZlx2OL7uBl/1bLX/zLRSnZd29gEiUBse4Xt7aRQMRvD/Jf4AObkB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YZBcMxgAAANsAAAAPAAAAAAAAAAAAAAAAAJcCAABkcnMv&#10;ZG93bnJldi54bWxQSwUGAAAAAAQABAD1AAAAigMAAAAA&#10;" fillcolor="#eee2c1" stroked="f"/>
                <v:shape id="Picture 40" o:spid="_x0000_s1065" type="#_x0000_t75" style="position:absolute;left:6244;top:515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6L&#10;npTCAAAA2wAAAA8AAABkcnMvZG93bnJldi54bWxET11rwjAUfRf2H8Id+DI0VeaQzihDEZTpwCro&#10;46W5a8uam5pErf/ePAx8PJzvyaw1tbiS85VlBYN+AoI4t7riQsFhv+yNQfiArLG2TAru5GE2felM&#10;MNX2xju6ZqEQMYR9igrKEJpUSp+XZND3bUMcuV/rDIYIXSG1w1sMN7UcJsmHNFhxbCixoXlJ+V92&#10;MQrmp8Vg+Taq1rjmzXl7/M6OPy5Tqvvafn2CCNSGp/jfvdIK3uP6+CX+ADl9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Oi56UwgAAANsAAAAPAAAAAAAAAAAAAAAAAJwCAABk&#10;cnMvZG93bnJldi54bWxQSwUGAAAAAAQABAD3AAAAiwMAAAAA&#10;">
                  <v:imagedata r:id="rId45" o:title=""/>
                </v:shape>
                <v:shape id="Picture 39" o:spid="_x0000_s1066" type="#_x0000_t75" style="position:absolute;left:10831;top:5158;width:295;height:27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Vz&#10;8YnAAAAA2wAAAA8AAABkcnMvZG93bnJldi54bWxEj0+LwjAUxO+C3yE8YW+auohINYq6ynr1D54f&#10;ybMtNi+1iW33228EweMwM79hFqvOlqKh2heOFYxHCQhi7UzBmYLLeT+cgfAB2WDpmBT8kYfVst9b&#10;YGpcy0dqTiETEcI+RQV5CFUqpdc5WfQjVxFH7+ZqiyHKOpOmxjbCbSm/k2QqLRYcF3KsaJuTvp+e&#10;VoFtpL7r3c9muj3666F6rH8T2yr1NejWcxCBuvAJv9sHo2AyhteX+APk8h8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9XPxicAAAADbAAAADwAAAAAAAAAAAAAAAACcAgAAZHJz&#10;L2Rvd25yZXYueG1sUEsFBgAAAAAEAAQA9wAAAIkDAAAAAA==&#10;">
                  <v:imagedata r:id="rId46" o:title=""/>
                </v:shape>
                <v:shape id="Picture 38" o:spid="_x0000_s1067" type="#_x0000_t75" style="position:absolute;left:10862;top:5885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X3&#10;hILFAAAA2wAAAA8AAABkcnMvZG93bnJldi54bWxEj91qwkAUhO8LvsNyBG+KbjTSauoqRShUKIKp&#10;D3DInibB7Nmwu81Pn74rFHo5zMw3zO4wmEZ05HxtWcFykYAgLqyuuVRw/Xybb0D4gKyxsUwKRvJw&#10;2E8edphp2/OFujyUIkLYZ6igCqHNpPRFRQb9wrbE0fuyzmCI0pVSO+wj3DRylSRP0mDNcaHClo4V&#10;Fbf82ygw29Ton4/htLme88vzun4cU3dWajYdXl9ABBrCf/iv/a4VrFdw/xJ/gNz/A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V94SCxQAAANsAAAAPAAAAAAAAAAAAAAAAAJwC&#10;AABkcnMvZG93bnJldi54bWxQSwUGAAAAAAQABAD3AAAAjgMAAAAA&#10;">
                  <v:imagedata r:id="rId47" o:title=""/>
                </v:shape>
                <v:polyline id="Freeform 37" o:spid="_x0000_s1068" style="position:absolute;visibility:visible;mso-wrap-style:square;v-text-anchor:top" points="11166,6148,10871,6148,10871,5885,1074,5885,1074,6148,850,6148,850,7078,11166,7078,11166,6148" coordsize="10316,119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NBZOTxAAA&#10;ANsAAAAPAAAAZHJzL2Rvd25yZXYueG1sRI9Ba8JAFITvQv/D8grezK6NSEmzkbZQKgii1t4f2dck&#10;mH2bZtcY/71bKHgcZuYbJl+NthUD9b5xrGGeKBDEpTMNVxqOXx+zZxA+IBtsHZOGK3lYFQ+THDPj&#10;Lryn4RAqESHsM9RQh9BlUvqyJos+cR1x9H5cbzFE2VfS9HiJcNvKJ6WW0mLDcaHGjt5rKk+Hs9Xg&#10;zmq92/ym6WlXLebbz2/Vvm2PWk8fx9cXEIHGcA//t9dGwyKFvy/xB8ji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QWTk8QAAADbAAAADwAAAAAAAAAAAAAAAACXAgAAZHJzL2Rv&#10;d25yZXYueG1sUEsFBgAAAAAEAAQA9QAAAIgDAAAAAA==&#10;" fillcolor="#eee2c1" stroked="f">
                  <v:path arrowok="t" o:connecttype="custom" o:connectlocs="10316,6148;10021,6148;10021,5885;224,5885;224,6148;0,6148;0,7078;10316,7078;10316,6148" o:connectangles="0,0,0,0,0,0,0,0,0"/>
                </v:polyline>
                <v:shape id="Picture 36" o:spid="_x0000_s1069" type="#_x0000_t75" style="position:absolute;left:789;top:5885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AI&#10;RPzDAAAA2wAAAA8AAABkcnMvZG93bnJldi54bWxEj0GLwjAUhO/C/ofwBG+aKipLNRa3UPTgZXUR&#10;j4/m2Vabl9JErf76zcKCx2FmvmGWSWdqcafWVZYVjEcRCOLc6ooLBT+HbPgJwnlkjbVlUvAkB8nq&#10;o7fEWNsHf9N97wsRIOxiVFB638RSurwkg25kG+LgnW1r0AfZFlK3+AhwU8tJFM2lwYrDQokNpSXl&#10;1/3NKIjsbEfydczyzSVN65N3zddlp9Sg360XIDx1/h3+b2+1gukU/r6EHyBXv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gAhE/MMAAADbAAAADwAAAAAAAAAAAAAAAACcAgAA&#10;ZHJzL2Rvd25yZXYueG1sUEsFBgAAAAAEAAQA9wAAAIwDAAAAAA==&#10;">
                  <v:imagedata r:id="rId48" o:title=""/>
                </v:shape>
                <v:polyline id="Freeform 35" o:spid="_x0000_s1070" style="position:absolute;visibility:visible;mso-wrap-style:square;v-text-anchor:top" points="10871,7030,1083,7030,1083,6187,789,6187,789,7040,1074,7040,1074,7304,10871,7304,10871,7030" coordsize="10083,1118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t9PqpwQAA&#10;ANsAAAAPAAAAZHJzL2Rvd25yZXYueG1sRI9ba8JAEIXfC/6HZYS+1Y3F1BBdRQqihVLw9j5kxySY&#10;nQ3ZMab/vlso9PFwLh9nuR5co3rqQu3ZwHSSgCIuvK25NHA+bV8yUEGQLTaeycA3BVivRk9LzK1/&#10;8IH6o5QqjnDI0UAl0uZah6Iih2HiW+LoXX3nUKLsSm07fMRx1+jXJHnTDmuOhApbeq+ouB3vLkJq&#10;+cBsnu3cJf3afwqmfX9rjXkeD5sFKKFB/sN/7b01MEvh90v8AXr1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fT6qcEAAADbAAAADwAAAAAAAAAAAAAAAACXAgAAZHJzL2Rvd25y&#10;ZXYueG1sUEsFBgAAAAAEAAQA9QAAAIUDAAAAAA==&#10;" fillcolor="#eee2c1" stroked="f">
                  <v:path arrowok="t" o:connecttype="custom" o:connectlocs="10082,7030;294,7030;294,6187;0,6187;0,7040;285,7040;285,7304;10082,7304;10082,7030" o:connectangles="0,0,0,0,0,0,0,0,0"/>
                </v:polyline>
                <v:shape id="Picture 34" o:spid="_x0000_s1071" type="#_x0000_t75" style="position:absolute;left:789;top:7030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5C&#10;umjFAAAA2wAAAA8AAABkcnMvZG93bnJldi54bWxEj09rAjEUxO8Fv0N4greatawStkapUqUUevDP&#10;ocfH5rm7dPMSNtFdv30jFHocZuY3zHI92FbcqAuNYw2zaQaCuHSm4UrD+bR7ViBCRDbYOiYNdwqw&#10;Xo2ellgY1/OBbsdYiQThUKCGOkZfSBnKmiyGqfPEybu4zmJMsquk6bBPcNvKlyxbSIsNp4UaPW1r&#10;Kn+OV6tBBfW5+ep7P88vW/+uTt/Xvcq1noyHt1cQkYb4H/5rfxgN+QIeX9IPkKtf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COQrpoxQAAANsAAAAPAAAAAAAAAAAAAAAAAJwC&#10;AABkcnMvZG93bnJldi54bWxQSwUGAAAAAAQABAD3AAAAjgMAAAAA&#10;">
                  <v:imagedata r:id="rId49" o:title=""/>
                </v:shape>
                <v:shape id="Picture 33" o:spid="_x0000_s1072" type="#_x0000_t75" style="position:absolute;left:10862;top:7030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Cr&#10;LxfCAAAA2wAAAA8AAABkcnMvZG93bnJldi54bWxEj0FrAjEUhO+F/ofwhN5q1lK6ZTWKtJT2UsRV&#10;en5sntnFzcuSvOr23zeC4HGYmW+YxWr0vTpRTF1gA7NpAYq4CbZjZ2C/+3h8BZUE2WIfmAz8UYLV&#10;8v5ugZUNZ97SqRanMoRThQZakaHSOjUteUzTMBBn7xCiR8kyOm0jnjPc9/qpKF60x47zQosDvbXU&#10;HOtfb+DzZ+O4lk0Z6d1h2cj3vuzEmIfJuJ6DEhrlFr62v6yB5xIuX/IP0Mt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DQqy8XwgAAANsAAAAPAAAAAAAAAAAAAAAAAJwCAABk&#10;cnMvZG93bnJldi54bWxQSwUGAAAAAAQABAD3AAAAiwMAAAAA&#10;">
                  <v:imagedata r:id="rId50" o:title=""/>
                </v:shape>
                <v:shape id="Picture 32" o:spid="_x0000_s1073" type="#_x0000_t75" style="position:absolute;left:10832;top:7743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i7&#10;fIfCAAAA2wAAAA8AAABkcnMvZG93bnJldi54bWxET01rg0AQvRf6H5Yp9FLi2pIGY7KRUkjx1BAN&#10;5DpxpypxZ8XdqP332UOhx8f73maz6cRIg2stK3iNYhDEldUt1wpO5X6RgHAeWWNnmRT8koNs9/iw&#10;xVTbiY80Fr4WIYRdigoa7/tUSlc1ZNBFticO3I8dDPoAh1rqAacQbjr5FscrabDl0NBgT58NVdfi&#10;ZhRMhwte1+P35aV9T77i/Fzq/lAq9fw0f2xAeJr9v/jPnWsFyzA2fAk/QO7u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4u3yHwgAAANsAAAAPAAAAAAAAAAAAAAAAAJwCAABk&#10;cnMvZG93bnJldi54bWxQSwUGAAAAAAQABAD3AAAAiwMAAAAA&#10;">
                  <v:imagedata r:id="rId51" o:title=""/>
                </v:shape>
                <v:polyline id="Freeform 31" o:spid="_x0000_s1074" style="position:absolute;visibility:visible;mso-wrap-style:square;v-text-anchor:top" points="11136,8007,10841,8007,10841,7743,1044,7743,1044,8007,820,8007,820,8937,11136,8937,11136,8007" coordsize="10316,119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7aR5wwAA&#10;ANsAAAAPAAAAZHJzL2Rvd25yZXYueG1sRI/disIwFITvF3yHcATv1sQfZK1G2V1YFARRV+8PzbEt&#10;Nie1iVrf3giCl8PMfMNM540txZVqXzjW0OsqEMSpMwVnGvb/f59fIHxANlg6Jg138jCftT6mmBh3&#10;4y1ddyETEcI+QQ15CFUipU9zsui7riKO3tHVFkOUdSZNjbcIt6XsKzWSFguOCzlW9JtTetpdrAZ3&#10;UcvN6jwYnDbZsLdeHFT5s95r3Wk33xMQgZrwDr/aS6NhOIbnl/gD5Ow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s7aR5wwAAANsAAAAPAAAAAAAAAAAAAAAAAJcCAABkcnMvZG93&#10;bnJldi54bWxQSwUGAAAAAAQABAD1AAAAhwMAAAAA&#10;" fillcolor="#eee2c1" stroked="f">
                  <v:path arrowok="t" o:connecttype="custom" o:connectlocs="10316,8007;10021,8007;10021,7743;224,7743;224,8007;0,8007;0,8937;10316,8937;10316,8007" o:connectangles="0,0,0,0,0,0,0,0,0"/>
                </v:polyline>
                <v:shape id="Picture 30" o:spid="_x0000_s1075" type="#_x0000_t75" style="position:absolute;left:759;top:7743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Zq&#10;AUS+AAAA2wAAAA8AAABkcnMvZG93bnJldi54bWxET02LwjAQvQv+hzDC3jS1siLVWEQUPCzLbhXP&#10;QzO2xWZSmmiz/35zEDw+3vcmD6YVT+pdY1nBfJaAIC6tbrhScDkfpysQziNrbC2Tgj9ykG/How1m&#10;2g78S8/CVyKGsMtQQe19l0npypoMupntiCN3s71BH2FfSd3jEMNNK9MkWUqDDceGGjva11Tei4dR&#10;IL9Le1su/DUYxz9foUuHgzZKfUzCbg3CU/Bv8ct90go+4/r4Jf4Auf0H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CZqAUS+AAAA2wAAAA8AAAAAAAAAAAAAAAAAnAIAAGRycy9k&#10;b3ducmV2LnhtbFBLBQYAAAAABAAEAPcAAACHAwAAAAA=&#10;">
                  <v:imagedata r:id="rId52" o:title=""/>
                </v:shape>
                <v:polyline id="Freeform 29" o:spid="_x0000_s1076" style="position:absolute;visibility:visible;mso-wrap-style:square;v-text-anchor:top" points="10841,8889,1053,8889,1053,8046,759,8046,759,8898,1044,8898,1044,9163,10841,9163,10841,8889" coordsize="10083,1118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XFmp3wQAA&#10;ANsAAAAPAAAAZHJzL2Rvd25yZXYueG1sRI9ba8JAEIXfC/6HZQTf6kYhbYiuIoLUQinUy/uQHZNg&#10;djZkpzH++64g9PFwLh9nuR5co3rqQu3ZwGyagCIuvK25NHA67l4zUEGQLTaeycCdAqxXo5cl5tbf&#10;+If6g5QqjnDI0UAl0uZah6Iih2HqW+LoXXznUKLsSm07vMVx1+h5krxphzVHQoUtbSsqrodfFyG1&#10;fGL2nn24c/q9/xJM+/7aGjMZD5sFKKFB/sPP9t4aSGfw+BJ/gF79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lxZqd8EAAADbAAAADwAAAAAAAAAAAAAAAACXAgAAZHJzL2Rvd25y&#10;ZXYueG1sUEsFBgAAAAAEAAQA9QAAAIUDAAAAAA==&#10;" fillcolor="#eee2c1" stroked="f">
                  <v:path arrowok="t" o:connecttype="custom" o:connectlocs="10082,8889;294,8889;294,8046;0,8046;0,8898;285,8898;285,9163;10082,9163;10082,8889" o:connectangles="0,0,0,0,0,0,0,0,0"/>
                </v:polyline>
                <v:shape id="Picture 28" o:spid="_x0000_s1077" type="#_x0000_t75" style="position:absolute;left:759;top:8889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Sg&#10;KrbEAAAA2wAAAA8AAABkcnMvZG93bnJldi54bWxEj09rAjEUxO8Fv0N4grearWgJW6NUUSlCD/45&#10;eHxsnrtLNy9hE9312zdCocdhZn7DzJe9bcSd2lA71vA2zkAQF87UXGo4n7avCkSIyAYbx6ThQQGW&#10;i8HLHHPjOj7Q/RhLkSAcctRQxehzKUNRkcUwdp44eVfXWoxJtqU0LXYJbhs5ybJ3abHmtFChp3VF&#10;xc/xZjWooPar767zs+l17TfqdLnt1FTr0bD//AARqY//4b/2l9Ewm8DzS/oBcvEL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HSgKrbEAAAA2wAAAA8AAAAAAAAAAAAAAAAAnAIA&#10;AGRycy9kb3ducmV2LnhtbFBLBQYAAAAABAAEAPcAAACNAwAAAAA=&#10;">
                  <v:imagedata r:id="rId53" o:title=""/>
                </v:shape>
                <v:shape id="Picture 27" o:spid="_x0000_s1078" type="#_x0000_t75" style="position:absolute;left:10832;top:8889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pJ&#10;v8nCAAAA2wAAAA8AAABkcnMvZG93bnJldi54bWxEj0FLAzEUhO+C/yE8wZvNqtSVbdMiSqmXUlyL&#10;58fmNbu4eVmS13b7702h4HGYmW+Y+XL0vTpSTF1gA4+TAhRxE2zHzsDue/XwCioJssU+MBk4U4Ll&#10;4vZmjpUNJ/6iYy1OZQinCg20IkOldWpa8pgmYSDO3j5Ej5JldNpGPGW47/VTUbxojx3nhRYHem+p&#10;+a0P3sD6Z+u4lm0Z6cNh2chmV3ZizP3d+DYDJTTKf/ja/rQGps9w+ZJ/gF78A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qSb/JwgAAANsAAAAPAAAAAAAAAAAAAAAAAJwCAABk&#10;cnMvZG93bnJldi54bWxQSwUGAAAAAAQABAD3AAAAiwMAAAAA&#10;">
                  <v:imagedata r:id="rId54" o:title=""/>
                </v:shape>
                <v:shape id="Picture 26" o:spid="_x0000_s1079" type="#_x0000_t75" style="position:absolute;left:10832;top:9571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wv&#10;4F/DAAAA2wAAAA8AAABkcnMvZG93bnJldi54bWxEj0GLwjAUhO/C/ofwFrzImiq6aDXKIiieFO3C&#10;Xp/N27bYvJQmtvXfG0HwOMzMN8xy3ZlSNFS7wrKC0TACQZxaXXCm4DfZfs1AOI+ssbRMCu7kYL36&#10;6C0x1rblEzVnn4kAYRejgtz7KpbSpTkZdENbEQfv39YGfZB1JnWNbYCbUo6j6FsaLDgs5FjRJqf0&#10;er4ZBe3xgtd5c7gMiulsF+3/El0dE6X6n93PAoSnzr/Dr/ZeK5hO4Pkl/AC5eg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PC/gX8MAAADbAAAADwAAAAAAAAAAAAAAAACcAgAA&#10;ZHJzL2Rvd25yZXYueG1sUEsFBgAAAAAEAAQA9wAAAIwDAAAAAA==&#10;">
                  <v:imagedata r:id="rId55" o:title=""/>
                </v:shape>
                <v:polyline id="Freeform 25" o:spid="_x0000_s1080" style="position:absolute;visibility:visible;mso-wrap-style:square;v-text-anchor:top" points="11136,9835,10841,9835,10841,9571,1044,9571,1044,9835,820,9835,820,10765,11136,10765,11136,9835" coordsize="10316,119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eTihwwAA&#10;ANsAAAAPAAAAZHJzL2Rvd25yZXYueG1sRI/disIwFITvF3yHcATv1kRdRapRVBCFBXH9uT80x7bY&#10;nNQmavftN4Kwl8PMfMNM540txYNqXzjW0OsqEMSpMwVnGk7H9ecYhA/IBkvHpOGXPMxnrY8pJsY9&#10;+Yceh5CJCGGfoIY8hCqR0qc5WfRdVxFH7+JqiyHKOpOmxmeE21L2lRpJiwXHhRwrWuWUXg93q8Hd&#10;1Xb/fRsMrvvsq7fbnFW53J207rSbxQREoCb8h9/trdEwHMLrS/wBcvYH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oeTihwwAAANsAAAAPAAAAAAAAAAAAAAAAAJcCAABkcnMvZG93&#10;bnJldi54bWxQSwUGAAAAAAQABAD1AAAAhwMAAAAA&#10;" fillcolor="#eee2c1" stroked="f">
                  <v:path arrowok="t" o:connecttype="custom" o:connectlocs="10316,9835;10021,9835;10021,9571;224,9571;224,9835;0,9835;0,10765;10316,10765;10316,9835" o:connectangles="0,0,0,0,0,0,0,0,0"/>
                </v:polyline>
                <v:shape id="Picture 24" o:spid="_x0000_s1081" type="#_x0000_t75" style="position:absolute;left:759;top:9571;width:294;height:312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bP&#10;PKvAAAAA2wAAAA8AAABkcnMvZG93bnJldi54bWxEj0GLwjAUhO8L/ofwBG9rqmKRahQRBQ+yuCqe&#10;H82zLTYvpYk2/vuNIOxxmJlvmMUqmFo8qXWVZQWjYQKCOLe64kLB5bz7noFwHlljbZkUvMjBatn7&#10;WmCmbce/9Dz5QkQIuwwVlN43mZQuL8mgG9qGOHo32xr0UbaF1C12EW5qOU6SVBqsOC6U2NCmpPx+&#10;ehgF8ie3t3Tir8E4Ph5CM+622ig16If1HISn4P/Dn/ZeK5im8P4Sf4Bc/gE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xs88q8AAAADbAAAADwAAAAAAAAAAAAAAAACcAgAAZHJz&#10;L2Rvd25yZXYueG1sUEsFBgAAAAAEAAQA9wAAAIkDAAAAAA==&#10;">
                  <v:imagedata r:id="rId56" o:title=""/>
                </v:shape>
                <v:polyline id="Freeform 23" o:spid="_x0000_s1082" style="position:absolute;visibility:visible;mso-wrap-style:square;v-text-anchor:top" points="10841,10717,1053,10717,1053,9874,759,9874,759,10726,1044,10726,1044,10991,10841,10991,10841,10717" coordsize="10083,1118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3s1eYwQAA&#10;ANsAAAAPAAAAZHJzL2Rvd25yZXYueG1sRI9ba8JAEIXfC/6HZQTf6sZCaoiuIoKoUAr18j5kxySY&#10;nQ3ZaYz/vlso9PFwLh9nuR5co3rqQu3ZwGyagCIuvK25NHA5714zUEGQLTaeycCTAqxXo5cl5tY/&#10;+Iv6k5QqjnDI0UAl0uZah6Iih2HqW+Lo3XznUKLsSm07fMRx1+i3JHnXDmuOhApb2lZU3E/fLkJq&#10;OWI2z/bumn4ePgTTvr+3xkzGw2YBSmiQ//Bf+2ANpHP4/RJ/gF79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7NXmMEAAADbAAAADwAAAAAAAAAAAAAAAACXAgAAZHJzL2Rvd25y&#10;ZXYueG1sUEsFBgAAAAAEAAQA9QAAAIUDAAAAAA==&#10;" fillcolor="#eee2c1" stroked="f">
                  <v:path arrowok="t" o:connecttype="custom" o:connectlocs="10082,10717;294,10717;294,9874;0,9874;0,10726;285,10726;285,10991;10082,10991;10082,10717" o:connectangles="0,0,0,0,0,0,0,0,0"/>
                </v:polyline>
                <v:shape id="Picture 22" o:spid="_x0000_s1083" type="#_x0000_t75" style="position:absolute;left:759;top:10717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VI&#10;HVzBAAAA2wAAAA8AAABkcnMvZG93bnJldi54bWxET8uKwjAU3Q/4D+EK7sZU0SFUo6ioDAOz8LFw&#10;eWmubbG5CU20nb+fLAZmeTjv5bq3jXhRG2rHGibjDARx4UzNpYbr5fCuQISIbLBxTBp+KMB6NXhb&#10;Ym5cxyd6nWMpUgiHHDVUMfpcylBUZDGMnSdO3N21FmOCbSlNi10Kt42cZtmHtFhzaqjQ066i4nF+&#10;Wg0qqK/td9f5+ey+83t1uT2Paqb1aNhvFiAi9fFf/Of+NBrmaWz6kn6AXP0C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VIHVzBAAAA2wAAAA8AAAAAAAAAAAAAAAAAnAIAAGRy&#10;cy9kb3ducmV2LnhtbFBLBQYAAAAABAAEAPcAAACKAwAAAAA=&#10;">
                  <v:imagedata r:id="rId57" o:title=""/>
                </v:shape>
                <v:shape id="Picture 21" o:spid="_x0000_s1084" type="#_x0000_t75" style="position:absolute;left:10832;top:10717;width:294;height:27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uh&#10;iCPCAAAA2wAAAA8AAABkcnMvZG93bnJldi54bWxEj0FLAzEUhO+C/yE8wZvNKrSr26ZFLMVeSnEt&#10;PT82z+zi5mVJXtv135uC4HGYmW+YxWr0vTpTTF1gA4+TAhRxE2zHzsDhc/PwDCoJssU+MBn4oQSr&#10;5e3NAisbLvxB51qcyhBOFRpoRYZK69S05DFNwkCcva8QPUqW0Wkb8ZLhvtdPRTHTHjvOCy0O9NZS&#10;812fvIH3495xLfsy0tph2cjuUHZizP3d+DoHJTTKf/ivvbUGpi9w/ZJ/gF7+Ag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LoYgjwgAAANsAAAAPAAAAAAAAAAAAAAAAAJwCAABk&#10;cnMvZG93bnJldi54bWxQSwUGAAAAAAQABAD3AAAAiwMAAAAA&#10;">
                  <v:imagedata r:id="rId58" o:title=""/>
                </v:shape>
                <v:shape id="Picture 20" o:spid="_x0000_s1085" type="#_x0000_t75" style="position:absolute;left:10817;top:11370;width:294;height:31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14&#10;LOHAAAAA2wAAAA8AAABkcnMvZG93bnJldi54bWxET02LwjAQvQv+hzALe5E1VVC02ygiKJ5WtILX&#10;sZltS5tJaWLb/febg+Dx8b6T7WBq0VHrSssKZtMIBHFmdcm5glt6+FqBcB5ZY22ZFPyRg+1mPEow&#10;1rbnC3VXn4sQwi5GBYX3TSylywoy6Ka2IQ7cr20N+gDbXOoW+xBuajmPoqU0WHJoKLChfUFZdX0a&#10;Bf35gdW6+3lMysXqGJ3uqW7OqVKfH8PuG4Snwb/FL/dJK1iG9eFL+AFy8w8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jXgs4cAAAADbAAAADwAAAAAAAAAAAAAAAACcAgAAZHJz&#10;L2Rvd25yZXYueG1sUEsFBgAAAAAEAAQA9wAAAIkDAAAAAA==&#10;">
                  <v:imagedata r:id="rId59" o:title=""/>
                </v:shape>
                <v:polyline id="Freeform 19" o:spid="_x0000_s1086" style="position:absolute;visibility:visible;mso-wrap-style:square;v-text-anchor:top" points="11111,11674,11026,11674,11026,11480,10826,11480,10826,11370,6454,11370,6454,11480,6355,11480,6355,16120,11026,16120,11026,15926,11111,15926,11111,11674" coordsize="4757,475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D9pqwgAA&#10;ANsAAAAPAAAAZHJzL2Rvd25yZXYueG1sRI9Bi8IwFITvwv6H8Ba8aapgka5RxGVBD3uwinh82zzb&#10;YvNSkli7/94IgsdhZr5hFqveNKIj52vLCibjBARxYXXNpYLj4Wc0B+EDssbGMin4Jw+r5cdggZm2&#10;d95Tl4dSRAj7DBVUIbSZlL6oyKAf25Y4ehfrDIYoXSm1w3uEm0ZOkySVBmuOCxW2tKmouOY3o+C3&#10;+dvNzt/Od3l6mvI+uRXlkZQafvbrLxCB+vAOv9pbrSCdwPNL/AFy+Q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QP2mrCAAAA2wAAAA8AAAAAAAAAAAAAAAAAlwIAAGRycy9kb3du&#10;cmV2LnhtbFBLBQYAAAAABAAEAPUAAACGAwAAAAA=&#10;" fillcolor="#eee2c1" stroked="f">
                  <v:path arrowok="t" o:connecttype="custom" o:connectlocs="4756,11674;4671,11674;4671,11480;4471,11480;4471,11370;99,11370;99,11480;0,11480;0,16120;4671,16120;4671,15926;4756,15926;4756,11674" o:connectangles="0,0,0,0,0,0,0,0,0,0,0,0,0"/>
                </v:polyline>
                <v:shape id="Picture 18" o:spid="_x0000_s1087" type="#_x0000_t75" style="position:absolute;left:6169;top:11370;width:294;height:314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eY&#10;8BXCAAAA2wAAAA8AAABkcnMvZG93bnJldi54bWxEj0FrwkAUhO8F/8PyhN7qpikESV1FikIPpWiU&#10;nh/ZZxLMvg2722T777uC4HGYmW+Y1SaaXozkfGdZwesiA0FcW91xo+B82r8sQfiArLG3TAr+yMNm&#10;PXtaYantxEcaq9CIBGFfooI2hKGU0tctGfQLOxAn72KdwZCka6R2OCW46WWeZYU02HFaaHGgj5bq&#10;a/VrFMjv2l6Kt/ATjefDVxzyaaeNUs/zuH0HESiGR/je/tQKihxuX9IPkOt/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3mPAVwgAAANsAAAAPAAAAAAAAAAAAAAAAAJwCAABk&#10;cnMvZG93bnJldi54bWxQSwUGAAAAAAQABAD3AAAAiwMAAAAA&#10;">
                  <v:imagedata r:id="rId60" o:title=""/>
                </v:shape>
                <v:polyline id="Freeform 17" o:spid="_x0000_s1088" style="position:absolute;visibility:visible;mso-wrap-style:square;v-text-anchor:top" points="10826,15916,6464,15916,6464,11674,6169,11674,6169,15926,6454,15926,6454,16192,10826,16192,10826,15916" coordsize="4657,4518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48Wd/wwAA&#10;ANsAAAAPAAAAZHJzL2Rvd25yZXYueG1sRI9Ba8JAFITvQv/D8gredGMVkegmWKGQi8XG9v7Mviah&#10;2bfp7qrpv3eFgsdhZr5hNvlgOnEh51vLCmbTBARxZXXLtYLP49tkBcIHZI2dZVLwRx7y7Gm0wVTb&#10;K3/QpQy1iBD2KSpoQuhTKX3VkEE/tT1x9L6tMxiidLXUDq8Rbjr5kiRLabDluNBgT7uGqp/ybBS8&#10;DkXpZHE+1Ptu9X6SX7vfxbxUavw8bNcgAg3hEf5vF1rBcg73L/EHyOwG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48Wd/wwAAANsAAAAPAAAAAAAAAAAAAAAAAJcCAABkcnMvZG93&#10;bnJldi54bWxQSwUGAAAAAAQABAD1AAAAhwMAAAAA&#10;" fillcolor="#eee2c1" stroked="f">
                  <v:path arrowok="t" o:connecttype="custom" o:connectlocs="4657,15916;295,15916;295,11674;0,11674;0,15926;285,15926;285,16192;4657,16192;4657,15916" o:connectangles="0,0,0,0,0,0,0,0,0"/>
                </v:polyline>
                <v:shape id="Picture 16" o:spid="_x0000_s1089" type="#_x0000_t75" style="position:absolute;left:6169;top:15916;width:294;height:276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pp&#10;3eTFAAAA2wAAAA8AAABkcnMvZG93bnJldi54bWxEj09rAjEUxO8Fv0N4greatawStkapUqUUevDP&#10;ocfH5rm7dPMSNtFdv30jFHocZuY3zHI92FbcqAuNYw2zaQaCuHSm4UrD+bR7ViBCRDbYOiYNdwqw&#10;Xo2ellgY1/OBbsdYiQThUKCGOkZfSBnKmiyGqfPEybu4zmJMsquk6bBPcNvKlyxbSIsNp4UaPW1r&#10;Kn+OV6tBBfW5+ep7P88vW/+uTt/Xvcq1noyHt1cQkYb4H/5rfxgNixweX9IPkKtf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aad3kxQAAANsAAAAPAAAAAAAAAAAAAAAAAJwC&#10;AABkcnMvZG93bnJldi54bWxQSwUGAAAAAAQABAD3AAAAjgMAAAAA&#10;">
                  <v:imagedata r:id="rId61" o:title=""/>
                </v:shape>
                <v:shape id="Picture 15" o:spid="_x0000_s1090" type="#_x0000_t75" style="position:absolute;left:10817;top:15916;width:294;height:276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SA&#10;SJvBAAAA2wAAAA8AAABkcnMvZG93bnJldi54bWxEj0FLw0AUhO8F/8PyBG/tRsFGYjdBFNFLKcbi&#10;+ZF93YRm34bdZxv/fVcQPA4z8w2zaWY/qhPFNAQ2cLsqQBF3wQ7sDOw/X5cPoJIgWxwDk4EfStDU&#10;V4sNVjac+YNOrTiVIZwqNNCLTJXWqevJY1qFiTh7hxA9SpbRaRvxnOF+1HdFsdYeB84LPU703FN3&#10;bL+9gbevneNWdmWkF4dlJ9t9OYgxN9fz0yMooVn+w3/td2tgfQ+/X/IP0PUF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ASASJvBAAAA2wAAAA8AAAAAAAAAAAAAAAAAnAIAAGRy&#10;cy9kb3ducmV2LnhtbFBLBQYAAAAABAAEAPcAAACKAwAAAAA=&#10;">
                  <v:imagedata r:id="rId62" o:title=""/>
                </v:shape>
                <v:shape id="Picture 14" o:spid="_x0000_s1091" type="#_x0000_t75" style="position:absolute;left:5376;top:11445;width:294;height:31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3d&#10;EQ7DAAAA2wAAAA8AAABkcnMvZG93bnJldi54bWxEj0GLwjAUhO+C/yE8wYusqYLF7RplWVA8KWsF&#10;r8/mbVtsXkoT2/rvjSDscZiZb5jVpjeVaKlxpWUFs2kEgjizuuRcwTndfixBOI+ssbJMCh7kYLMe&#10;DlaYaNvxL7Unn4sAYZeggsL7OpHSZQUZdFNbEwfvzzYGfZBNLnWDXYCbSs6jKJYGSw4LBdb0U1B2&#10;O92Ngu54xdtne7hOysVyF+0vqa6PqVLjUf/9BcJT7//D7/ZeK4hjeH0JP0Cun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bd0RDsMAAADbAAAADwAAAAAAAAAAAAAAAACcAgAA&#10;ZHJzL2Rvd25yZXYueG1sUEsFBgAAAAAEAAQA9wAAAIwDAAAAAA==&#10;">
                  <v:imagedata r:id="rId63" o:title=""/>
                </v:shape>
                <v:polyline id="Freeform 13" o:spid="_x0000_s1092" style="position:absolute;visibility:visible;mso-wrap-style:square;v-text-anchor:top" points="5671,11748,5585,11748,5585,11679,5386,11679,5386,11445,1014,11445,1014,11679,914,11679,914,13328,5585,13328,5585,13259,5671,13259,5671,11748" coordsize="4757,188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24go3xQAA&#10;ANsAAAAPAAAAZHJzL2Rvd25yZXYueG1sRI/dasJAFITvBd9hOYJ3urEFY6OrtELBtiD4R3t5yB6T&#10;aPZsml1NfHtXKPRymJlvmNmiNaW4Uu0KywpGwwgEcWp1wZmC/e59MAHhPLLG0jIpuJGDxbzbmWGi&#10;bcMbum59JgKEXYIKcu+rREqX5mTQDW1FHLyjrQ36IOtM6hqbADelfIqisTRYcFjIsaJlTul5ezEK&#10;4vQr/l3+fO6+Dx9vzyf7Qk1xWivV77WvUxCeWv8f/muvtIJxDI8v4QfI+R0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LbiCjfFAAAA2wAAAA8AAAAAAAAAAAAAAAAAlwIAAGRycy9k&#10;b3ducmV2LnhtbFBLBQYAAAAABAAEAPUAAACJAwAAAAA=&#10;" fillcolor="#eee2c1" stroked="f">
                  <v:path arrowok="t" o:connecttype="custom" o:connectlocs="4757,11748;4671,11748;4671,11679;4472,11679;4472,11445;100,11445;100,11679;0,11679;0,13328;4671,13328;4671,13259;4757,13259;4757,11748" o:connectangles="0,0,0,0,0,0,0,0,0,0,0,0,0"/>
                </v:polyline>
                <v:shape id="Picture 12" o:spid="_x0000_s1093" type="#_x0000_t75" style="position:absolute;left:729;top:11445;width:294;height:31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">
                  <v:imagedata r:id="rId64" o:title=""/>
                </v:shape>
                <v:polyline id="Freeform 11" o:spid="_x0000_s1094" style="position:absolute;visibility:visible;mso-wrap-style:square;v-text-anchor:top" points="5386,13249,1023,13249,1023,11748,729,11748,729,13259,1014,13259,1014,13524,5386,13524,5386,13249" coordsize="4657,177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fGtxxAAA&#10;ANsAAAAPAAAAZHJzL2Rvd25yZXYueG1sRI9Pa8JAFMTvBb/D8gRvutGDjamriGAovRT/VHp8ZJ/Z&#10;1OzbNLtq+u1dQehxmJnfMPNlZ2txpdZXjhWMRwkI4sLpiksFh/1mmILwAVlj7ZgU/JGH5aL3MsdM&#10;uxtv6boLpYgQ9hkqMCE0mZS+MGTRj1xDHL2Tay2GKNtS6hZvEW5rOUmSqbRYcVww2NDaUHHeXayC&#10;FF/zVB63xw+by5y/fk7f5vdTqUG/W72BCNSF//Cz/a4VTGfw+BJ/gFzc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hnxrccQAAADbAAAADwAAAAAAAAAAAAAAAACXAgAAZHJzL2Rv&#10;d25yZXYueG1sUEsFBgAAAAAEAAQA9QAAAIgDAAAAAA==&#10;" fillcolor="#eee2c1" stroked="f">
                  <v:path arrowok="t" o:connecttype="custom" o:connectlocs="4657,13249;294,13249;294,11748;0,11748;0,13259;285,13259;285,13524;4657,13524;4657,13249" o:connectangles="0,0,0,0,0,0,0,0,0"/>
                </v:polyline>
                <v:shape id="Picture 10" o:spid="_x0000_s1095" type="#_x0000_t75" style="position:absolute;left:729;top:13249;width:294;height: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Dn&#10;VCnCAAAA2wAAAA8AAABkcnMvZG93bnJldi54bWxET11rwjAUfRf2H8Id+DI0VZiTzihDEZTpwCro&#10;46W5a8uam5pErf/ePAx8PJzvyaw1tbiS85VlBYN+AoI4t7riQsFhv+yNQfiArLG2TAru5GE2felM&#10;MNX2xju6ZqEQMYR9igrKEJpUSp+XZND3bUMcuV/rDIYIXSG1w1sMN7UcJslIGqw4NpTY0Lyk/C+7&#10;GAXz02KwfHuv1rjmzXl7/M6OPy5Tqvvafn2CCNSGp/jfvdIKPuL6+CX+ADl9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A51QpwgAAANsAAAAPAAAAAAAAAAAAAAAAAJwCAABk&#10;cnMvZG93bnJldi54bWxQSwUGAAAAAAQABAD3AAAAiwMAAAAA&#10;">
                  <v:imagedata r:id="rId65" o:title=""/>
                </v:shape>
                <v:shape id="Picture 9" o:spid="_x0000_s1096" type="#_x0000_t75" style="position:absolute;left:5376;top:13249;width:294;height: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sf&#10;OzTCAAAA2wAAAA8AAABkcnMvZG93bnJldi54bWxEj8FuwjAQRO+V+AdrkXorDj2kVcAgSKmaawBx&#10;XtlLEhGvQ2yS9O/rSpV6HM3MG816O9lWDNT7xrGC5SIBQaydabhScD59vryD8AHZYOuYFHyTh+1m&#10;9rTGzLiRSxqOoRIRwj5DBXUIXSal1zVZ9AvXEUfv6nqLIcq+kqbHMcJtK1+TJJUWG44LNXaU16Rv&#10;x4dVYAepb/rwsU/z0l+K7r77Suyo1PN82q1ABJrCf/ivXRgFb0v4/RJ/gNz8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7Hzs0wgAAANsAAAAPAAAAAAAAAAAAAAAAAJwCAABk&#10;cnMvZG93bnJldi54bWxQSwUGAAAAAAQABAD3AAAAiwMAAAAA&#10;">
                  <v:imagedata r:id="rId66" o:title=""/>
                </v:shape>
                <v:shape id="Picture 8" o:spid="_x0000_s1097" type="#_x0000_t75" style="position:absolute;left:5376;top:14128;width:294;height:31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ub&#10;Tj/EAAAA2wAAAA8AAABkcnMvZG93bnJldi54bWxEj92KwjAUhO+FfYdwFryRNV0Vf6pRFkFYQQS7&#10;PsChObbF5qQkUes+vREEL4eZ+YZZrFpTiys5X1lW8N1PQBDnVldcKDj+bb6mIHxA1lhbJgV38rBa&#10;fnQWmGp74wNds1CICGGfooIyhCaV0uclGfR92xBH72SdwRClK6R2eItwU8tBkoylwYrjQokNrUvK&#10;z9nFKDCzodH/u3Y7Pe6zw2RU9e5Dt1eq+9n+zEEEasM7/Gr/agWTATy/xB8glw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BubTj/EAAAA2wAAAA8AAAAAAAAAAAAAAAAAnAIA&#10;AGRycy9kb3ducmV2LnhtbFBLBQYAAAAABAAEAPcAAACNAwAAAAA=&#10;">
                  <v:imagedata r:id="rId67" o:title=""/>
                </v:shape>
                <v:polyline id="Freeform 7" o:spid="_x0000_s1098" style="position:absolute;visibility:visible;mso-wrap-style:square;v-text-anchor:top" points="5671,14431,5585,14431,5585,14362,5386,14362,5386,14128,1014,14128,1014,14362,914,14362,914,16011,5585,16011,5585,15942,5671,15942,5671,14431" coordsize="4757,188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MAJrpxAAA&#10;ANsAAAAPAAAAZHJzL2Rvd25yZXYueG1sRI9Ba8JAFITvBf/D8gRvdaOC2ugqrSC0CoLaosdH9plE&#10;s29jdmviv+8KQo/DzDfDTOeNKcSNKpdbVtDrRiCIE6tzThV875evYxDOI2ssLJOCOzmYz1ovU4y1&#10;rXlLt51PRShhF6OCzPsyltIlGRl0XVsSB+9kK4M+yCqVusI6lJtC9qNoKA3mHBYyLGmRUXLZ/RoF&#10;o2Q9ui6Oq/3h5+tjcLZvVOfnjVKddvM+AeGp8f/hJ/2pAzeAx5fwA+TsD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ACa6cQAAADbAAAADwAAAAAAAAAAAAAAAACXAgAAZHJzL2Rv&#10;d25yZXYueG1sUEsFBgAAAAAEAAQA9QAAAIgDAAAAAA==&#10;" fillcolor="#eee2c1" stroked="f">
                  <v:path arrowok="t" o:connecttype="custom" o:connectlocs="4757,14431;4671,14431;4671,14362;4472,14362;4472,14128;100,14128;100,14362;0,14362;0,16011;4671,16011;4671,15942;4757,15942;4757,14431" o:connectangles="0,0,0,0,0,0,0,0,0,0,0,0,0"/>
                </v:polyline>
                <v:shape id="Picture 6" o:spid="_x0000_s1099" type="#_x0000_t75" style="position:absolute;left:729;top:14128;width:294;height:313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5k&#10;jkHEAAAA2wAAAA8AAABkcnMvZG93bnJldi54bWxEj09rwkAUxO+C32F5gjfdWKyWNKtoQNpDLlWR&#10;Hh/Z1/wx+zZktybtp+8WBI/DzPyGSbaDacSNOldZVrCYRyCIc6srLhScT4fZCwjnkTU2lknBDznY&#10;bsajBGNte/6g29EXIkDYxaig9L6NpXR5SQbd3LbEwfuynUEfZFdI3WEf4KaRT1G0kgYrDgsltpSW&#10;lF+P30ZBZJ8zkr+XQ/5Wp2nz6V27rzOlppNh9wrC0+Af4Xv7XStYL+H/S/gBcvMH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E5kjkHEAAAA2wAAAA8AAAAAAAAAAAAAAAAAnAIA&#10;AGRycy9kb3ducmV2LnhtbFBLBQYAAAAABAAEAPcAAACNAwAAAAA=&#10;">
                  <v:imagedata r:id="rId68" o:title=""/>
                </v:shape>
                <v:polyline id="Freeform 5" o:spid="_x0000_s1100" style="position:absolute;visibility:visible;mso-wrap-style:square;v-text-anchor:top" points="5386,15932,1023,15932,1023,14431,729,14431,729,15942,1014,15942,1014,16207,5386,16207,5386,15932" coordsize="4657,177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6PepwwAA&#10;ANsAAAAPAAAAZHJzL2Rvd25yZXYueG1sRI9Ba8JAFITvQv/D8gre6qZCNURXKYKh9FLUVjw+ss9s&#10;NPs2ZleN/94VCh6HmfmGmc47W4sLtb5yrOB9kIAgLpyuuFTwu1m+pSB8QNZYOyYFN/Iwn730pphp&#10;d+UVXdahFBHCPkMFJoQmk9IXhiz6gWuIo7d3rcUQZVtK3eI1wm0th0kykhYrjgsGG1oYKo7rs1WQ&#10;4jhP5Xa1/ba5zPnvsN+Z049S/dfucwIiUBee4f/2l1Yw/oDHl/gD5OwO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C6PepwwAAANsAAAAPAAAAAAAAAAAAAAAAAJcCAABkcnMvZG93&#10;bnJldi54bWxQSwUGAAAAAAQABAD1AAAAhwMAAAAA&#10;" fillcolor="#eee2c1" stroked="f">
                  <v:path arrowok="t" o:connecttype="custom" o:connectlocs="4657,15932;294,15932;294,14431;0,14431;0,15942;285,15942;285,16207;4657,16207;4657,15932" o:connectangles="0,0,0,0,0,0,0,0,0"/>
                </v:polyline>
                <v:shape id="Picture 4" o:spid="_x0000_s1101" type="#_x0000_t75" style="position:absolute;left:729;top:15932;width:294;height: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Au&#10;cNXFAAAA2wAAAA8AAABkcnMvZG93bnJldi54bWxEj09rAjEUxO+C3yG8Qm8122I1rEax0pZS8OCf&#10;g8fH5rm7uHkJm+huv30jCB6HmfkNM1/2thFXakPtWMPrKANBXDhTc6nhsP96USBCRDbYOCYNfxRg&#10;uRgO5pgb1/GWrrtYigThkKOGKkafSxmKiiyGkfPEyTu51mJMsi2labFLcNvItyybSIs1p4UKPa0r&#10;Ks67i9Wggvr92HSdfx+f1v5T7Y+XbzXW+vmpX81AROrjI3xv/xgN0wncvqQfIBf/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ALnDVxQAAANsAAAAPAAAAAAAAAAAAAAAAAJwC&#10;AABkcnMvZG93bnJldi54bWxQSwUGAAAAAAQABAD3AAAAjgMAAAAA&#10;">
                  <v:imagedata r:id="rId69" o:title=""/>
                </v:shape>
                <v:shape id="Picture 3" o:spid="_x0000_s1102" type="#_x0000_t75" style="position:absolute;left:5376;top:15932;width:294;height:27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7H&#10;5arBAAAA2wAAAA8AAABkcnMvZG93bnJldi54bWxEj0FLAzEUhO9C/0N4BW82qwcja9MilqIXKW5L&#10;z4/NM7u4eVmSZ7v+eyMUehxm5htmuZ7CoE6Uch/Zwv2iAkXcRtezt3DYb++eQGVBdjhEJgu/lGG9&#10;mt0ssXbxzJ90asSrAuFco4VOZKy1zm1HAfMijsTF+4opoBSZvHYJzwUeBv1QVY86YM9locORXjtq&#10;v5ufYOHtuPPcyM4k2ng0rXwcTC/W3s6nl2dQQpNcw5f2u7NgDPx/KT9Ar/4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B7H5arBAAAA2wAAAA8AAAAAAAAAAAAAAAAAnAIAAGRy&#10;cy9kb3ducmV2LnhtbFBLBQYAAAAABAAEAPcAAACKAwAAAAA=&#10;">
                  <v:imagedata r:id="rId70" o:title=""/>
                </v:shape>
                <w10:wrap anchorx="page" anchory="page"/>
              </v:group>
            </w:pict>
          </mc:Fallback>
        </mc:AlternateContent>
      </w: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rPr>
          <w:sz w:val="20"/>
        </w:rPr>
      </w:pPr>
    </w:p>
    <w:p w:rsidR="00AD560F" w:rsidRDefault="00AD560F">
      <w:pPr>
        <w:pStyle w:val="BodyText"/>
        <w:spacing w:before="7"/>
        <w:rPr>
          <w:sz w:val="25"/>
        </w:rPr>
      </w:pPr>
    </w:p>
    <w:p w:rsidR="00AD560F" w:rsidRDefault="00C76731">
      <w:pPr>
        <w:pStyle w:val="BodyText"/>
        <w:spacing w:before="71"/>
        <w:ind w:left="119"/>
        <w:rPr>
          <w:color w:val="708860"/>
          <w:w w:val="105"/>
        </w:rPr>
      </w:pPr>
      <w:r>
        <w:rPr>
          <w:color w:val="708860"/>
          <w:w w:val="105"/>
        </w:rPr>
        <w:t>Sample Text</w:t>
      </w:r>
      <w:r w:rsidR="004E1839">
        <w:rPr>
          <w:color w:val="708860"/>
          <w:w w:val="105"/>
        </w:rPr>
        <w:t>:</w:t>
      </w:r>
    </w:p>
    <w:p w:rsidR="002C6E98" w:rsidRDefault="002C6E98">
      <w:pPr>
        <w:pStyle w:val="BodyText"/>
        <w:spacing w:before="71"/>
        <w:ind w:left="119"/>
        <w:rPr>
          <w:color w:val="708860"/>
          <w:w w:val="105"/>
        </w:rPr>
      </w:pPr>
    </w:p>
    <w:p w:rsidR="002C6E98" w:rsidRDefault="002C6E98">
      <w:pPr>
        <w:pStyle w:val="BodyText"/>
        <w:spacing w:before="71"/>
        <w:ind w:left="119"/>
        <w:rPr>
          <w:color w:val="708860"/>
          <w:w w:val="105"/>
        </w:rPr>
      </w:pPr>
    </w:p>
    <w:p w:rsidR="002C6E98" w:rsidRDefault="002C6E98">
      <w:pPr>
        <w:pStyle w:val="BodyText"/>
        <w:spacing w:before="71"/>
        <w:ind w:left="119"/>
        <w:rPr>
          <w:color w:val="708860"/>
          <w:w w:val="105"/>
        </w:rPr>
      </w:pPr>
    </w:p>
    <w:p w:rsidR="002C6E98" w:rsidRDefault="002C6E98">
      <w:pPr>
        <w:pStyle w:val="BodyText"/>
        <w:spacing w:before="71"/>
        <w:ind w:left="119"/>
        <w:rPr>
          <w:color w:val="708860"/>
          <w:w w:val="105"/>
        </w:rPr>
      </w:pPr>
    </w:p>
    <w:p w:rsidR="002C6E98" w:rsidRDefault="002C6E98">
      <w:pPr>
        <w:pStyle w:val="BodyText"/>
        <w:spacing w:before="71"/>
        <w:ind w:left="119"/>
        <w:rPr>
          <w:color w:val="708860"/>
          <w:w w:val="105"/>
        </w:rPr>
      </w:pPr>
    </w:p>
    <w:p w:rsidR="002C6E98" w:rsidRDefault="002C6E98">
      <w:pPr>
        <w:pStyle w:val="BodyText"/>
        <w:spacing w:before="71"/>
        <w:ind w:left="119"/>
      </w:pPr>
    </w:p>
    <w:sectPr w:rsidR="002C6E98">
      <w:type w:val="continuous"/>
      <w:pgSz w:w="11900" w:h="16840"/>
      <w:pgMar w:top="760" w:right="1680" w:bottom="280" w:left="8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2886"/>
    <w:rsid w:val="00042886"/>
    <w:rsid w:val="002C6E98"/>
    <w:rsid w:val="004E1839"/>
    <w:rsid w:val="00AD560F"/>
    <w:rsid w:val="00C76731"/>
    <w:rsid w:val="00F745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63" Type="http://schemas.openxmlformats.org/officeDocument/2006/relationships/image" Target="media/image59.png"/><Relationship Id="rId64" Type="http://schemas.openxmlformats.org/officeDocument/2006/relationships/image" Target="media/image60.png"/><Relationship Id="rId65" Type="http://schemas.openxmlformats.org/officeDocument/2006/relationships/image" Target="media/image61.png"/><Relationship Id="rId66" Type="http://schemas.openxmlformats.org/officeDocument/2006/relationships/image" Target="media/image62.png"/><Relationship Id="rId67" Type="http://schemas.openxmlformats.org/officeDocument/2006/relationships/image" Target="media/image63.png"/><Relationship Id="rId68" Type="http://schemas.openxmlformats.org/officeDocument/2006/relationships/image" Target="media/image64.png"/><Relationship Id="rId69" Type="http://schemas.openxmlformats.org/officeDocument/2006/relationships/image" Target="media/image65.png"/><Relationship Id="rId50" Type="http://schemas.openxmlformats.org/officeDocument/2006/relationships/image" Target="media/image46.png"/><Relationship Id="rId51" Type="http://schemas.openxmlformats.org/officeDocument/2006/relationships/image" Target="media/image47.png"/><Relationship Id="rId52" Type="http://schemas.openxmlformats.org/officeDocument/2006/relationships/image" Target="media/image48.png"/><Relationship Id="rId53" Type="http://schemas.openxmlformats.org/officeDocument/2006/relationships/image" Target="media/image49.png"/><Relationship Id="rId54" Type="http://schemas.openxmlformats.org/officeDocument/2006/relationships/image" Target="media/image50.png"/><Relationship Id="rId55" Type="http://schemas.openxmlformats.org/officeDocument/2006/relationships/image" Target="media/image51.png"/><Relationship Id="rId56" Type="http://schemas.openxmlformats.org/officeDocument/2006/relationships/image" Target="media/image52.png"/><Relationship Id="rId57" Type="http://schemas.openxmlformats.org/officeDocument/2006/relationships/image" Target="media/image53.png"/><Relationship Id="rId58" Type="http://schemas.openxmlformats.org/officeDocument/2006/relationships/image" Target="media/image54.png"/><Relationship Id="rId59" Type="http://schemas.openxmlformats.org/officeDocument/2006/relationships/image" Target="media/image5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70" Type="http://schemas.openxmlformats.org/officeDocument/2006/relationships/image" Target="media/image66.png"/><Relationship Id="rId71" Type="http://schemas.openxmlformats.org/officeDocument/2006/relationships/fontTable" Target="fontTable.xml"/><Relationship Id="rId72" Type="http://schemas.openxmlformats.org/officeDocument/2006/relationships/theme" Target="theme/theme1.xml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60" Type="http://schemas.openxmlformats.org/officeDocument/2006/relationships/image" Target="media/image56.png"/><Relationship Id="rId61" Type="http://schemas.openxmlformats.org/officeDocument/2006/relationships/image" Target="media/image57.png"/><Relationship Id="rId62" Type="http://schemas.openxmlformats.org/officeDocument/2006/relationships/image" Target="media/image58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%20HD:Users:Cindy:Dropbox:-Clients:Amy%20Harrop:amy-products:OnePagePP:Upsell2Templates:New%20Templates:Template%20Format:Green%20and%20Cream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Green and Cream.dotx</Template>
  <TotalTime>0</TotalTime>
  <Pages>1</Pages>
  <Words>31</Words>
  <Characters>182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Green and Cream Floral Pattern Story Book Report</vt:lpstr>
    </vt:vector>
  </TitlesOfParts>
  <Company>Microsoft</Company>
  <LinksUpToDate>false</LinksUpToDate>
  <CharactersWithSpaces>212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Green and Cream Floral Pattern Story Book Report</dc:title>
  <dc:creator>Cindy</dc:creator>
  <cp:keywords>DACYaql75y8</cp:keywords>
  <cp:lastModifiedBy>Cindy</cp:lastModifiedBy>
  <cp:revision>1</cp:revision>
  <dcterms:created xsi:type="dcterms:W3CDTF">2017-07-18T01:20:00Z</dcterms:created>
  <dcterms:modified xsi:type="dcterms:W3CDTF">2017-07-18T01:24:00Z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2017-06-14T00:00:00Z</vt:filetime>
  </property>
  <property fmtid="{D5CDD505-2E9C-101B-9397-08002B2CF9AE}" pid="3" name="Creator">
    <vt:lpwstr>Canva</vt:lpwstr>
  </property>
  <property fmtid="{D5CDD505-2E9C-101B-9397-08002B2CF9AE}" pid="4" name="LastSaved">
    <vt:filetime>2017-06-21T00:00:00Z</vt:filetime>
  </property>
</Properties>
</file>