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6D" w:rsidRDefault="009305A0">
      <w:pPr>
        <w:pStyle w:val="BodyText"/>
        <w:rPr>
          <w:rFonts w:ascii="Times New Roman"/>
          <w:sz w:val="20"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19050</wp:posOffset>
                </wp:positionV>
                <wp:extent cx="8060690" cy="10632440"/>
                <wp:effectExtent l="1270" t="0" r="0" b="6985"/>
                <wp:wrapNone/>
                <wp:docPr id="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60690" cy="10632440"/>
                          <a:chOff x="2" y="30"/>
                          <a:chExt cx="12694" cy="16744"/>
                        </a:xfrm>
                      </wpg:grpSpPr>
                      <wpg:grpSp>
                        <wpg:cNvPr id="4" name="Group 2"/>
                        <wpg:cNvGrpSpPr>
                          <a:grpSpLocks/>
                        </wpg:cNvGrpSpPr>
                        <wpg:grpSpPr bwMode="auto">
                          <a:xfrm>
                            <a:off x="2" y="30"/>
                            <a:ext cx="11900" cy="16744"/>
                            <a:chOff x="0" y="0"/>
                            <a:chExt cx="11900" cy="16831"/>
                          </a:xfrm>
                        </wpg:grpSpPr>
                        <wps:wsp>
                          <wps:cNvPr id="5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45" y="4646"/>
                              <a:ext cx="555" cy="2203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65"/>
                          <wps:cNvSpPr>
                            <a:spLocks/>
                          </wps:cNvSpPr>
                          <wps:spPr bwMode="auto">
                            <a:xfrm>
                              <a:off x="5727" y="0"/>
                              <a:ext cx="6173" cy="5810"/>
                            </a:xfrm>
                            <a:custGeom>
                              <a:avLst/>
                              <a:gdLst>
                                <a:gd name="T0" fmla="+- 0 5727 5727"/>
                                <a:gd name="T1" fmla="*/ T0 w 6173"/>
                                <a:gd name="T2" fmla="*/ 5809 h 5810"/>
                                <a:gd name="T3" fmla="+- 0 6368 5727"/>
                                <a:gd name="T4" fmla="*/ T3 w 6173"/>
                                <a:gd name="T5" fmla="*/ 0 h 5810"/>
                                <a:gd name="T6" fmla="+- 0 11900 5727"/>
                                <a:gd name="T7" fmla="*/ T6 w 6173"/>
                                <a:gd name="T8" fmla="*/ 5503 h 5810"/>
                                <a:gd name="T9" fmla="+- 0 5727 5727"/>
                                <a:gd name="T10" fmla="*/ T9 w 6173"/>
                                <a:gd name="T11" fmla="*/ 5809 h 5810"/>
                              </a:gdLst>
                              <a:ahLst/>
                              <a:cxnLst>
                                <a:cxn ang="0">
                                  <a:pos x="T1" y="T2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7" y="T8"/>
                                </a:cxn>
                                <a:cxn ang="0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6173" h="5810">
                                  <a:moveTo>
                                    <a:pt x="0" y="5809"/>
                                  </a:moveTo>
                                  <a:lnTo>
                                    <a:pt x="641" y="0"/>
                                  </a:lnTo>
                                  <a:lnTo>
                                    <a:pt x="6173" y="5503"/>
                                  </a:lnTo>
                                  <a:lnTo>
                                    <a:pt x="0" y="58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64"/>
                          <wps:cNvSpPr>
                            <a:spLocks/>
                          </wps:cNvSpPr>
                          <wps:spPr bwMode="auto">
                            <a:xfrm>
                              <a:off x="0" y="4646"/>
                              <a:ext cx="450" cy="8948"/>
                            </a:xfrm>
                            <a:custGeom>
                              <a:avLst/>
                              <a:gdLst>
                                <a:gd name="T0" fmla="*/ 450 w 450"/>
                                <a:gd name="T1" fmla="+- 0 11315 4646"/>
                                <a:gd name="T2" fmla="*/ 11315 h 8948"/>
                                <a:gd name="T3" fmla="*/ 0 w 450"/>
                                <a:gd name="T4" fmla="+- 0 11315 4646"/>
                                <a:gd name="T5" fmla="*/ 11315 h 8948"/>
                                <a:gd name="T6" fmla="*/ 0 w 450"/>
                                <a:gd name="T7" fmla="+- 0 13594 4646"/>
                                <a:gd name="T8" fmla="*/ 13594 h 8948"/>
                                <a:gd name="T9" fmla="*/ 450 w 450"/>
                                <a:gd name="T10" fmla="+- 0 13594 4646"/>
                                <a:gd name="T11" fmla="*/ 13594 h 8948"/>
                                <a:gd name="T12" fmla="*/ 450 w 450"/>
                                <a:gd name="T13" fmla="+- 0 11315 4646"/>
                                <a:gd name="T14" fmla="*/ 11315 h 8948"/>
                                <a:gd name="T15" fmla="*/ 450 w 450"/>
                                <a:gd name="T16" fmla="+- 0 7958 4646"/>
                                <a:gd name="T17" fmla="*/ 7958 h 8948"/>
                                <a:gd name="T18" fmla="*/ 0 w 450"/>
                                <a:gd name="T19" fmla="+- 0 7958 4646"/>
                                <a:gd name="T20" fmla="*/ 7958 h 8948"/>
                                <a:gd name="T21" fmla="*/ 0 w 450"/>
                                <a:gd name="T22" fmla="+- 0 10206 4646"/>
                                <a:gd name="T23" fmla="*/ 10206 h 8948"/>
                                <a:gd name="T24" fmla="*/ 450 w 450"/>
                                <a:gd name="T25" fmla="+- 0 10206 4646"/>
                                <a:gd name="T26" fmla="*/ 10206 h 8948"/>
                                <a:gd name="T27" fmla="*/ 450 w 450"/>
                                <a:gd name="T28" fmla="+- 0 7958 4646"/>
                                <a:gd name="T29" fmla="*/ 7958 h 8948"/>
                                <a:gd name="T30" fmla="*/ 450 w 450"/>
                                <a:gd name="T31" fmla="+- 0 4646 4646"/>
                                <a:gd name="T32" fmla="*/ 4646 h 8948"/>
                                <a:gd name="T33" fmla="*/ 0 w 450"/>
                                <a:gd name="T34" fmla="+- 0 4646 4646"/>
                                <a:gd name="T35" fmla="*/ 4646 h 8948"/>
                                <a:gd name="T36" fmla="*/ 0 w 450"/>
                                <a:gd name="T37" fmla="+- 0 6849 4646"/>
                                <a:gd name="T38" fmla="*/ 6849 h 8948"/>
                                <a:gd name="T39" fmla="*/ 450 w 450"/>
                                <a:gd name="T40" fmla="+- 0 6849 4646"/>
                                <a:gd name="T41" fmla="*/ 6849 h 8948"/>
                                <a:gd name="T42" fmla="*/ 450 w 450"/>
                                <a:gd name="T43" fmla="+- 0 4646 4646"/>
                                <a:gd name="T44" fmla="*/ 4646 h 8948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4" y="T26"/>
                                </a:cxn>
                                <a:cxn ang="0">
                                  <a:pos x="T27" y="T29"/>
                                </a:cxn>
                                <a:cxn ang="0">
                                  <a:pos x="T30" y="T32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6" y="T38"/>
                                </a:cxn>
                                <a:cxn ang="0">
                                  <a:pos x="T39" y="T41"/>
                                </a:cxn>
                                <a:cxn ang="0">
                                  <a:pos x="T42" y="T44"/>
                                </a:cxn>
                              </a:cxnLst>
                              <a:rect l="0" t="0" r="r" b="b"/>
                              <a:pathLst>
                                <a:path w="450" h="8948">
                                  <a:moveTo>
                                    <a:pt x="450" y="6669"/>
                                  </a:moveTo>
                                  <a:lnTo>
                                    <a:pt x="0" y="6669"/>
                                  </a:lnTo>
                                  <a:lnTo>
                                    <a:pt x="0" y="8948"/>
                                  </a:lnTo>
                                  <a:lnTo>
                                    <a:pt x="450" y="8948"/>
                                  </a:lnTo>
                                  <a:lnTo>
                                    <a:pt x="450" y="6669"/>
                                  </a:lnTo>
                                  <a:moveTo>
                                    <a:pt x="450" y="3312"/>
                                  </a:moveTo>
                                  <a:lnTo>
                                    <a:pt x="0" y="3312"/>
                                  </a:lnTo>
                                  <a:lnTo>
                                    <a:pt x="0" y="5560"/>
                                  </a:lnTo>
                                  <a:lnTo>
                                    <a:pt x="450" y="5560"/>
                                  </a:lnTo>
                                  <a:lnTo>
                                    <a:pt x="450" y="3312"/>
                                  </a:lnTo>
                                  <a:moveTo>
                                    <a:pt x="45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203"/>
                                  </a:lnTo>
                                  <a:lnTo>
                                    <a:pt x="450" y="2203"/>
                                  </a:lnTo>
                                  <a:lnTo>
                                    <a:pt x="450" y="0"/>
                                  </a:lnTo>
                                </a:path>
                              </a:pathLst>
                            </a:cu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63"/>
                          <wps:cNvSpPr>
                            <a:spLocks/>
                          </wps:cNvSpPr>
                          <wps:spPr bwMode="auto">
                            <a:xfrm>
                              <a:off x="0" y="5277"/>
                              <a:ext cx="6448" cy="6843"/>
                            </a:xfrm>
                            <a:custGeom>
                              <a:avLst/>
                              <a:gdLst>
                                <a:gd name="T0" fmla="*/ 0 w 6448"/>
                                <a:gd name="T1" fmla="+- 0 12120 5277"/>
                                <a:gd name="T2" fmla="*/ 12120 h 6843"/>
                                <a:gd name="T3" fmla="*/ 0 w 6448"/>
                                <a:gd name="T4" fmla="+- 0 5277 5277"/>
                                <a:gd name="T5" fmla="*/ 5277 h 6843"/>
                                <a:gd name="T6" fmla="*/ 5727 w 6448"/>
                                <a:gd name="T7" fmla="+- 0 5809 5277"/>
                                <a:gd name="T8" fmla="*/ 5809 h 6843"/>
                                <a:gd name="T9" fmla="*/ 6447 w 6448"/>
                                <a:gd name="T10" fmla="+- 0 10953 5277"/>
                                <a:gd name="T11" fmla="*/ 10953 h 6843"/>
                                <a:gd name="T12" fmla="*/ 0 w 6448"/>
                                <a:gd name="T13" fmla="+- 0 12120 5277"/>
                                <a:gd name="T14" fmla="*/ 12120 h 6843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6448" h="6843">
                                  <a:moveTo>
                                    <a:pt x="0" y="684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727" y="532"/>
                                  </a:lnTo>
                                  <a:lnTo>
                                    <a:pt x="6447" y="5676"/>
                                  </a:lnTo>
                                  <a:lnTo>
                                    <a:pt x="0" y="68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62"/>
                          <wps:cNvSpPr>
                            <a:spLocks/>
                          </wps:cNvSpPr>
                          <wps:spPr bwMode="auto">
                            <a:xfrm>
                              <a:off x="11345" y="7958"/>
                              <a:ext cx="555" cy="5636"/>
                            </a:xfrm>
                            <a:custGeom>
                              <a:avLst/>
                              <a:gdLst>
                                <a:gd name="T0" fmla="+- 0 11900 11345"/>
                                <a:gd name="T1" fmla="*/ T0 w 555"/>
                                <a:gd name="T2" fmla="+- 0 11315 7958"/>
                                <a:gd name="T3" fmla="*/ 11315 h 5636"/>
                                <a:gd name="T4" fmla="+- 0 11345 11345"/>
                                <a:gd name="T5" fmla="*/ T4 w 555"/>
                                <a:gd name="T6" fmla="+- 0 11315 7958"/>
                                <a:gd name="T7" fmla="*/ 11315 h 5636"/>
                                <a:gd name="T8" fmla="+- 0 11345 11345"/>
                                <a:gd name="T9" fmla="*/ T8 w 555"/>
                                <a:gd name="T10" fmla="+- 0 13594 7958"/>
                                <a:gd name="T11" fmla="*/ 13594 h 5636"/>
                                <a:gd name="T12" fmla="+- 0 11900 11345"/>
                                <a:gd name="T13" fmla="*/ T12 w 555"/>
                                <a:gd name="T14" fmla="+- 0 13594 7958"/>
                                <a:gd name="T15" fmla="*/ 13594 h 5636"/>
                                <a:gd name="T16" fmla="+- 0 11900 11345"/>
                                <a:gd name="T17" fmla="*/ T16 w 555"/>
                                <a:gd name="T18" fmla="+- 0 11315 7958"/>
                                <a:gd name="T19" fmla="*/ 11315 h 5636"/>
                                <a:gd name="T20" fmla="+- 0 11900 11345"/>
                                <a:gd name="T21" fmla="*/ T20 w 555"/>
                                <a:gd name="T22" fmla="+- 0 7958 7958"/>
                                <a:gd name="T23" fmla="*/ 7958 h 5636"/>
                                <a:gd name="T24" fmla="+- 0 11345 11345"/>
                                <a:gd name="T25" fmla="*/ T24 w 555"/>
                                <a:gd name="T26" fmla="+- 0 7958 7958"/>
                                <a:gd name="T27" fmla="*/ 7958 h 5636"/>
                                <a:gd name="T28" fmla="+- 0 11345 11345"/>
                                <a:gd name="T29" fmla="*/ T28 w 555"/>
                                <a:gd name="T30" fmla="+- 0 10206 7958"/>
                                <a:gd name="T31" fmla="*/ 10206 h 5636"/>
                                <a:gd name="T32" fmla="+- 0 11900 11345"/>
                                <a:gd name="T33" fmla="*/ T32 w 555"/>
                                <a:gd name="T34" fmla="+- 0 10206 7958"/>
                                <a:gd name="T35" fmla="*/ 10206 h 5636"/>
                                <a:gd name="T36" fmla="+- 0 11900 11345"/>
                                <a:gd name="T37" fmla="*/ T36 w 555"/>
                                <a:gd name="T38" fmla="+- 0 7958 7958"/>
                                <a:gd name="T39" fmla="*/ 7958 h 56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55" h="5636">
                                  <a:moveTo>
                                    <a:pt x="555" y="3357"/>
                                  </a:moveTo>
                                  <a:lnTo>
                                    <a:pt x="0" y="3357"/>
                                  </a:lnTo>
                                  <a:lnTo>
                                    <a:pt x="0" y="5636"/>
                                  </a:lnTo>
                                  <a:lnTo>
                                    <a:pt x="555" y="5636"/>
                                  </a:lnTo>
                                  <a:lnTo>
                                    <a:pt x="555" y="3357"/>
                                  </a:lnTo>
                                  <a:moveTo>
                                    <a:pt x="55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248"/>
                                  </a:lnTo>
                                  <a:lnTo>
                                    <a:pt x="555" y="2248"/>
                                  </a:lnTo>
                                  <a:lnTo>
                                    <a:pt x="555" y="0"/>
                                  </a:lnTo>
                                </a:path>
                              </a:pathLst>
                            </a:cu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61"/>
                          <wps:cNvSpPr>
                            <a:spLocks/>
                          </wps:cNvSpPr>
                          <wps:spPr bwMode="auto">
                            <a:xfrm>
                              <a:off x="5727" y="5503"/>
                              <a:ext cx="6173" cy="6278"/>
                            </a:xfrm>
                            <a:custGeom>
                              <a:avLst/>
                              <a:gdLst>
                                <a:gd name="T0" fmla="+- 0 5727 5727"/>
                                <a:gd name="T1" fmla="*/ T0 w 6173"/>
                                <a:gd name="T2" fmla="+- 0 5809 5503"/>
                                <a:gd name="T3" fmla="*/ 5809 h 6278"/>
                                <a:gd name="T4" fmla="+- 0 11900 5727"/>
                                <a:gd name="T5" fmla="*/ T4 w 6173"/>
                                <a:gd name="T6" fmla="+- 0 5503 5503"/>
                                <a:gd name="T7" fmla="*/ 5503 h 6278"/>
                                <a:gd name="T8" fmla="+- 0 11900 5727"/>
                                <a:gd name="T9" fmla="*/ T8 w 6173"/>
                                <a:gd name="T10" fmla="+- 0 11781 5503"/>
                                <a:gd name="T11" fmla="*/ 11781 h 6278"/>
                                <a:gd name="T12" fmla="+- 0 6447 5727"/>
                                <a:gd name="T13" fmla="*/ T12 w 6173"/>
                                <a:gd name="T14" fmla="+- 0 10953 5503"/>
                                <a:gd name="T15" fmla="*/ 10953 h 6278"/>
                                <a:gd name="T16" fmla="+- 0 5727 5727"/>
                                <a:gd name="T17" fmla="*/ T16 w 6173"/>
                                <a:gd name="T18" fmla="+- 0 5809 5503"/>
                                <a:gd name="T19" fmla="*/ 5809 h 62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6173" h="6278">
                                  <a:moveTo>
                                    <a:pt x="0" y="306"/>
                                  </a:moveTo>
                                  <a:lnTo>
                                    <a:pt x="6173" y="0"/>
                                  </a:lnTo>
                                  <a:lnTo>
                                    <a:pt x="6173" y="6278"/>
                                  </a:lnTo>
                                  <a:lnTo>
                                    <a:pt x="720" y="5450"/>
                                  </a:lnTo>
                                  <a:lnTo>
                                    <a:pt x="0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ED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4703"/>
                              <a:ext cx="450" cy="2128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59"/>
                          <wps:cNvSpPr>
                            <a:spLocks/>
                          </wps:cNvSpPr>
                          <wps:spPr bwMode="auto">
                            <a:xfrm>
                              <a:off x="0" y="10953"/>
                              <a:ext cx="6448" cy="5879"/>
                            </a:xfrm>
                            <a:custGeom>
                              <a:avLst/>
                              <a:gdLst>
                                <a:gd name="T0" fmla="*/ 0 w 6448"/>
                                <a:gd name="T1" fmla="+- 0 16831 10953"/>
                                <a:gd name="T2" fmla="*/ 16831 h 5879"/>
                                <a:gd name="T3" fmla="*/ 0 w 6448"/>
                                <a:gd name="T4" fmla="+- 0 12120 10953"/>
                                <a:gd name="T5" fmla="*/ 12120 h 5879"/>
                                <a:gd name="T6" fmla="*/ 6447 w 6448"/>
                                <a:gd name="T7" fmla="+- 0 10953 10953"/>
                                <a:gd name="T8" fmla="*/ 10953 h 5879"/>
                                <a:gd name="T9" fmla="*/ 5055 w 6448"/>
                                <a:gd name="T10" fmla="+- 0 16831 10953"/>
                                <a:gd name="T11" fmla="*/ 16831 h 5879"/>
                                <a:gd name="T12" fmla="*/ 0 w 6448"/>
                                <a:gd name="T13" fmla="+- 0 16831 10953"/>
                                <a:gd name="T14" fmla="*/ 16831 h 5879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</a:cxnLst>
                              <a:rect l="0" t="0" r="r" b="b"/>
                              <a:pathLst>
                                <a:path w="6448" h="5879">
                                  <a:moveTo>
                                    <a:pt x="0" y="5878"/>
                                  </a:moveTo>
                                  <a:lnTo>
                                    <a:pt x="0" y="1167"/>
                                  </a:lnTo>
                                  <a:lnTo>
                                    <a:pt x="6447" y="0"/>
                                  </a:lnTo>
                                  <a:lnTo>
                                    <a:pt x="5055" y="5878"/>
                                  </a:lnTo>
                                  <a:lnTo>
                                    <a:pt x="0" y="58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ED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3" name="Picture 5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468" y="828"/>
                              <a:ext cx="380" cy="39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" name="Picture 5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423" y="12"/>
                              <a:ext cx="329" cy="3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5" name="Picture 5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21" y="2322"/>
                              <a:ext cx="329" cy="3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6" name="Picture 5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274" y="2010"/>
                              <a:ext cx="329" cy="31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7" name="Picture 5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828" y="4183"/>
                              <a:ext cx="329" cy="3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8" name="Picture 5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755" y="3698"/>
                              <a:ext cx="329" cy="3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9" name="Picture 5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685" y="672"/>
                              <a:ext cx="375" cy="39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0" name="Picture 5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67" y="3510"/>
                              <a:ext cx="370" cy="39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1" name="Picture 5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700" y="4623"/>
                              <a:ext cx="389" cy="39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2" name="Freeform 49"/>
                          <wps:cNvSpPr>
                            <a:spLocks/>
                          </wps:cNvSpPr>
                          <wps:spPr bwMode="auto">
                            <a:xfrm>
                              <a:off x="1794" y="1489"/>
                              <a:ext cx="390" cy="431"/>
                            </a:xfrm>
                            <a:custGeom>
                              <a:avLst/>
                              <a:gdLst>
                                <a:gd name="T0" fmla="+- 0 1794 1794"/>
                                <a:gd name="T1" fmla="*/ T0 w 390"/>
                                <a:gd name="T2" fmla="+- 0 1692 1489"/>
                                <a:gd name="T3" fmla="*/ 1692 h 431"/>
                                <a:gd name="T4" fmla="+- 0 1809 1794"/>
                                <a:gd name="T5" fmla="*/ T4 w 390"/>
                                <a:gd name="T6" fmla="+- 0 1617 1489"/>
                                <a:gd name="T7" fmla="*/ 1617 h 431"/>
                                <a:gd name="T8" fmla="+- 0 1852 1794"/>
                                <a:gd name="T9" fmla="*/ T8 w 390"/>
                                <a:gd name="T10" fmla="+- 0 1551 1489"/>
                                <a:gd name="T11" fmla="*/ 1551 h 431"/>
                                <a:gd name="T12" fmla="+- 0 1919 1794"/>
                                <a:gd name="T13" fmla="*/ T12 w 390"/>
                                <a:gd name="T14" fmla="+- 0 1506 1489"/>
                                <a:gd name="T15" fmla="*/ 1506 h 431"/>
                                <a:gd name="T16" fmla="+- 0 1998 1794"/>
                                <a:gd name="T17" fmla="*/ T16 w 390"/>
                                <a:gd name="T18" fmla="+- 0 1489 1489"/>
                                <a:gd name="T19" fmla="*/ 1489 h 431"/>
                                <a:gd name="T20" fmla="+- 0 2023 1794"/>
                                <a:gd name="T21" fmla="*/ T20 w 390"/>
                                <a:gd name="T22" fmla="+- 0 1491 1489"/>
                                <a:gd name="T23" fmla="*/ 1491 h 431"/>
                                <a:gd name="T24" fmla="+- 0 2091 1794"/>
                                <a:gd name="T25" fmla="*/ T24 w 390"/>
                                <a:gd name="T26" fmla="+- 0 1513 1489"/>
                                <a:gd name="T27" fmla="*/ 1513 h 431"/>
                                <a:gd name="T28" fmla="+- 0 2145 1794"/>
                                <a:gd name="T29" fmla="*/ T28 w 390"/>
                                <a:gd name="T30" fmla="+- 0 1562 1489"/>
                                <a:gd name="T31" fmla="*/ 1562 h 431"/>
                                <a:gd name="T32" fmla="+- 0 2183 1794"/>
                                <a:gd name="T33" fmla="*/ T32 w 390"/>
                                <a:gd name="T34" fmla="+- 0 1642 1489"/>
                                <a:gd name="T35" fmla="*/ 1642 h 431"/>
                                <a:gd name="T36" fmla="+- 0 2183 1794"/>
                                <a:gd name="T37" fmla="*/ T36 w 390"/>
                                <a:gd name="T38" fmla="+- 0 1675 1489"/>
                                <a:gd name="T39" fmla="*/ 1675 h 431"/>
                                <a:gd name="T40" fmla="+- 0 2178 1794"/>
                                <a:gd name="T41" fmla="*/ T40 w 390"/>
                                <a:gd name="T42" fmla="+- 0 1707 1489"/>
                                <a:gd name="T43" fmla="*/ 1707 h 431"/>
                                <a:gd name="T44" fmla="+- 0 2167 1794"/>
                                <a:gd name="T45" fmla="*/ T44 w 390"/>
                                <a:gd name="T46" fmla="+- 0 1738 1489"/>
                                <a:gd name="T47" fmla="*/ 1738 h 431"/>
                                <a:gd name="T48" fmla="+- 0 2157 1794"/>
                                <a:gd name="T49" fmla="*/ T48 w 390"/>
                                <a:gd name="T50" fmla="+- 0 1775 1489"/>
                                <a:gd name="T51" fmla="*/ 1775 h 431"/>
                                <a:gd name="T52" fmla="+- 0 2122 1794"/>
                                <a:gd name="T53" fmla="*/ T52 w 390"/>
                                <a:gd name="T54" fmla="+- 0 1843 1489"/>
                                <a:gd name="T55" fmla="*/ 1843 h 431"/>
                                <a:gd name="T56" fmla="+- 0 2069 1794"/>
                                <a:gd name="T57" fmla="*/ T56 w 390"/>
                                <a:gd name="T58" fmla="+- 0 1897 1489"/>
                                <a:gd name="T59" fmla="*/ 1897 h 431"/>
                                <a:gd name="T60" fmla="+- 0 1997 1794"/>
                                <a:gd name="T61" fmla="*/ T60 w 390"/>
                                <a:gd name="T62" fmla="+- 0 1919 1489"/>
                                <a:gd name="T63" fmla="*/ 1919 h 431"/>
                                <a:gd name="T64" fmla="+- 0 1960 1794"/>
                                <a:gd name="T65" fmla="*/ T64 w 390"/>
                                <a:gd name="T66" fmla="+- 0 1918 1489"/>
                                <a:gd name="T67" fmla="*/ 1918 h 431"/>
                                <a:gd name="T68" fmla="+- 0 1897 1794"/>
                                <a:gd name="T69" fmla="*/ T68 w 390"/>
                                <a:gd name="T70" fmla="+- 0 1897 1489"/>
                                <a:gd name="T71" fmla="*/ 1897 h 431"/>
                                <a:gd name="T72" fmla="+- 0 1850 1794"/>
                                <a:gd name="T73" fmla="*/ T72 w 390"/>
                                <a:gd name="T74" fmla="+- 0 1856 1489"/>
                                <a:gd name="T75" fmla="*/ 1856 h 431"/>
                                <a:gd name="T76" fmla="+- 0 1804 1794"/>
                                <a:gd name="T77" fmla="*/ T76 w 390"/>
                                <a:gd name="T78" fmla="+- 0 1768 1489"/>
                                <a:gd name="T79" fmla="*/ 1768 h 431"/>
                                <a:gd name="T80" fmla="+- 0 1794 1794"/>
                                <a:gd name="T81" fmla="*/ T80 w 390"/>
                                <a:gd name="T82" fmla="+- 0 1692 1489"/>
                                <a:gd name="T83" fmla="*/ 1692 h 4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390" h="431">
                                  <a:moveTo>
                                    <a:pt x="0" y="203"/>
                                  </a:moveTo>
                                  <a:lnTo>
                                    <a:pt x="15" y="128"/>
                                  </a:lnTo>
                                  <a:lnTo>
                                    <a:pt x="58" y="62"/>
                                  </a:lnTo>
                                  <a:lnTo>
                                    <a:pt x="125" y="17"/>
                                  </a:lnTo>
                                  <a:lnTo>
                                    <a:pt x="204" y="0"/>
                                  </a:lnTo>
                                  <a:lnTo>
                                    <a:pt x="229" y="2"/>
                                  </a:lnTo>
                                  <a:lnTo>
                                    <a:pt x="297" y="24"/>
                                  </a:lnTo>
                                  <a:lnTo>
                                    <a:pt x="351" y="73"/>
                                  </a:lnTo>
                                  <a:lnTo>
                                    <a:pt x="389" y="153"/>
                                  </a:lnTo>
                                  <a:lnTo>
                                    <a:pt x="389" y="186"/>
                                  </a:lnTo>
                                  <a:lnTo>
                                    <a:pt x="384" y="218"/>
                                  </a:lnTo>
                                  <a:lnTo>
                                    <a:pt x="373" y="249"/>
                                  </a:lnTo>
                                  <a:lnTo>
                                    <a:pt x="363" y="286"/>
                                  </a:lnTo>
                                  <a:lnTo>
                                    <a:pt x="328" y="354"/>
                                  </a:lnTo>
                                  <a:lnTo>
                                    <a:pt x="275" y="408"/>
                                  </a:lnTo>
                                  <a:lnTo>
                                    <a:pt x="203" y="430"/>
                                  </a:lnTo>
                                  <a:lnTo>
                                    <a:pt x="166" y="429"/>
                                  </a:lnTo>
                                  <a:lnTo>
                                    <a:pt x="103" y="408"/>
                                  </a:lnTo>
                                  <a:lnTo>
                                    <a:pt x="56" y="367"/>
                                  </a:lnTo>
                                  <a:lnTo>
                                    <a:pt x="10" y="279"/>
                                  </a:lnTo>
                                  <a:lnTo>
                                    <a:pt x="0" y="20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3" name="Picture 4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01" y="408"/>
                              <a:ext cx="374" cy="3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4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0" cy="3537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46"/>
                          <wps:cNvSpPr>
                            <a:spLocks/>
                          </wps:cNvSpPr>
                          <wps:spPr bwMode="auto">
                            <a:xfrm>
                              <a:off x="0" y="233"/>
                              <a:ext cx="77" cy="291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+- 0 523 233"/>
                                <a:gd name="T2" fmla="*/ 523 h 291"/>
                                <a:gd name="T3" fmla="*/ 0 w 77"/>
                                <a:gd name="T4" fmla="+- 0 233 233"/>
                                <a:gd name="T5" fmla="*/ 233 h 291"/>
                                <a:gd name="T6" fmla="*/ 15 w 77"/>
                                <a:gd name="T7" fmla="+- 0 247 233"/>
                                <a:gd name="T8" fmla="*/ 247 h 291"/>
                                <a:gd name="T9" fmla="*/ 23 w 77"/>
                                <a:gd name="T10" fmla="+- 0 255 233"/>
                                <a:gd name="T11" fmla="*/ 255 h 291"/>
                                <a:gd name="T12" fmla="*/ 30 w 77"/>
                                <a:gd name="T13" fmla="+- 0 263 233"/>
                                <a:gd name="T14" fmla="*/ 263 h 291"/>
                                <a:gd name="T15" fmla="*/ 37 w 77"/>
                                <a:gd name="T16" fmla="+- 0 270 233"/>
                                <a:gd name="T17" fmla="*/ 270 h 291"/>
                                <a:gd name="T18" fmla="*/ 43 w 77"/>
                                <a:gd name="T19" fmla="+- 0 278 233"/>
                                <a:gd name="T20" fmla="*/ 278 h 291"/>
                                <a:gd name="T21" fmla="*/ 53 w 77"/>
                                <a:gd name="T22" fmla="+- 0 290 233"/>
                                <a:gd name="T23" fmla="*/ 290 h 291"/>
                                <a:gd name="T24" fmla="*/ 61 w 77"/>
                                <a:gd name="T25" fmla="+- 0 303 233"/>
                                <a:gd name="T26" fmla="*/ 303 h 291"/>
                                <a:gd name="T27" fmla="*/ 67 w 77"/>
                                <a:gd name="T28" fmla="+- 0 318 233"/>
                                <a:gd name="T29" fmla="*/ 318 h 291"/>
                                <a:gd name="T30" fmla="*/ 75 w 77"/>
                                <a:gd name="T31" fmla="+- 0 349 233"/>
                                <a:gd name="T32" fmla="*/ 349 h 291"/>
                                <a:gd name="T33" fmla="*/ 76 w 77"/>
                                <a:gd name="T34" fmla="+- 0 366 233"/>
                                <a:gd name="T35" fmla="*/ 366 h 291"/>
                                <a:gd name="T36" fmla="*/ 76 w 77"/>
                                <a:gd name="T37" fmla="+- 0 383 233"/>
                                <a:gd name="T38" fmla="*/ 383 h 291"/>
                                <a:gd name="T39" fmla="*/ 60 w 77"/>
                                <a:gd name="T40" fmla="+- 0 448 233"/>
                                <a:gd name="T41" fmla="*/ 448 h 291"/>
                                <a:gd name="T42" fmla="*/ 22 w 77"/>
                                <a:gd name="T43" fmla="+- 0 503 233"/>
                                <a:gd name="T44" fmla="*/ 503 h 291"/>
                                <a:gd name="T45" fmla="*/ 19 w 77"/>
                                <a:gd name="T46" fmla="+- 0 506 233"/>
                                <a:gd name="T47" fmla="*/ 506 h 291"/>
                                <a:gd name="T48" fmla="*/ 12 w 77"/>
                                <a:gd name="T49" fmla="+- 0 514 233"/>
                                <a:gd name="T50" fmla="*/ 514 h 291"/>
                                <a:gd name="T51" fmla="*/ 3 w 77"/>
                                <a:gd name="T52" fmla="+- 0 521 233"/>
                                <a:gd name="T53" fmla="*/ 521 h 291"/>
                                <a:gd name="T54" fmla="*/ 0 w 77"/>
                                <a:gd name="T55" fmla="+- 0 523 233"/>
                                <a:gd name="T56" fmla="*/ 523 h 291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4" y="T26"/>
                                </a:cxn>
                                <a:cxn ang="0">
                                  <a:pos x="T27" y="T29"/>
                                </a:cxn>
                                <a:cxn ang="0">
                                  <a:pos x="T30" y="T32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6" y="T38"/>
                                </a:cxn>
                                <a:cxn ang="0">
                                  <a:pos x="T39" y="T41"/>
                                </a:cxn>
                                <a:cxn ang="0">
                                  <a:pos x="T42" y="T44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8" y="T50"/>
                                </a:cxn>
                                <a:cxn ang="0">
                                  <a:pos x="T51" y="T53"/>
                                </a:cxn>
                                <a:cxn ang="0">
                                  <a:pos x="T54" y="T56"/>
                                </a:cxn>
                              </a:cxnLst>
                              <a:rect l="0" t="0" r="r" b="b"/>
                              <a:pathLst>
                                <a:path w="77" h="291">
                                  <a:moveTo>
                                    <a:pt x="0" y="2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5" y="14"/>
                                  </a:lnTo>
                                  <a:lnTo>
                                    <a:pt x="23" y="22"/>
                                  </a:lnTo>
                                  <a:lnTo>
                                    <a:pt x="30" y="30"/>
                                  </a:lnTo>
                                  <a:lnTo>
                                    <a:pt x="37" y="37"/>
                                  </a:lnTo>
                                  <a:lnTo>
                                    <a:pt x="43" y="45"/>
                                  </a:lnTo>
                                  <a:lnTo>
                                    <a:pt x="53" y="57"/>
                                  </a:lnTo>
                                  <a:lnTo>
                                    <a:pt x="61" y="70"/>
                                  </a:lnTo>
                                  <a:lnTo>
                                    <a:pt x="67" y="85"/>
                                  </a:lnTo>
                                  <a:lnTo>
                                    <a:pt x="75" y="116"/>
                                  </a:lnTo>
                                  <a:lnTo>
                                    <a:pt x="76" y="133"/>
                                  </a:lnTo>
                                  <a:lnTo>
                                    <a:pt x="76" y="150"/>
                                  </a:lnTo>
                                  <a:lnTo>
                                    <a:pt x="60" y="215"/>
                                  </a:lnTo>
                                  <a:lnTo>
                                    <a:pt x="22" y="270"/>
                                  </a:lnTo>
                                  <a:lnTo>
                                    <a:pt x="19" y="273"/>
                                  </a:lnTo>
                                  <a:lnTo>
                                    <a:pt x="12" y="281"/>
                                  </a:lnTo>
                                  <a:lnTo>
                                    <a:pt x="3" y="288"/>
                                  </a:lnTo>
                                  <a:lnTo>
                                    <a:pt x="0" y="2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6" name="Picture 4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30" y="2667"/>
                              <a:ext cx="351" cy="35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7" name="Freeform 44"/>
                          <wps:cNvSpPr>
                            <a:spLocks/>
                          </wps:cNvSpPr>
                          <wps:spPr bwMode="auto">
                            <a:xfrm>
                              <a:off x="0" y="2817"/>
                              <a:ext cx="77" cy="302"/>
                            </a:xfrm>
                            <a:custGeom>
                              <a:avLst/>
                              <a:gdLst>
                                <a:gd name="T0" fmla="*/ 0 w 77"/>
                                <a:gd name="T1" fmla="+- 0 3118 2817"/>
                                <a:gd name="T2" fmla="*/ 3118 h 302"/>
                                <a:gd name="T3" fmla="*/ 0 w 77"/>
                                <a:gd name="T4" fmla="+- 0 2817 2817"/>
                                <a:gd name="T5" fmla="*/ 2817 h 302"/>
                                <a:gd name="T6" fmla="*/ 4 w 77"/>
                                <a:gd name="T7" fmla="+- 0 2820 2817"/>
                                <a:gd name="T8" fmla="*/ 2820 h 302"/>
                                <a:gd name="T9" fmla="*/ 50 w 77"/>
                                <a:gd name="T10" fmla="+- 0 2869 2817"/>
                                <a:gd name="T11" fmla="*/ 2869 h 302"/>
                                <a:gd name="T12" fmla="*/ 77 w 77"/>
                                <a:gd name="T13" fmla="+- 0 2954 2817"/>
                                <a:gd name="T14" fmla="*/ 2954 h 302"/>
                                <a:gd name="T15" fmla="*/ 75 w 77"/>
                                <a:gd name="T16" fmla="+- 0 2989 2817"/>
                                <a:gd name="T17" fmla="*/ 2989 h 302"/>
                                <a:gd name="T18" fmla="*/ 67 w 77"/>
                                <a:gd name="T19" fmla="+- 0 3025 2817"/>
                                <a:gd name="T20" fmla="*/ 3025 h 302"/>
                                <a:gd name="T21" fmla="*/ 53 w 77"/>
                                <a:gd name="T22" fmla="+- 0 3059 2817"/>
                                <a:gd name="T23" fmla="*/ 3059 h 302"/>
                                <a:gd name="T24" fmla="*/ 23 w 77"/>
                                <a:gd name="T25" fmla="+- 0 3101 2817"/>
                                <a:gd name="T26" fmla="*/ 3101 h 302"/>
                                <a:gd name="T27" fmla="*/ 0 w 77"/>
                                <a:gd name="T28" fmla="+- 0 3118 2817"/>
                                <a:gd name="T29" fmla="*/ 3118 h 302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4" y="T26"/>
                                </a:cxn>
                                <a:cxn ang="0">
                                  <a:pos x="T27" y="T29"/>
                                </a:cxn>
                              </a:cxnLst>
                              <a:rect l="0" t="0" r="r" b="b"/>
                              <a:pathLst>
                                <a:path w="77" h="302">
                                  <a:moveTo>
                                    <a:pt x="0" y="3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3"/>
                                  </a:lnTo>
                                  <a:lnTo>
                                    <a:pt x="50" y="52"/>
                                  </a:lnTo>
                                  <a:lnTo>
                                    <a:pt x="77" y="137"/>
                                  </a:lnTo>
                                  <a:lnTo>
                                    <a:pt x="75" y="172"/>
                                  </a:lnTo>
                                  <a:lnTo>
                                    <a:pt x="67" y="208"/>
                                  </a:lnTo>
                                  <a:lnTo>
                                    <a:pt x="53" y="242"/>
                                  </a:lnTo>
                                  <a:lnTo>
                                    <a:pt x="23" y="284"/>
                                  </a:lnTo>
                                  <a:lnTo>
                                    <a:pt x="0" y="3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28" name="Picture 4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15" y="4685"/>
                              <a:ext cx="391" cy="36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29" name="Picture 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069"/>
                              <a:ext cx="291" cy="3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0" name="Picture 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4959" y="4858"/>
                              <a:ext cx="356" cy="377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1" name="Picture 4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44" y="3000"/>
                              <a:ext cx="339" cy="33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2" name="Picture 3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87" y="1049"/>
                              <a:ext cx="377" cy="39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3" name="Freeform 38"/>
                          <wps:cNvSpPr>
                            <a:spLocks/>
                          </wps:cNvSpPr>
                          <wps:spPr bwMode="auto">
                            <a:xfrm>
                              <a:off x="237" y="1644"/>
                              <a:ext cx="436" cy="435"/>
                            </a:xfrm>
                            <a:custGeom>
                              <a:avLst/>
                              <a:gdLst>
                                <a:gd name="T0" fmla="+- 0 237 237"/>
                                <a:gd name="T1" fmla="*/ T0 w 436"/>
                                <a:gd name="T2" fmla="+- 0 1889 1644"/>
                                <a:gd name="T3" fmla="*/ 1889 h 435"/>
                                <a:gd name="T4" fmla="+- 0 242 237"/>
                                <a:gd name="T5" fmla="*/ T4 w 436"/>
                                <a:gd name="T6" fmla="+- 0 1817 1644"/>
                                <a:gd name="T7" fmla="*/ 1817 h 435"/>
                                <a:gd name="T8" fmla="+- 0 271 237"/>
                                <a:gd name="T9" fmla="*/ T8 w 436"/>
                                <a:gd name="T10" fmla="+- 0 1752 1644"/>
                                <a:gd name="T11" fmla="*/ 1752 h 435"/>
                                <a:gd name="T12" fmla="+- 0 326 237"/>
                                <a:gd name="T13" fmla="*/ T12 w 436"/>
                                <a:gd name="T14" fmla="+- 0 1694 1644"/>
                                <a:gd name="T15" fmla="*/ 1694 h 435"/>
                                <a:gd name="T16" fmla="+- 0 396 237"/>
                                <a:gd name="T17" fmla="*/ T16 w 436"/>
                                <a:gd name="T18" fmla="+- 0 1655 1644"/>
                                <a:gd name="T19" fmla="*/ 1655 h 435"/>
                                <a:gd name="T20" fmla="+- 0 458 237"/>
                                <a:gd name="T21" fmla="*/ T20 w 436"/>
                                <a:gd name="T22" fmla="+- 0 1644 1644"/>
                                <a:gd name="T23" fmla="*/ 1644 h 435"/>
                                <a:gd name="T24" fmla="+- 0 474 237"/>
                                <a:gd name="T25" fmla="*/ T24 w 436"/>
                                <a:gd name="T26" fmla="+- 0 1645 1644"/>
                                <a:gd name="T27" fmla="*/ 1645 h 435"/>
                                <a:gd name="T28" fmla="+- 0 541 237"/>
                                <a:gd name="T29" fmla="*/ T28 w 436"/>
                                <a:gd name="T30" fmla="+- 0 1661 1644"/>
                                <a:gd name="T31" fmla="*/ 1661 h 435"/>
                                <a:gd name="T32" fmla="+- 0 593 237"/>
                                <a:gd name="T33" fmla="*/ T32 w 436"/>
                                <a:gd name="T34" fmla="+- 0 1696 1644"/>
                                <a:gd name="T35" fmla="*/ 1696 h 435"/>
                                <a:gd name="T36" fmla="+- 0 599 237"/>
                                <a:gd name="T37" fmla="*/ T36 w 436"/>
                                <a:gd name="T38" fmla="+- 0 1706 1644"/>
                                <a:gd name="T39" fmla="*/ 1706 h 435"/>
                                <a:gd name="T40" fmla="+- 0 605 237"/>
                                <a:gd name="T41" fmla="*/ T40 w 436"/>
                                <a:gd name="T42" fmla="+- 0 1715 1644"/>
                                <a:gd name="T43" fmla="*/ 1715 h 435"/>
                                <a:gd name="T44" fmla="+- 0 612 237"/>
                                <a:gd name="T45" fmla="*/ T44 w 436"/>
                                <a:gd name="T46" fmla="+- 0 1723 1644"/>
                                <a:gd name="T47" fmla="*/ 1723 h 435"/>
                                <a:gd name="T48" fmla="+- 0 617 237"/>
                                <a:gd name="T49" fmla="*/ T48 w 436"/>
                                <a:gd name="T50" fmla="+- 0 1731 1644"/>
                                <a:gd name="T51" fmla="*/ 1731 h 435"/>
                                <a:gd name="T52" fmla="+- 0 617 237"/>
                                <a:gd name="T53" fmla="*/ T52 w 436"/>
                                <a:gd name="T54" fmla="+- 0 1734 1644"/>
                                <a:gd name="T55" fmla="*/ 1734 h 435"/>
                                <a:gd name="T56" fmla="+- 0 621 237"/>
                                <a:gd name="T57" fmla="*/ T56 w 436"/>
                                <a:gd name="T58" fmla="+- 0 1734 1644"/>
                                <a:gd name="T59" fmla="*/ 1734 h 435"/>
                                <a:gd name="T60" fmla="+- 0 621 237"/>
                                <a:gd name="T61" fmla="*/ T60 w 436"/>
                                <a:gd name="T62" fmla="+- 0 1741 1644"/>
                                <a:gd name="T63" fmla="*/ 1741 h 435"/>
                                <a:gd name="T64" fmla="+- 0 624 237"/>
                                <a:gd name="T65" fmla="*/ T64 w 436"/>
                                <a:gd name="T66" fmla="+- 0 1741 1644"/>
                                <a:gd name="T67" fmla="*/ 1741 h 435"/>
                                <a:gd name="T68" fmla="+- 0 646 237"/>
                                <a:gd name="T69" fmla="*/ T68 w 436"/>
                                <a:gd name="T70" fmla="+- 0 1766 1644"/>
                                <a:gd name="T71" fmla="*/ 1766 h 435"/>
                                <a:gd name="T72" fmla="+- 0 660 237"/>
                                <a:gd name="T73" fmla="*/ T72 w 436"/>
                                <a:gd name="T74" fmla="+- 0 1793 1644"/>
                                <a:gd name="T75" fmla="*/ 1793 h 435"/>
                                <a:gd name="T76" fmla="+- 0 668 237"/>
                                <a:gd name="T77" fmla="*/ T76 w 436"/>
                                <a:gd name="T78" fmla="+- 0 1823 1644"/>
                                <a:gd name="T79" fmla="*/ 1823 h 435"/>
                                <a:gd name="T80" fmla="+- 0 673 237"/>
                                <a:gd name="T81" fmla="*/ T80 w 436"/>
                                <a:gd name="T82" fmla="+- 0 1855 1644"/>
                                <a:gd name="T83" fmla="*/ 1855 h 435"/>
                                <a:gd name="T84" fmla="+- 0 668 237"/>
                                <a:gd name="T85" fmla="*/ T84 w 436"/>
                                <a:gd name="T86" fmla="+- 0 1915 1644"/>
                                <a:gd name="T87" fmla="*/ 1915 h 435"/>
                                <a:gd name="T88" fmla="+- 0 644 237"/>
                                <a:gd name="T89" fmla="*/ T88 w 436"/>
                                <a:gd name="T90" fmla="+- 0 1972 1644"/>
                                <a:gd name="T91" fmla="*/ 1972 h 435"/>
                                <a:gd name="T92" fmla="+- 0 604 237"/>
                                <a:gd name="T93" fmla="*/ T92 w 436"/>
                                <a:gd name="T94" fmla="+- 0 2020 1644"/>
                                <a:gd name="T95" fmla="*/ 2020 h 435"/>
                                <a:gd name="T96" fmla="+- 0 521 237"/>
                                <a:gd name="T97" fmla="*/ T96 w 436"/>
                                <a:gd name="T98" fmla="+- 0 2066 1644"/>
                                <a:gd name="T99" fmla="*/ 2066 h 435"/>
                                <a:gd name="T100" fmla="+- 0 452 237"/>
                                <a:gd name="T101" fmla="*/ T100 w 436"/>
                                <a:gd name="T102" fmla="+- 0 2079 1644"/>
                                <a:gd name="T103" fmla="*/ 2079 h 435"/>
                                <a:gd name="T104" fmla="+- 0 417 237"/>
                                <a:gd name="T105" fmla="*/ T104 w 436"/>
                                <a:gd name="T106" fmla="+- 0 2077 1644"/>
                                <a:gd name="T107" fmla="*/ 2077 h 435"/>
                                <a:gd name="T108" fmla="+- 0 352 237"/>
                                <a:gd name="T109" fmla="*/ T108 w 436"/>
                                <a:gd name="T110" fmla="+- 0 2058 1644"/>
                                <a:gd name="T111" fmla="*/ 2058 h 435"/>
                                <a:gd name="T112" fmla="+- 0 296 237"/>
                                <a:gd name="T113" fmla="*/ T112 w 436"/>
                                <a:gd name="T114" fmla="+- 0 2018 1644"/>
                                <a:gd name="T115" fmla="*/ 2018 h 435"/>
                                <a:gd name="T116" fmla="+- 0 255 237"/>
                                <a:gd name="T117" fmla="*/ T116 w 436"/>
                                <a:gd name="T118" fmla="+- 0 1958 1644"/>
                                <a:gd name="T119" fmla="*/ 1958 h 435"/>
                                <a:gd name="T120" fmla="+- 0 237 237"/>
                                <a:gd name="T121" fmla="*/ T120 w 436"/>
                                <a:gd name="T122" fmla="+- 0 1889 1644"/>
                                <a:gd name="T123" fmla="*/ 1889 h 4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</a:cxnLst>
                              <a:rect l="0" t="0" r="r" b="b"/>
                              <a:pathLst>
                                <a:path w="436" h="435">
                                  <a:moveTo>
                                    <a:pt x="0" y="245"/>
                                  </a:moveTo>
                                  <a:lnTo>
                                    <a:pt x="5" y="173"/>
                                  </a:lnTo>
                                  <a:lnTo>
                                    <a:pt x="34" y="108"/>
                                  </a:lnTo>
                                  <a:lnTo>
                                    <a:pt x="89" y="50"/>
                                  </a:lnTo>
                                  <a:lnTo>
                                    <a:pt x="159" y="11"/>
                                  </a:lnTo>
                                  <a:lnTo>
                                    <a:pt x="221" y="0"/>
                                  </a:lnTo>
                                  <a:lnTo>
                                    <a:pt x="237" y="1"/>
                                  </a:lnTo>
                                  <a:lnTo>
                                    <a:pt x="304" y="17"/>
                                  </a:lnTo>
                                  <a:lnTo>
                                    <a:pt x="356" y="52"/>
                                  </a:lnTo>
                                  <a:lnTo>
                                    <a:pt x="362" y="62"/>
                                  </a:lnTo>
                                  <a:lnTo>
                                    <a:pt x="368" y="71"/>
                                  </a:lnTo>
                                  <a:lnTo>
                                    <a:pt x="375" y="79"/>
                                  </a:lnTo>
                                  <a:lnTo>
                                    <a:pt x="380" y="87"/>
                                  </a:lnTo>
                                  <a:lnTo>
                                    <a:pt x="380" y="90"/>
                                  </a:lnTo>
                                  <a:lnTo>
                                    <a:pt x="384" y="90"/>
                                  </a:lnTo>
                                  <a:lnTo>
                                    <a:pt x="384" y="97"/>
                                  </a:lnTo>
                                  <a:lnTo>
                                    <a:pt x="387" y="97"/>
                                  </a:lnTo>
                                  <a:lnTo>
                                    <a:pt x="409" y="122"/>
                                  </a:lnTo>
                                  <a:lnTo>
                                    <a:pt x="423" y="149"/>
                                  </a:lnTo>
                                  <a:lnTo>
                                    <a:pt x="431" y="179"/>
                                  </a:lnTo>
                                  <a:lnTo>
                                    <a:pt x="436" y="211"/>
                                  </a:lnTo>
                                  <a:lnTo>
                                    <a:pt x="431" y="271"/>
                                  </a:lnTo>
                                  <a:lnTo>
                                    <a:pt x="407" y="328"/>
                                  </a:lnTo>
                                  <a:lnTo>
                                    <a:pt x="367" y="376"/>
                                  </a:lnTo>
                                  <a:lnTo>
                                    <a:pt x="284" y="422"/>
                                  </a:lnTo>
                                  <a:lnTo>
                                    <a:pt x="215" y="435"/>
                                  </a:lnTo>
                                  <a:lnTo>
                                    <a:pt x="180" y="433"/>
                                  </a:lnTo>
                                  <a:lnTo>
                                    <a:pt x="115" y="414"/>
                                  </a:lnTo>
                                  <a:lnTo>
                                    <a:pt x="59" y="374"/>
                                  </a:lnTo>
                                  <a:lnTo>
                                    <a:pt x="18" y="314"/>
                                  </a:lnTo>
                                  <a:lnTo>
                                    <a:pt x="0" y="2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34" name="Picture 3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665" y="13000"/>
                              <a:ext cx="329" cy="3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5" name="Picture 3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156" y="13969"/>
                              <a:ext cx="329" cy="33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6" name="Picture 3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831" y="13906"/>
                              <a:ext cx="329" cy="3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7" name="Picture 3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526" y="15954"/>
                              <a:ext cx="329" cy="3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8" name="Picture 3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9591" y="11689"/>
                              <a:ext cx="375" cy="39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39" name="Picture 3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084" y="16080"/>
                              <a:ext cx="370" cy="39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0" name="Picture 3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575" y="15028"/>
                              <a:ext cx="392" cy="39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41" name="AutoShape 30"/>
                          <wps:cNvSpPr>
                            <a:spLocks/>
                          </wps:cNvSpPr>
                          <wps:spPr bwMode="auto">
                            <a:xfrm>
                              <a:off x="9800" y="15007"/>
                              <a:ext cx="390" cy="431"/>
                            </a:xfrm>
                            <a:custGeom>
                              <a:avLst/>
                              <a:gdLst>
                                <a:gd name="T0" fmla="+- 0 9800 9800"/>
                                <a:gd name="T1" fmla="*/ T0 w 390"/>
                                <a:gd name="T2" fmla="+- 0 15210 15007"/>
                                <a:gd name="T3" fmla="*/ 15210 h 431"/>
                                <a:gd name="T4" fmla="+- 0 9815 9800"/>
                                <a:gd name="T5" fmla="*/ T4 w 390"/>
                                <a:gd name="T6" fmla="+- 0 15135 15007"/>
                                <a:gd name="T7" fmla="*/ 15135 h 431"/>
                                <a:gd name="T8" fmla="+- 0 9858 9800"/>
                                <a:gd name="T9" fmla="*/ T8 w 390"/>
                                <a:gd name="T10" fmla="+- 0 15069 15007"/>
                                <a:gd name="T11" fmla="*/ 15069 h 431"/>
                                <a:gd name="T12" fmla="+- 0 9888 9800"/>
                                <a:gd name="T13" fmla="*/ T12 w 390"/>
                                <a:gd name="T14" fmla="+- 0 15043 15007"/>
                                <a:gd name="T15" fmla="*/ 15043 h 431"/>
                                <a:gd name="T16" fmla="+- 0 9925 9800"/>
                                <a:gd name="T17" fmla="*/ T16 w 390"/>
                                <a:gd name="T18" fmla="+- 0 15023 15007"/>
                                <a:gd name="T19" fmla="*/ 15023 h 431"/>
                                <a:gd name="T20" fmla="+- 0 9964 9800"/>
                                <a:gd name="T21" fmla="*/ T20 w 390"/>
                                <a:gd name="T22" fmla="+- 0 15011 15007"/>
                                <a:gd name="T23" fmla="*/ 15011 h 431"/>
                                <a:gd name="T24" fmla="+- 0 10004 9800"/>
                                <a:gd name="T25" fmla="*/ T24 w 390"/>
                                <a:gd name="T26" fmla="+- 0 15007 15007"/>
                                <a:gd name="T27" fmla="*/ 15007 h 431"/>
                                <a:gd name="T28" fmla="+- 0 10029 9800"/>
                                <a:gd name="T29" fmla="*/ T28 w 390"/>
                                <a:gd name="T30" fmla="+- 0 15008 15007"/>
                                <a:gd name="T31" fmla="*/ 15008 h 431"/>
                                <a:gd name="T32" fmla="+- 0 10052 9800"/>
                                <a:gd name="T33" fmla="*/ T32 w 390"/>
                                <a:gd name="T34" fmla="+- 0 15014 15007"/>
                                <a:gd name="T35" fmla="*/ 15014 h 431"/>
                                <a:gd name="T36" fmla="+- 0 10074 9800"/>
                                <a:gd name="T37" fmla="*/ T36 w 390"/>
                                <a:gd name="T38" fmla="+- 0 15021 15007"/>
                                <a:gd name="T39" fmla="*/ 15021 h 431"/>
                                <a:gd name="T40" fmla="+- 0 10097 9800"/>
                                <a:gd name="T41" fmla="*/ T40 w 390"/>
                                <a:gd name="T42" fmla="+- 0 15031 15007"/>
                                <a:gd name="T43" fmla="*/ 15031 h 431"/>
                                <a:gd name="T44" fmla="+- 0 10118 9800"/>
                                <a:gd name="T45" fmla="*/ T44 w 390"/>
                                <a:gd name="T46" fmla="+- 0 15045 15007"/>
                                <a:gd name="T47" fmla="*/ 15045 h 431"/>
                                <a:gd name="T48" fmla="+- 0 10136 9800"/>
                                <a:gd name="T49" fmla="*/ T48 w 390"/>
                                <a:gd name="T50" fmla="+- 0 15062 15007"/>
                                <a:gd name="T51" fmla="*/ 15062 h 431"/>
                                <a:gd name="T52" fmla="+- 0 10151 9800"/>
                                <a:gd name="T53" fmla="*/ T52 w 390"/>
                                <a:gd name="T54" fmla="+- 0 15080 15007"/>
                                <a:gd name="T55" fmla="*/ 15080 h 431"/>
                                <a:gd name="T56" fmla="+- 0 10166 9800"/>
                                <a:gd name="T57" fmla="*/ T56 w 390"/>
                                <a:gd name="T58" fmla="+- 0 15100 15007"/>
                                <a:gd name="T59" fmla="*/ 15100 h 431"/>
                                <a:gd name="T60" fmla="+- 0 10182 9800"/>
                                <a:gd name="T61" fmla="*/ T60 w 390"/>
                                <a:gd name="T62" fmla="+- 0 15127 15007"/>
                                <a:gd name="T63" fmla="*/ 15127 h 431"/>
                                <a:gd name="T64" fmla="+- 0 10189 9800"/>
                                <a:gd name="T65" fmla="*/ T64 w 390"/>
                                <a:gd name="T66" fmla="+- 0 15160 15007"/>
                                <a:gd name="T67" fmla="*/ 15160 h 431"/>
                                <a:gd name="T68" fmla="+- 0 10189 9800"/>
                                <a:gd name="T69" fmla="*/ T68 w 390"/>
                                <a:gd name="T70" fmla="+- 0 15193 15007"/>
                                <a:gd name="T71" fmla="*/ 15193 h 431"/>
                                <a:gd name="T72" fmla="+- 0 10184 9800"/>
                                <a:gd name="T73" fmla="*/ T72 w 390"/>
                                <a:gd name="T74" fmla="+- 0 15225 15007"/>
                                <a:gd name="T75" fmla="*/ 15225 h 431"/>
                                <a:gd name="T76" fmla="+- 0 10173 9800"/>
                                <a:gd name="T77" fmla="*/ T76 w 390"/>
                                <a:gd name="T78" fmla="+- 0 15256 15007"/>
                                <a:gd name="T79" fmla="*/ 15256 h 431"/>
                                <a:gd name="T80" fmla="+- 0 10163 9800"/>
                                <a:gd name="T81" fmla="*/ T80 w 390"/>
                                <a:gd name="T82" fmla="+- 0 15293 15007"/>
                                <a:gd name="T83" fmla="*/ 15293 h 431"/>
                                <a:gd name="T84" fmla="+- 0 10148 9800"/>
                                <a:gd name="T85" fmla="*/ T84 w 390"/>
                                <a:gd name="T86" fmla="+- 0 15328 15007"/>
                                <a:gd name="T87" fmla="*/ 15328 h 431"/>
                                <a:gd name="T88" fmla="+- 0 10130 9800"/>
                                <a:gd name="T89" fmla="*/ T88 w 390"/>
                                <a:gd name="T90" fmla="+- 0 15361 15007"/>
                                <a:gd name="T91" fmla="*/ 15361 h 431"/>
                                <a:gd name="T92" fmla="+- 0 10108 9800"/>
                                <a:gd name="T93" fmla="*/ T92 w 390"/>
                                <a:gd name="T94" fmla="+- 0 15391 15007"/>
                                <a:gd name="T95" fmla="*/ 15391 h 431"/>
                                <a:gd name="T96" fmla="+- 0 10078 9800"/>
                                <a:gd name="T97" fmla="*/ T96 w 390"/>
                                <a:gd name="T98" fmla="+- 0 15415 15007"/>
                                <a:gd name="T99" fmla="*/ 15415 h 431"/>
                                <a:gd name="T100" fmla="+- 0 10044 9800"/>
                                <a:gd name="T101" fmla="*/ T100 w 390"/>
                                <a:gd name="T102" fmla="+- 0 15430 15007"/>
                                <a:gd name="T103" fmla="*/ 15430 h 431"/>
                                <a:gd name="T104" fmla="+- 0 10006 9800"/>
                                <a:gd name="T105" fmla="*/ T104 w 390"/>
                                <a:gd name="T106" fmla="+- 0 15437 15007"/>
                                <a:gd name="T107" fmla="*/ 15437 h 431"/>
                                <a:gd name="T108" fmla="+- 0 9969 9800"/>
                                <a:gd name="T109" fmla="*/ T108 w 390"/>
                                <a:gd name="T110" fmla="+- 0 15436 15007"/>
                                <a:gd name="T111" fmla="*/ 15436 h 431"/>
                                <a:gd name="T112" fmla="+- 0 9952 9800"/>
                                <a:gd name="T113" fmla="*/ T112 w 390"/>
                                <a:gd name="T114" fmla="+- 0 15432 15007"/>
                                <a:gd name="T115" fmla="*/ 15432 h 431"/>
                                <a:gd name="T116" fmla="+- 0 9935 9800"/>
                                <a:gd name="T117" fmla="*/ T116 w 390"/>
                                <a:gd name="T118" fmla="+- 0 15428 15007"/>
                                <a:gd name="T119" fmla="*/ 15428 h 431"/>
                                <a:gd name="T120" fmla="+- 0 9921 9800"/>
                                <a:gd name="T121" fmla="*/ T120 w 390"/>
                                <a:gd name="T122" fmla="+- 0 15422 15007"/>
                                <a:gd name="T123" fmla="*/ 15422 h 431"/>
                                <a:gd name="T124" fmla="+- 0 9907 9800"/>
                                <a:gd name="T125" fmla="*/ T124 w 390"/>
                                <a:gd name="T126" fmla="+- 0 15415 15007"/>
                                <a:gd name="T127" fmla="*/ 15415 h 431"/>
                                <a:gd name="T128" fmla="+- 0 9889 9800"/>
                                <a:gd name="T129" fmla="*/ T128 w 390"/>
                                <a:gd name="T130" fmla="+- 0 15403 15007"/>
                                <a:gd name="T131" fmla="*/ 15403 h 431"/>
                                <a:gd name="T132" fmla="+- 0 9886 9800"/>
                                <a:gd name="T133" fmla="*/ T132 w 390"/>
                                <a:gd name="T134" fmla="+- 0 15400 15007"/>
                                <a:gd name="T135" fmla="*/ 15400 h 431"/>
                                <a:gd name="T136" fmla="+- 0 9886 9800"/>
                                <a:gd name="T137" fmla="*/ T136 w 390"/>
                                <a:gd name="T138" fmla="+- 0 15266 15007"/>
                                <a:gd name="T139" fmla="*/ 15266 h 431"/>
                                <a:gd name="T140" fmla="+- 0 9883 9800"/>
                                <a:gd name="T141" fmla="*/ T140 w 390"/>
                                <a:gd name="T142" fmla="+- 0 15263 15007"/>
                                <a:gd name="T143" fmla="*/ 15263 h 431"/>
                                <a:gd name="T144" fmla="+- 0 9883 9800"/>
                                <a:gd name="T145" fmla="*/ T144 w 390"/>
                                <a:gd name="T146" fmla="+- 0 15397 15007"/>
                                <a:gd name="T147" fmla="*/ 15397 h 431"/>
                                <a:gd name="T148" fmla="+- 0 9874 9800"/>
                                <a:gd name="T149" fmla="*/ T148 w 390"/>
                                <a:gd name="T150" fmla="+- 0 15389 15007"/>
                                <a:gd name="T151" fmla="*/ 15389 h 431"/>
                                <a:gd name="T152" fmla="+- 0 9860 9800"/>
                                <a:gd name="T153" fmla="*/ T152 w 390"/>
                                <a:gd name="T154" fmla="+- 0 15373 15007"/>
                                <a:gd name="T155" fmla="*/ 15373 h 431"/>
                                <a:gd name="T156" fmla="+- 0 9848 9800"/>
                                <a:gd name="T157" fmla="*/ T156 w 390"/>
                                <a:gd name="T158" fmla="+- 0 15356 15007"/>
                                <a:gd name="T159" fmla="*/ 15356 h 431"/>
                                <a:gd name="T160" fmla="+- 0 9811 9800"/>
                                <a:gd name="T161" fmla="*/ T160 w 390"/>
                                <a:gd name="T162" fmla="+- 0 15286 15007"/>
                                <a:gd name="T163" fmla="*/ 15286 h 431"/>
                                <a:gd name="T164" fmla="+- 0 9800 9800"/>
                                <a:gd name="T165" fmla="*/ T164 w 390"/>
                                <a:gd name="T166" fmla="+- 0 15210 15007"/>
                                <a:gd name="T167" fmla="*/ 15210 h 431"/>
                                <a:gd name="T168" fmla="+- 0 9883 9800"/>
                                <a:gd name="T169" fmla="*/ T168 w 390"/>
                                <a:gd name="T170" fmla="+- 0 15266 15007"/>
                                <a:gd name="T171" fmla="*/ 15266 h 431"/>
                                <a:gd name="T172" fmla="+- 0 9883 9800"/>
                                <a:gd name="T173" fmla="*/ T172 w 390"/>
                                <a:gd name="T174" fmla="+- 0 15263 15007"/>
                                <a:gd name="T175" fmla="*/ 15263 h 431"/>
                                <a:gd name="T176" fmla="+- 0 9886 9800"/>
                                <a:gd name="T177" fmla="*/ T176 w 390"/>
                                <a:gd name="T178" fmla="+- 0 15266 15007"/>
                                <a:gd name="T179" fmla="*/ 15266 h 431"/>
                                <a:gd name="T180" fmla="+- 0 9883 9800"/>
                                <a:gd name="T181" fmla="*/ T180 w 390"/>
                                <a:gd name="T182" fmla="+- 0 15266 15007"/>
                                <a:gd name="T183" fmla="*/ 15266 h 431"/>
                                <a:gd name="T184" fmla="+- 0 9883 9800"/>
                                <a:gd name="T185" fmla="*/ T184 w 390"/>
                                <a:gd name="T186" fmla="+- 0 15397 15007"/>
                                <a:gd name="T187" fmla="*/ 15397 h 431"/>
                                <a:gd name="T188" fmla="+- 0 9883 9800"/>
                                <a:gd name="T189" fmla="*/ T188 w 390"/>
                                <a:gd name="T190" fmla="+- 0 15266 15007"/>
                                <a:gd name="T191" fmla="*/ 15266 h 431"/>
                                <a:gd name="T192" fmla="+- 0 9886 9800"/>
                                <a:gd name="T193" fmla="*/ T192 w 390"/>
                                <a:gd name="T194" fmla="+- 0 15266 15007"/>
                                <a:gd name="T195" fmla="*/ 15266 h 431"/>
                                <a:gd name="T196" fmla="+- 0 9886 9800"/>
                                <a:gd name="T197" fmla="*/ T196 w 390"/>
                                <a:gd name="T198" fmla="+- 0 15400 15007"/>
                                <a:gd name="T199" fmla="*/ 15400 h 431"/>
                                <a:gd name="T200" fmla="+- 0 9883 9800"/>
                                <a:gd name="T201" fmla="*/ T200 w 390"/>
                                <a:gd name="T202" fmla="+- 0 15397 15007"/>
                                <a:gd name="T203" fmla="*/ 15397 h 43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390" h="431">
                                  <a:moveTo>
                                    <a:pt x="0" y="203"/>
                                  </a:moveTo>
                                  <a:lnTo>
                                    <a:pt x="15" y="128"/>
                                  </a:lnTo>
                                  <a:lnTo>
                                    <a:pt x="58" y="62"/>
                                  </a:lnTo>
                                  <a:lnTo>
                                    <a:pt x="88" y="36"/>
                                  </a:lnTo>
                                  <a:lnTo>
                                    <a:pt x="125" y="16"/>
                                  </a:lnTo>
                                  <a:lnTo>
                                    <a:pt x="164" y="4"/>
                                  </a:lnTo>
                                  <a:lnTo>
                                    <a:pt x="204" y="0"/>
                                  </a:lnTo>
                                  <a:lnTo>
                                    <a:pt x="229" y="1"/>
                                  </a:lnTo>
                                  <a:lnTo>
                                    <a:pt x="252" y="7"/>
                                  </a:lnTo>
                                  <a:lnTo>
                                    <a:pt x="274" y="14"/>
                                  </a:lnTo>
                                  <a:lnTo>
                                    <a:pt x="297" y="24"/>
                                  </a:lnTo>
                                  <a:lnTo>
                                    <a:pt x="318" y="38"/>
                                  </a:lnTo>
                                  <a:lnTo>
                                    <a:pt x="336" y="55"/>
                                  </a:lnTo>
                                  <a:lnTo>
                                    <a:pt x="351" y="73"/>
                                  </a:lnTo>
                                  <a:lnTo>
                                    <a:pt x="366" y="93"/>
                                  </a:lnTo>
                                  <a:lnTo>
                                    <a:pt x="382" y="120"/>
                                  </a:lnTo>
                                  <a:lnTo>
                                    <a:pt x="389" y="153"/>
                                  </a:lnTo>
                                  <a:lnTo>
                                    <a:pt x="389" y="186"/>
                                  </a:lnTo>
                                  <a:lnTo>
                                    <a:pt x="384" y="218"/>
                                  </a:lnTo>
                                  <a:lnTo>
                                    <a:pt x="373" y="249"/>
                                  </a:lnTo>
                                  <a:lnTo>
                                    <a:pt x="363" y="286"/>
                                  </a:lnTo>
                                  <a:lnTo>
                                    <a:pt x="348" y="321"/>
                                  </a:lnTo>
                                  <a:lnTo>
                                    <a:pt x="330" y="354"/>
                                  </a:lnTo>
                                  <a:lnTo>
                                    <a:pt x="308" y="384"/>
                                  </a:lnTo>
                                  <a:lnTo>
                                    <a:pt x="278" y="408"/>
                                  </a:lnTo>
                                  <a:lnTo>
                                    <a:pt x="244" y="423"/>
                                  </a:lnTo>
                                  <a:lnTo>
                                    <a:pt x="206" y="430"/>
                                  </a:lnTo>
                                  <a:lnTo>
                                    <a:pt x="169" y="429"/>
                                  </a:lnTo>
                                  <a:lnTo>
                                    <a:pt x="152" y="425"/>
                                  </a:lnTo>
                                  <a:lnTo>
                                    <a:pt x="135" y="421"/>
                                  </a:lnTo>
                                  <a:lnTo>
                                    <a:pt x="121" y="415"/>
                                  </a:lnTo>
                                  <a:lnTo>
                                    <a:pt x="107" y="408"/>
                                  </a:lnTo>
                                  <a:lnTo>
                                    <a:pt x="89" y="396"/>
                                  </a:lnTo>
                                  <a:lnTo>
                                    <a:pt x="86" y="393"/>
                                  </a:lnTo>
                                  <a:lnTo>
                                    <a:pt x="86" y="259"/>
                                  </a:lnTo>
                                  <a:lnTo>
                                    <a:pt x="83" y="256"/>
                                  </a:lnTo>
                                  <a:lnTo>
                                    <a:pt x="83" y="390"/>
                                  </a:lnTo>
                                  <a:lnTo>
                                    <a:pt x="74" y="382"/>
                                  </a:lnTo>
                                  <a:lnTo>
                                    <a:pt x="60" y="366"/>
                                  </a:lnTo>
                                  <a:lnTo>
                                    <a:pt x="48" y="349"/>
                                  </a:lnTo>
                                  <a:lnTo>
                                    <a:pt x="11" y="279"/>
                                  </a:lnTo>
                                  <a:lnTo>
                                    <a:pt x="0" y="203"/>
                                  </a:lnTo>
                                  <a:close/>
                                  <a:moveTo>
                                    <a:pt x="83" y="259"/>
                                  </a:moveTo>
                                  <a:lnTo>
                                    <a:pt x="83" y="256"/>
                                  </a:lnTo>
                                  <a:lnTo>
                                    <a:pt x="86" y="259"/>
                                  </a:lnTo>
                                  <a:lnTo>
                                    <a:pt x="83" y="259"/>
                                  </a:lnTo>
                                  <a:close/>
                                  <a:moveTo>
                                    <a:pt x="83" y="390"/>
                                  </a:moveTo>
                                  <a:lnTo>
                                    <a:pt x="83" y="259"/>
                                  </a:lnTo>
                                  <a:lnTo>
                                    <a:pt x="86" y="259"/>
                                  </a:lnTo>
                                  <a:lnTo>
                                    <a:pt x="86" y="393"/>
                                  </a:lnTo>
                                  <a:lnTo>
                                    <a:pt x="83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2" name="Picture 2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803" y="11657"/>
                              <a:ext cx="374" cy="396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3" name="Picture 2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453" y="12049"/>
                              <a:ext cx="359" cy="37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4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8766" y="12999"/>
                              <a:ext cx="351" cy="35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5" name="Picture 2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0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082" y="14304"/>
                              <a:ext cx="392" cy="39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6" name="Picture 2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6956" y="16044"/>
                              <a:ext cx="391" cy="36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47" name="Picture 2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5534" y="16383"/>
                              <a:ext cx="372" cy="36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48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45" y="14703"/>
                              <a:ext cx="555" cy="2128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9" name="Picture 2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61" y="16570"/>
                              <a:ext cx="239" cy="261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0" name="Picture 2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7011" y="14834"/>
                              <a:ext cx="339" cy="339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51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630" y="12122"/>
                              <a:ext cx="270" cy="39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2" name="AutoShape 19"/>
                          <wps:cNvSpPr>
                            <a:spLocks/>
                          </wps:cNvSpPr>
                          <wps:spPr bwMode="auto">
                            <a:xfrm>
                              <a:off x="6852" y="12973"/>
                              <a:ext cx="1599" cy="1336"/>
                            </a:xfrm>
                            <a:custGeom>
                              <a:avLst/>
                              <a:gdLst>
                                <a:gd name="T0" fmla="+- 0 7284 6852"/>
                                <a:gd name="T1" fmla="*/ T0 w 1599"/>
                                <a:gd name="T2" fmla="+- 0 13151 12973"/>
                                <a:gd name="T3" fmla="*/ 13151 h 1336"/>
                                <a:gd name="T4" fmla="+- 0 7261 6852"/>
                                <a:gd name="T5" fmla="*/ T4 w 1599"/>
                                <a:gd name="T6" fmla="+- 0 13094 12973"/>
                                <a:gd name="T7" fmla="*/ 13094 h 1336"/>
                                <a:gd name="T8" fmla="+- 0 7236 6852"/>
                                <a:gd name="T9" fmla="*/ T8 w 1599"/>
                                <a:gd name="T10" fmla="+- 0 13070 12973"/>
                                <a:gd name="T11" fmla="*/ 13070 h 1336"/>
                                <a:gd name="T12" fmla="+- 0 7232 6852"/>
                                <a:gd name="T13" fmla="*/ T12 w 1599"/>
                                <a:gd name="T14" fmla="+- 0 13063 12973"/>
                                <a:gd name="T15" fmla="*/ 13063 h 1336"/>
                                <a:gd name="T16" fmla="+- 0 7227 6852"/>
                                <a:gd name="T17" fmla="*/ T16 w 1599"/>
                                <a:gd name="T18" fmla="+- 0 13051 12973"/>
                                <a:gd name="T19" fmla="*/ 13051 h 1336"/>
                                <a:gd name="T20" fmla="+- 0 7214 6852"/>
                                <a:gd name="T21" fmla="*/ T20 w 1599"/>
                                <a:gd name="T22" fmla="+- 0 13034 12973"/>
                                <a:gd name="T23" fmla="*/ 13034 h 1336"/>
                                <a:gd name="T24" fmla="+- 0 7192 6852"/>
                                <a:gd name="T25" fmla="*/ T24 w 1599"/>
                                <a:gd name="T26" fmla="+- 0 13010 12973"/>
                                <a:gd name="T27" fmla="*/ 13010 h 1336"/>
                                <a:gd name="T28" fmla="+- 0 7156 6852"/>
                                <a:gd name="T29" fmla="*/ T28 w 1599"/>
                                <a:gd name="T30" fmla="+- 0 12990 12973"/>
                                <a:gd name="T31" fmla="*/ 12990 h 1336"/>
                                <a:gd name="T32" fmla="+- 0 7120 6852"/>
                                <a:gd name="T33" fmla="*/ T32 w 1599"/>
                                <a:gd name="T34" fmla="+- 0 12979 12973"/>
                                <a:gd name="T35" fmla="*/ 12979 h 1336"/>
                                <a:gd name="T36" fmla="+- 0 7089 6852"/>
                                <a:gd name="T37" fmla="*/ T36 w 1599"/>
                                <a:gd name="T38" fmla="+- 0 12973 12973"/>
                                <a:gd name="T39" fmla="*/ 12973 h 1336"/>
                                <a:gd name="T40" fmla="+- 0 7057 6852"/>
                                <a:gd name="T41" fmla="*/ T40 w 1599"/>
                                <a:gd name="T42" fmla="+- 0 12973 12973"/>
                                <a:gd name="T43" fmla="*/ 12973 h 1336"/>
                                <a:gd name="T44" fmla="+- 0 7025 6852"/>
                                <a:gd name="T45" fmla="*/ T44 w 1599"/>
                                <a:gd name="T46" fmla="+- 0 12979 12973"/>
                                <a:gd name="T47" fmla="*/ 12979 h 1336"/>
                                <a:gd name="T48" fmla="+- 0 6974 6852"/>
                                <a:gd name="T49" fmla="*/ T48 w 1599"/>
                                <a:gd name="T50" fmla="+- 0 13001 12973"/>
                                <a:gd name="T51" fmla="*/ 13001 h 1336"/>
                                <a:gd name="T52" fmla="+- 0 6912 6852"/>
                                <a:gd name="T53" fmla="*/ T52 w 1599"/>
                                <a:gd name="T54" fmla="+- 0 13049 12973"/>
                                <a:gd name="T55" fmla="*/ 13049 h 1336"/>
                                <a:gd name="T56" fmla="+- 0 6857 6852"/>
                                <a:gd name="T57" fmla="*/ T56 w 1599"/>
                                <a:gd name="T58" fmla="+- 0 13145 12973"/>
                                <a:gd name="T59" fmla="*/ 13145 h 1336"/>
                                <a:gd name="T60" fmla="+- 0 6870 6852"/>
                                <a:gd name="T61" fmla="*/ T60 w 1599"/>
                                <a:gd name="T62" fmla="+- 0 13287 12973"/>
                                <a:gd name="T63" fmla="*/ 13287 h 1336"/>
                                <a:gd name="T64" fmla="+- 0 6938 6852"/>
                                <a:gd name="T65" fmla="*/ T64 w 1599"/>
                                <a:gd name="T66" fmla="+- 0 13369 12973"/>
                                <a:gd name="T67" fmla="*/ 13369 h 1336"/>
                                <a:gd name="T68" fmla="+- 0 6999 6852"/>
                                <a:gd name="T69" fmla="*/ T68 w 1599"/>
                                <a:gd name="T70" fmla="+- 0 13398 12973"/>
                                <a:gd name="T71" fmla="*/ 13398 h 1336"/>
                                <a:gd name="T72" fmla="+- 0 7068 6852"/>
                                <a:gd name="T73" fmla="*/ T72 w 1599"/>
                                <a:gd name="T74" fmla="+- 0 13407 12973"/>
                                <a:gd name="T75" fmla="*/ 13407 h 1336"/>
                                <a:gd name="T76" fmla="+- 0 7136 6852"/>
                                <a:gd name="T77" fmla="*/ T76 w 1599"/>
                                <a:gd name="T78" fmla="+- 0 13394 12973"/>
                                <a:gd name="T79" fmla="*/ 13394 h 1336"/>
                                <a:gd name="T80" fmla="+- 0 7217 6852"/>
                                <a:gd name="T81" fmla="*/ T80 w 1599"/>
                                <a:gd name="T82" fmla="+- 0 13348 12973"/>
                                <a:gd name="T83" fmla="*/ 13348 h 1336"/>
                                <a:gd name="T84" fmla="+- 0 7282 6852"/>
                                <a:gd name="T85" fmla="*/ T84 w 1599"/>
                                <a:gd name="T86" fmla="+- 0 13244 12973"/>
                                <a:gd name="T87" fmla="*/ 13244 h 1336"/>
                                <a:gd name="T88" fmla="+- 0 8450 6852"/>
                                <a:gd name="T89" fmla="*/ T88 w 1599"/>
                                <a:gd name="T90" fmla="+- 0 14100 12973"/>
                                <a:gd name="T91" fmla="*/ 14100 h 1336"/>
                                <a:gd name="T92" fmla="+- 0 8443 6852"/>
                                <a:gd name="T93" fmla="*/ T92 w 1599"/>
                                <a:gd name="T94" fmla="+- 0 14047 12973"/>
                                <a:gd name="T95" fmla="*/ 14047 h 1336"/>
                                <a:gd name="T96" fmla="+- 0 8423 6852"/>
                                <a:gd name="T97" fmla="*/ T96 w 1599"/>
                                <a:gd name="T98" fmla="+- 0 13997 12973"/>
                                <a:gd name="T99" fmla="*/ 13997 h 1336"/>
                                <a:gd name="T100" fmla="+- 0 8408 6852"/>
                                <a:gd name="T101" fmla="*/ T100 w 1599"/>
                                <a:gd name="T102" fmla="+- 0 13975 12973"/>
                                <a:gd name="T103" fmla="*/ 13975 h 1336"/>
                                <a:gd name="T104" fmla="+- 0 8392 6852"/>
                                <a:gd name="T105" fmla="*/ T104 w 1599"/>
                                <a:gd name="T106" fmla="+- 0 13955 12973"/>
                                <a:gd name="T107" fmla="*/ 13955 h 1336"/>
                                <a:gd name="T108" fmla="+- 0 8347 6852"/>
                                <a:gd name="T109" fmla="*/ T108 w 1599"/>
                                <a:gd name="T110" fmla="+- 0 13922 12973"/>
                                <a:gd name="T111" fmla="*/ 13922 h 1336"/>
                                <a:gd name="T112" fmla="+- 0 8291 6852"/>
                                <a:gd name="T113" fmla="*/ T112 w 1599"/>
                                <a:gd name="T114" fmla="+- 0 13907 12973"/>
                                <a:gd name="T115" fmla="*/ 13907 h 1336"/>
                                <a:gd name="T116" fmla="+- 0 8183 6852"/>
                                <a:gd name="T117" fmla="*/ T116 w 1599"/>
                                <a:gd name="T118" fmla="+- 0 13924 12973"/>
                                <a:gd name="T119" fmla="*/ 13924 h 1336"/>
                                <a:gd name="T120" fmla="+- 0 8097 6852"/>
                                <a:gd name="T121" fmla="*/ T120 w 1599"/>
                                <a:gd name="T122" fmla="+- 0 13993 12973"/>
                                <a:gd name="T123" fmla="*/ 13993 h 1336"/>
                                <a:gd name="T124" fmla="+- 0 8055 6852"/>
                                <a:gd name="T125" fmla="*/ T124 w 1599"/>
                                <a:gd name="T126" fmla="+- 0 14086 12973"/>
                                <a:gd name="T127" fmla="*/ 14086 h 1336"/>
                                <a:gd name="T128" fmla="+- 0 8056 6852"/>
                                <a:gd name="T129" fmla="*/ T128 w 1599"/>
                                <a:gd name="T130" fmla="+- 0 14187 12973"/>
                                <a:gd name="T131" fmla="*/ 14187 h 1336"/>
                                <a:gd name="T132" fmla="+- 0 8079 6852"/>
                                <a:gd name="T133" fmla="*/ T132 w 1599"/>
                                <a:gd name="T134" fmla="+- 0 14234 12973"/>
                                <a:gd name="T135" fmla="*/ 14234 h 1336"/>
                                <a:gd name="T136" fmla="+- 0 8115 6852"/>
                                <a:gd name="T137" fmla="*/ T136 w 1599"/>
                                <a:gd name="T138" fmla="+- 0 14273 12973"/>
                                <a:gd name="T139" fmla="*/ 14273 h 1336"/>
                                <a:gd name="T140" fmla="+- 0 8162 6852"/>
                                <a:gd name="T141" fmla="*/ T140 w 1599"/>
                                <a:gd name="T142" fmla="+- 0 14300 12973"/>
                                <a:gd name="T143" fmla="*/ 14300 h 1336"/>
                                <a:gd name="T144" fmla="+- 0 8215 6852"/>
                                <a:gd name="T145" fmla="*/ T144 w 1599"/>
                                <a:gd name="T146" fmla="+- 0 14308 12973"/>
                                <a:gd name="T147" fmla="*/ 14308 h 1336"/>
                                <a:gd name="T148" fmla="+- 0 8239 6852"/>
                                <a:gd name="T149" fmla="*/ T148 w 1599"/>
                                <a:gd name="T150" fmla="+- 0 14304 12973"/>
                                <a:gd name="T151" fmla="*/ 14304 h 1336"/>
                                <a:gd name="T152" fmla="+- 0 8260 6852"/>
                                <a:gd name="T153" fmla="*/ T152 w 1599"/>
                                <a:gd name="T154" fmla="+- 0 14301 12973"/>
                                <a:gd name="T155" fmla="*/ 14301 h 1336"/>
                                <a:gd name="T156" fmla="+- 0 8306 6852"/>
                                <a:gd name="T157" fmla="*/ T156 w 1599"/>
                                <a:gd name="T158" fmla="+- 0 14298 12973"/>
                                <a:gd name="T159" fmla="*/ 14298 h 1336"/>
                                <a:gd name="T160" fmla="+- 0 8350 6852"/>
                                <a:gd name="T161" fmla="*/ T160 w 1599"/>
                                <a:gd name="T162" fmla="+- 0 14280 12973"/>
                                <a:gd name="T163" fmla="*/ 14280 h 1336"/>
                                <a:gd name="T164" fmla="+- 0 8424 6852"/>
                                <a:gd name="T165" fmla="*/ T164 w 1599"/>
                                <a:gd name="T166" fmla="+- 0 14203 12973"/>
                                <a:gd name="T167" fmla="*/ 14203 h 1336"/>
                                <a:gd name="T168" fmla="+- 0 8450 6852"/>
                                <a:gd name="T169" fmla="*/ T168 w 1599"/>
                                <a:gd name="T170" fmla="+- 0 14100 12973"/>
                                <a:gd name="T171" fmla="*/ 14100 h 133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</a:cxnLst>
                              <a:rect l="0" t="0" r="r" b="b"/>
                              <a:pathLst>
                                <a:path w="1599" h="1336">
                                  <a:moveTo>
                                    <a:pt x="436" y="211"/>
                                  </a:moveTo>
                                  <a:lnTo>
                                    <a:pt x="432" y="178"/>
                                  </a:lnTo>
                                  <a:lnTo>
                                    <a:pt x="423" y="148"/>
                                  </a:lnTo>
                                  <a:lnTo>
                                    <a:pt x="409" y="121"/>
                                  </a:lnTo>
                                  <a:lnTo>
                                    <a:pt x="387" y="97"/>
                                  </a:lnTo>
                                  <a:lnTo>
                                    <a:pt x="384" y="97"/>
                                  </a:lnTo>
                                  <a:lnTo>
                                    <a:pt x="384" y="90"/>
                                  </a:lnTo>
                                  <a:lnTo>
                                    <a:pt x="380" y="90"/>
                                  </a:lnTo>
                                  <a:lnTo>
                                    <a:pt x="380" y="86"/>
                                  </a:lnTo>
                                  <a:lnTo>
                                    <a:pt x="375" y="78"/>
                                  </a:lnTo>
                                  <a:lnTo>
                                    <a:pt x="368" y="70"/>
                                  </a:lnTo>
                                  <a:lnTo>
                                    <a:pt x="362" y="61"/>
                                  </a:lnTo>
                                  <a:lnTo>
                                    <a:pt x="356" y="52"/>
                                  </a:lnTo>
                                  <a:lnTo>
                                    <a:pt x="340" y="37"/>
                                  </a:lnTo>
                                  <a:lnTo>
                                    <a:pt x="323" y="26"/>
                                  </a:lnTo>
                                  <a:lnTo>
                                    <a:pt x="304" y="17"/>
                                  </a:lnTo>
                                  <a:lnTo>
                                    <a:pt x="284" y="10"/>
                                  </a:lnTo>
                                  <a:lnTo>
                                    <a:pt x="268" y="6"/>
                                  </a:lnTo>
                                  <a:lnTo>
                                    <a:pt x="252" y="2"/>
                                  </a:lnTo>
                                  <a:lnTo>
                                    <a:pt x="237" y="0"/>
                                  </a:lnTo>
                                  <a:lnTo>
                                    <a:pt x="221" y="0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189" y="2"/>
                                  </a:lnTo>
                                  <a:lnTo>
                                    <a:pt x="173" y="6"/>
                                  </a:lnTo>
                                  <a:lnTo>
                                    <a:pt x="159" y="10"/>
                                  </a:lnTo>
                                  <a:lnTo>
                                    <a:pt x="122" y="28"/>
                                  </a:lnTo>
                                  <a:lnTo>
                                    <a:pt x="89" y="49"/>
                                  </a:lnTo>
                                  <a:lnTo>
                                    <a:pt x="60" y="76"/>
                                  </a:lnTo>
                                  <a:lnTo>
                                    <a:pt x="34" y="107"/>
                                  </a:lnTo>
                                  <a:lnTo>
                                    <a:pt x="5" y="172"/>
                                  </a:lnTo>
                                  <a:lnTo>
                                    <a:pt x="0" y="244"/>
                                  </a:lnTo>
                                  <a:lnTo>
                                    <a:pt x="18" y="314"/>
                                  </a:lnTo>
                                  <a:lnTo>
                                    <a:pt x="59" y="373"/>
                                  </a:lnTo>
                                  <a:lnTo>
                                    <a:pt x="86" y="396"/>
                                  </a:lnTo>
                                  <a:lnTo>
                                    <a:pt x="115" y="413"/>
                                  </a:lnTo>
                                  <a:lnTo>
                                    <a:pt x="147" y="425"/>
                                  </a:lnTo>
                                  <a:lnTo>
                                    <a:pt x="180" y="432"/>
                                  </a:lnTo>
                                  <a:lnTo>
                                    <a:pt x="216" y="434"/>
                                  </a:lnTo>
                                  <a:lnTo>
                                    <a:pt x="250" y="430"/>
                                  </a:lnTo>
                                  <a:lnTo>
                                    <a:pt x="284" y="421"/>
                                  </a:lnTo>
                                  <a:lnTo>
                                    <a:pt x="318" y="408"/>
                                  </a:lnTo>
                                  <a:lnTo>
                                    <a:pt x="365" y="375"/>
                                  </a:lnTo>
                                  <a:lnTo>
                                    <a:pt x="404" y="327"/>
                                  </a:lnTo>
                                  <a:lnTo>
                                    <a:pt x="430" y="271"/>
                                  </a:lnTo>
                                  <a:lnTo>
                                    <a:pt x="436" y="211"/>
                                  </a:lnTo>
                                  <a:moveTo>
                                    <a:pt x="1598" y="1127"/>
                                  </a:moveTo>
                                  <a:lnTo>
                                    <a:pt x="1596" y="1101"/>
                                  </a:lnTo>
                                  <a:lnTo>
                                    <a:pt x="1591" y="1074"/>
                                  </a:lnTo>
                                  <a:lnTo>
                                    <a:pt x="1582" y="1048"/>
                                  </a:lnTo>
                                  <a:lnTo>
                                    <a:pt x="1571" y="1024"/>
                                  </a:lnTo>
                                  <a:lnTo>
                                    <a:pt x="1564" y="1013"/>
                                  </a:lnTo>
                                  <a:lnTo>
                                    <a:pt x="1556" y="1002"/>
                                  </a:lnTo>
                                  <a:lnTo>
                                    <a:pt x="1548" y="991"/>
                                  </a:lnTo>
                                  <a:lnTo>
                                    <a:pt x="1540" y="982"/>
                                  </a:lnTo>
                                  <a:lnTo>
                                    <a:pt x="1518" y="963"/>
                                  </a:lnTo>
                                  <a:lnTo>
                                    <a:pt x="1495" y="949"/>
                                  </a:lnTo>
                                  <a:lnTo>
                                    <a:pt x="1468" y="939"/>
                                  </a:lnTo>
                                  <a:lnTo>
                                    <a:pt x="1439" y="934"/>
                                  </a:lnTo>
                                  <a:lnTo>
                                    <a:pt x="1383" y="935"/>
                                  </a:lnTo>
                                  <a:lnTo>
                                    <a:pt x="1331" y="951"/>
                                  </a:lnTo>
                                  <a:lnTo>
                                    <a:pt x="1284" y="980"/>
                                  </a:lnTo>
                                  <a:lnTo>
                                    <a:pt x="1245" y="1020"/>
                                  </a:lnTo>
                                  <a:lnTo>
                                    <a:pt x="1219" y="1064"/>
                                  </a:lnTo>
                                  <a:lnTo>
                                    <a:pt x="1203" y="1113"/>
                                  </a:lnTo>
                                  <a:lnTo>
                                    <a:pt x="1197" y="1164"/>
                                  </a:lnTo>
                                  <a:lnTo>
                                    <a:pt x="1204" y="1214"/>
                                  </a:lnTo>
                                  <a:lnTo>
                                    <a:pt x="1214" y="1239"/>
                                  </a:lnTo>
                                  <a:lnTo>
                                    <a:pt x="1227" y="1261"/>
                                  </a:lnTo>
                                  <a:lnTo>
                                    <a:pt x="1243" y="1281"/>
                                  </a:lnTo>
                                  <a:lnTo>
                                    <a:pt x="1263" y="1300"/>
                                  </a:lnTo>
                                  <a:lnTo>
                                    <a:pt x="1286" y="1316"/>
                                  </a:lnTo>
                                  <a:lnTo>
                                    <a:pt x="1310" y="1327"/>
                                  </a:lnTo>
                                  <a:lnTo>
                                    <a:pt x="1336" y="1333"/>
                                  </a:lnTo>
                                  <a:lnTo>
                                    <a:pt x="1363" y="1335"/>
                                  </a:lnTo>
                                  <a:lnTo>
                                    <a:pt x="1375" y="1333"/>
                                  </a:lnTo>
                                  <a:lnTo>
                                    <a:pt x="1387" y="1331"/>
                                  </a:lnTo>
                                  <a:lnTo>
                                    <a:pt x="1398" y="1330"/>
                                  </a:lnTo>
                                  <a:lnTo>
                                    <a:pt x="1408" y="1328"/>
                                  </a:lnTo>
                                  <a:lnTo>
                                    <a:pt x="1431" y="1329"/>
                                  </a:lnTo>
                                  <a:lnTo>
                                    <a:pt x="1454" y="1325"/>
                                  </a:lnTo>
                                  <a:lnTo>
                                    <a:pt x="1477" y="1318"/>
                                  </a:lnTo>
                                  <a:lnTo>
                                    <a:pt x="1498" y="1307"/>
                                  </a:lnTo>
                                  <a:lnTo>
                                    <a:pt x="1540" y="1272"/>
                                  </a:lnTo>
                                  <a:lnTo>
                                    <a:pt x="1572" y="1230"/>
                                  </a:lnTo>
                                  <a:lnTo>
                                    <a:pt x="1591" y="1182"/>
                                  </a:lnTo>
                                  <a:lnTo>
                                    <a:pt x="1598" y="1127"/>
                                  </a:lnTo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3" name="Picture 1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280" y="15283"/>
                              <a:ext cx="329" cy="31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4" name="Freeform 17"/>
                          <wps:cNvSpPr>
                            <a:spLocks/>
                          </wps:cNvSpPr>
                          <wps:spPr bwMode="auto">
                            <a:xfrm>
                              <a:off x="9354" y="16511"/>
                              <a:ext cx="404" cy="321"/>
                            </a:xfrm>
                            <a:custGeom>
                              <a:avLst/>
                              <a:gdLst>
                                <a:gd name="T0" fmla="+- 0 9354 9354"/>
                                <a:gd name="T1" fmla="*/ T0 w 404"/>
                                <a:gd name="T2" fmla="+- 0 16687 16511"/>
                                <a:gd name="T3" fmla="*/ 16687 h 321"/>
                                <a:gd name="T4" fmla="+- 0 9364 9354"/>
                                <a:gd name="T5" fmla="*/ T4 w 404"/>
                                <a:gd name="T6" fmla="+- 0 16624 16511"/>
                                <a:gd name="T7" fmla="*/ 16624 h 321"/>
                                <a:gd name="T8" fmla="+- 0 9395 9354"/>
                                <a:gd name="T9" fmla="*/ T8 w 404"/>
                                <a:gd name="T10" fmla="+- 0 16569 16511"/>
                                <a:gd name="T11" fmla="*/ 16569 h 321"/>
                                <a:gd name="T12" fmla="+- 0 9446 9354"/>
                                <a:gd name="T13" fmla="*/ T12 w 404"/>
                                <a:gd name="T14" fmla="+- 0 16530 16511"/>
                                <a:gd name="T15" fmla="*/ 16530 h 321"/>
                                <a:gd name="T16" fmla="+- 0 9506 9354"/>
                                <a:gd name="T17" fmla="*/ T16 w 404"/>
                                <a:gd name="T18" fmla="+- 0 16511 16511"/>
                                <a:gd name="T19" fmla="*/ 16511 h 321"/>
                                <a:gd name="T20" fmla="+- 0 9516 9354"/>
                                <a:gd name="T21" fmla="*/ T20 w 404"/>
                                <a:gd name="T22" fmla="+- 0 16511 16511"/>
                                <a:gd name="T23" fmla="*/ 16511 h 321"/>
                                <a:gd name="T24" fmla="+- 0 9543 9354"/>
                                <a:gd name="T25" fmla="*/ T24 w 404"/>
                                <a:gd name="T26" fmla="+- 0 16511 16511"/>
                                <a:gd name="T27" fmla="*/ 16511 h 321"/>
                                <a:gd name="T28" fmla="+- 0 9620 9354"/>
                                <a:gd name="T29" fmla="*/ T28 w 404"/>
                                <a:gd name="T30" fmla="+- 0 16532 16511"/>
                                <a:gd name="T31" fmla="*/ 16532 h 321"/>
                                <a:gd name="T32" fmla="+- 0 9662 9354"/>
                                <a:gd name="T33" fmla="*/ T32 w 404"/>
                                <a:gd name="T34" fmla="+- 0 16558 16511"/>
                                <a:gd name="T35" fmla="*/ 16558 h 321"/>
                                <a:gd name="T36" fmla="+- 0 9675 9354"/>
                                <a:gd name="T37" fmla="*/ T36 w 404"/>
                                <a:gd name="T38" fmla="+- 0 16567 16511"/>
                                <a:gd name="T39" fmla="*/ 16567 h 321"/>
                                <a:gd name="T40" fmla="+- 0 9722 9354"/>
                                <a:gd name="T41" fmla="*/ T40 w 404"/>
                                <a:gd name="T42" fmla="+- 0 16609 16511"/>
                                <a:gd name="T43" fmla="*/ 16609 h 321"/>
                                <a:gd name="T44" fmla="+- 0 9751 9354"/>
                                <a:gd name="T45" fmla="*/ T44 w 404"/>
                                <a:gd name="T46" fmla="+- 0 16663 16511"/>
                                <a:gd name="T47" fmla="*/ 16663 h 321"/>
                                <a:gd name="T48" fmla="+- 0 9757 9354"/>
                                <a:gd name="T49" fmla="*/ T48 w 404"/>
                                <a:gd name="T50" fmla="+- 0 16695 16511"/>
                                <a:gd name="T51" fmla="*/ 16695 h 321"/>
                                <a:gd name="T52" fmla="+- 0 9756 9354"/>
                                <a:gd name="T53" fmla="*/ T52 w 404"/>
                                <a:gd name="T54" fmla="+- 0 16727 16511"/>
                                <a:gd name="T55" fmla="*/ 16727 h 321"/>
                                <a:gd name="T56" fmla="+- 0 9747 9354"/>
                                <a:gd name="T57" fmla="*/ T56 w 404"/>
                                <a:gd name="T58" fmla="+- 0 16758 16511"/>
                                <a:gd name="T59" fmla="*/ 16758 h 321"/>
                                <a:gd name="T60" fmla="+- 0 9734 9354"/>
                                <a:gd name="T61" fmla="*/ T60 w 404"/>
                                <a:gd name="T62" fmla="+- 0 16788 16511"/>
                                <a:gd name="T63" fmla="*/ 16788 h 321"/>
                                <a:gd name="T64" fmla="+- 0 9717 9354"/>
                                <a:gd name="T65" fmla="*/ T64 w 404"/>
                                <a:gd name="T66" fmla="+- 0 16813 16511"/>
                                <a:gd name="T67" fmla="*/ 16813 h 321"/>
                                <a:gd name="T68" fmla="+- 0 9698 9354"/>
                                <a:gd name="T69" fmla="*/ T68 w 404"/>
                                <a:gd name="T70" fmla="+- 0 16831 16511"/>
                                <a:gd name="T71" fmla="*/ 16831 h 321"/>
                                <a:gd name="T72" fmla="+- 0 9468 9354"/>
                                <a:gd name="T73" fmla="*/ T72 w 404"/>
                                <a:gd name="T74" fmla="+- 0 16831 16511"/>
                                <a:gd name="T75" fmla="*/ 16831 h 321"/>
                                <a:gd name="T76" fmla="+- 0 9455 9354"/>
                                <a:gd name="T77" fmla="*/ T76 w 404"/>
                                <a:gd name="T78" fmla="+- 0 16824 16511"/>
                                <a:gd name="T79" fmla="*/ 16824 h 321"/>
                                <a:gd name="T80" fmla="+- 0 9436 9354"/>
                                <a:gd name="T81" fmla="*/ T80 w 404"/>
                                <a:gd name="T82" fmla="+- 0 16816 16511"/>
                                <a:gd name="T83" fmla="*/ 16816 h 321"/>
                                <a:gd name="T84" fmla="+- 0 9410 9354"/>
                                <a:gd name="T85" fmla="*/ T84 w 404"/>
                                <a:gd name="T86" fmla="+- 0 16799 16511"/>
                                <a:gd name="T87" fmla="*/ 16799 h 321"/>
                                <a:gd name="T88" fmla="+- 0 9389 9354"/>
                                <a:gd name="T89" fmla="*/ T88 w 404"/>
                                <a:gd name="T90" fmla="+- 0 16775 16511"/>
                                <a:gd name="T91" fmla="*/ 16775 h 321"/>
                                <a:gd name="T92" fmla="+- 0 9373 9354"/>
                                <a:gd name="T93" fmla="*/ T92 w 404"/>
                                <a:gd name="T94" fmla="+- 0 16748 16511"/>
                                <a:gd name="T95" fmla="*/ 16748 h 321"/>
                                <a:gd name="T96" fmla="+- 0 9360 9354"/>
                                <a:gd name="T97" fmla="*/ T96 w 404"/>
                                <a:gd name="T98" fmla="+- 0 16719 16511"/>
                                <a:gd name="T99" fmla="*/ 16719 h 321"/>
                                <a:gd name="T100" fmla="+- 0 9354 9354"/>
                                <a:gd name="T101" fmla="*/ T100 w 404"/>
                                <a:gd name="T102" fmla="+- 0 16687 16511"/>
                                <a:gd name="T103" fmla="*/ 16687 h 32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</a:cxnLst>
                              <a:rect l="0" t="0" r="r" b="b"/>
                              <a:pathLst>
                                <a:path w="404" h="321">
                                  <a:moveTo>
                                    <a:pt x="0" y="176"/>
                                  </a:moveTo>
                                  <a:lnTo>
                                    <a:pt x="10" y="113"/>
                                  </a:lnTo>
                                  <a:lnTo>
                                    <a:pt x="41" y="58"/>
                                  </a:lnTo>
                                  <a:lnTo>
                                    <a:pt x="92" y="19"/>
                                  </a:lnTo>
                                  <a:lnTo>
                                    <a:pt x="152" y="0"/>
                                  </a:lnTo>
                                  <a:lnTo>
                                    <a:pt x="162" y="0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266" y="21"/>
                                  </a:lnTo>
                                  <a:lnTo>
                                    <a:pt x="308" y="47"/>
                                  </a:lnTo>
                                  <a:lnTo>
                                    <a:pt x="321" y="56"/>
                                  </a:lnTo>
                                  <a:lnTo>
                                    <a:pt x="368" y="98"/>
                                  </a:lnTo>
                                  <a:lnTo>
                                    <a:pt x="397" y="152"/>
                                  </a:lnTo>
                                  <a:lnTo>
                                    <a:pt x="403" y="184"/>
                                  </a:lnTo>
                                  <a:lnTo>
                                    <a:pt x="402" y="216"/>
                                  </a:lnTo>
                                  <a:lnTo>
                                    <a:pt x="393" y="247"/>
                                  </a:lnTo>
                                  <a:lnTo>
                                    <a:pt x="380" y="277"/>
                                  </a:lnTo>
                                  <a:lnTo>
                                    <a:pt x="363" y="302"/>
                                  </a:lnTo>
                                  <a:lnTo>
                                    <a:pt x="344" y="320"/>
                                  </a:lnTo>
                                  <a:lnTo>
                                    <a:pt x="114" y="320"/>
                                  </a:lnTo>
                                  <a:lnTo>
                                    <a:pt x="101" y="313"/>
                                  </a:lnTo>
                                  <a:lnTo>
                                    <a:pt x="82" y="305"/>
                                  </a:lnTo>
                                  <a:lnTo>
                                    <a:pt x="56" y="288"/>
                                  </a:lnTo>
                                  <a:lnTo>
                                    <a:pt x="35" y="264"/>
                                  </a:lnTo>
                                  <a:lnTo>
                                    <a:pt x="19" y="237"/>
                                  </a:lnTo>
                                  <a:lnTo>
                                    <a:pt x="6" y="208"/>
                                  </a:lnTo>
                                  <a:lnTo>
                                    <a:pt x="0" y="1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AutoShape 16"/>
                          <wps:cNvSpPr>
                            <a:spLocks/>
                          </wps:cNvSpPr>
                          <wps:spPr bwMode="auto">
                            <a:xfrm>
                              <a:off x="0" y="5884"/>
                              <a:ext cx="11900" cy="10947"/>
                            </a:xfrm>
                            <a:custGeom>
                              <a:avLst/>
                              <a:gdLst>
                                <a:gd name="T0" fmla="*/ 71 w 11900"/>
                                <a:gd name="T1" fmla="+- 0 15775 5884"/>
                                <a:gd name="T2" fmla="*/ 15775 h 10947"/>
                                <a:gd name="T3" fmla="*/ 181 w 11900"/>
                                <a:gd name="T4" fmla="+- 0 15832 5884"/>
                                <a:gd name="T5" fmla="*/ 15832 h 10947"/>
                                <a:gd name="T6" fmla="*/ 14 w 11900"/>
                                <a:gd name="T7" fmla="+- 0 12654 5884"/>
                                <a:gd name="T8" fmla="*/ 12654 h 10947"/>
                                <a:gd name="T9" fmla="*/ 254 w 11900"/>
                                <a:gd name="T10" fmla="+- 0 12862 5884"/>
                                <a:gd name="T11" fmla="*/ 12862 h 10947"/>
                                <a:gd name="T12" fmla="*/ 599 w 11900"/>
                                <a:gd name="T13" fmla="+- 0 16446 5884"/>
                                <a:gd name="T14" fmla="*/ 16446 h 10947"/>
                                <a:gd name="T15" fmla="*/ 1150 w 11900"/>
                                <a:gd name="T16" fmla="+- 0 16549 5884"/>
                                <a:gd name="T17" fmla="*/ 16549 h 10947"/>
                                <a:gd name="T18" fmla="*/ 943 w 11900"/>
                                <a:gd name="T19" fmla="+- 0 14317 5884"/>
                                <a:gd name="T20" fmla="*/ 14317 h 10947"/>
                                <a:gd name="T21" fmla="*/ 1140 w 11900"/>
                                <a:gd name="T22" fmla="+- 0 14832 5884"/>
                                <a:gd name="T23" fmla="*/ 14832 h 10947"/>
                                <a:gd name="T24" fmla="*/ 1548 w 11900"/>
                                <a:gd name="T25" fmla="+- 0 12261 5884"/>
                                <a:gd name="T26" fmla="*/ 12261 h 10947"/>
                                <a:gd name="T27" fmla="*/ 1426 w 11900"/>
                                <a:gd name="T28" fmla="+- 0 12815 5884"/>
                                <a:gd name="T29" fmla="*/ 12815 h 10947"/>
                                <a:gd name="T30" fmla="*/ 2041 w 11900"/>
                                <a:gd name="T31" fmla="+- 0 15481 5884"/>
                                <a:gd name="T32" fmla="*/ 15481 h 10947"/>
                                <a:gd name="T33" fmla="*/ 1842 w 11900"/>
                                <a:gd name="T34" fmla="+- 0 15690 5884"/>
                                <a:gd name="T35" fmla="*/ 15690 h 10947"/>
                                <a:gd name="T36" fmla="*/ 2451 w 11900"/>
                                <a:gd name="T37" fmla="+- 0 13682 5884"/>
                                <a:gd name="T38" fmla="*/ 13682 h 10947"/>
                                <a:gd name="T39" fmla="*/ 1840 w 11900"/>
                                <a:gd name="T40" fmla="+- 0 13691 5884"/>
                                <a:gd name="T41" fmla="*/ 13691 h 10947"/>
                                <a:gd name="T42" fmla="*/ 2412 w 11900"/>
                                <a:gd name="T43" fmla="+- 0 14062 5884"/>
                                <a:gd name="T44" fmla="*/ 14062 h 10947"/>
                                <a:gd name="T45" fmla="*/ 2534 w 11900"/>
                                <a:gd name="T46" fmla="+- 0 16138 5884"/>
                                <a:gd name="T47" fmla="*/ 16138 h 10947"/>
                                <a:gd name="T48" fmla="*/ 2628 w 11900"/>
                                <a:gd name="T49" fmla="+- 0 16634 5884"/>
                                <a:gd name="T50" fmla="*/ 16634 h 10947"/>
                                <a:gd name="T51" fmla="*/ 3832 w 11900"/>
                                <a:gd name="T52" fmla="+- 0 12267 5884"/>
                                <a:gd name="T53" fmla="*/ 12267 h 10947"/>
                                <a:gd name="T54" fmla="*/ 3163 w 11900"/>
                                <a:gd name="T55" fmla="+- 0 11812 5884"/>
                                <a:gd name="T56" fmla="*/ 11812 h 10947"/>
                                <a:gd name="T57" fmla="*/ 3585 w 11900"/>
                                <a:gd name="T58" fmla="+- 0 12405 5884"/>
                                <a:gd name="T59" fmla="*/ 12405 h 10947"/>
                                <a:gd name="T60" fmla="*/ 3607 w 11900"/>
                                <a:gd name="T61" fmla="+- 0 14381 5884"/>
                                <a:gd name="T62" fmla="*/ 14381 h 10947"/>
                                <a:gd name="T63" fmla="*/ 3499 w 11900"/>
                                <a:gd name="T64" fmla="+- 0 15010 5884"/>
                                <a:gd name="T65" fmla="*/ 15010 h 10947"/>
                                <a:gd name="T66" fmla="*/ 4454 w 11900"/>
                                <a:gd name="T67" fmla="+- 0 13271 5884"/>
                                <a:gd name="T68" fmla="*/ 13271 h 10947"/>
                                <a:gd name="T69" fmla="*/ 4162 w 11900"/>
                                <a:gd name="T70" fmla="+- 0 13335 5884"/>
                                <a:gd name="T71" fmla="*/ 13335 h 10947"/>
                                <a:gd name="T72" fmla="*/ 4637 w 11900"/>
                                <a:gd name="T73" fmla="+- 0 13408 5884"/>
                                <a:gd name="T74" fmla="*/ 13408 h 10947"/>
                                <a:gd name="T75" fmla="*/ 4118 w 11900"/>
                                <a:gd name="T76" fmla="+- 0 15787 5884"/>
                                <a:gd name="T77" fmla="*/ 15787 h 10947"/>
                                <a:gd name="T78" fmla="*/ 4368 w 11900"/>
                                <a:gd name="T79" fmla="+- 0 16286 5884"/>
                                <a:gd name="T80" fmla="*/ 16286 h 10947"/>
                                <a:gd name="T81" fmla="*/ 4773 w 11900"/>
                                <a:gd name="T82" fmla="+- 0 14059 5884"/>
                                <a:gd name="T83" fmla="*/ 14059 h 10947"/>
                                <a:gd name="T84" fmla="*/ 4915 w 11900"/>
                                <a:gd name="T85" fmla="+- 0 14544 5884"/>
                                <a:gd name="T86" fmla="*/ 14544 h 10947"/>
                                <a:gd name="T87" fmla="*/ 5613 w 11900"/>
                                <a:gd name="T88" fmla="+- 0 11925 5884"/>
                                <a:gd name="T89" fmla="*/ 11925 h 10947"/>
                                <a:gd name="T90" fmla="*/ 4897 w 11900"/>
                                <a:gd name="T91" fmla="+- 0 11925 5884"/>
                                <a:gd name="T92" fmla="*/ 11925 h 10947"/>
                                <a:gd name="T93" fmla="*/ 5451 w 11900"/>
                                <a:gd name="T94" fmla="+- 0 12232 5884"/>
                                <a:gd name="T95" fmla="*/ 12232 h 10947"/>
                                <a:gd name="T96" fmla="*/ 6534 w 11900"/>
                                <a:gd name="T97" fmla="+- 0 6360 5884"/>
                                <a:gd name="T98" fmla="*/ 6360 h 10947"/>
                                <a:gd name="T99" fmla="*/ 6482 w 11900"/>
                                <a:gd name="T100" fmla="+- 0 6930 5884"/>
                                <a:gd name="T101" fmla="*/ 6930 h 10947"/>
                                <a:gd name="T102" fmla="*/ 7232 w 11900"/>
                                <a:gd name="T103" fmla="+- 0 8840 5884"/>
                                <a:gd name="T104" fmla="*/ 8840 h 10947"/>
                                <a:gd name="T105" fmla="*/ 6702 w 11900"/>
                                <a:gd name="T106" fmla="+- 0 8984 5884"/>
                                <a:gd name="T107" fmla="*/ 8984 h 10947"/>
                                <a:gd name="T108" fmla="*/ 7705 w 11900"/>
                                <a:gd name="T109" fmla="+- 0 10073 5884"/>
                                <a:gd name="T110" fmla="*/ 10073 h 10947"/>
                                <a:gd name="T111" fmla="*/ 7397 w 11900"/>
                                <a:gd name="T112" fmla="+- 0 10164 5884"/>
                                <a:gd name="T113" fmla="*/ 10164 h 10947"/>
                                <a:gd name="T114" fmla="*/ 7635 w 11900"/>
                                <a:gd name="T115" fmla="+- 0 10371 5884"/>
                                <a:gd name="T116" fmla="*/ 10371 h 10947"/>
                                <a:gd name="T117" fmla="*/ 7620 w 11900"/>
                                <a:gd name="T118" fmla="+- 0 7284 5884"/>
                                <a:gd name="T119" fmla="*/ 7284 h 10947"/>
                                <a:gd name="T120" fmla="*/ 7658 w 11900"/>
                                <a:gd name="T121" fmla="+- 0 7713 5884"/>
                                <a:gd name="T122" fmla="*/ 7713 h 10947"/>
                                <a:gd name="T123" fmla="*/ 8682 w 11900"/>
                                <a:gd name="T124" fmla="+- 0 8517 5884"/>
                                <a:gd name="T125" fmla="*/ 8517 h 10947"/>
                                <a:gd name="T126" fmla="*/ 8564 w 11900"/>
                                <a:gd name="T127" fmla="+- 0 8775 5884"/>
                                <a:gd name="T128" fmla="*/ 8775 h 10947"/>
                                <a:gd name="T129" fmla="*/ 8920 w 11900"/>
                                <a:gd name="T130" fmla="+- 0 8819 5884"/>
                                <a:gd name="T131" fmla="*/ 8819 h 10947"/>
                                <a:gd name="T132" fmla="*/ 8692 w 11900"/>
                                <a:gd name="T133" fmla="+- 0 9965 5884"/>
                                <a:gd name="T134" fmla="*/ 9965 h 10947"/>
                                <a:gd name="T135" fmla="*/ 9084 w 11900"/>
                                <a:gd name="T136" fmla="+- 0 10295 5884"/>
                                <a:gd name="T137" fmla="*/ 10295 h 10947"/>
                                <a:gd name="T138" fmla="*/ 8905 w 11900"/>
                                <a:gd name="T139" fmla="+- 0 6151 5884"/>
                                <a:gd name="T140" fmla="*/ 6151 h 10947"/>
                                <a:gd name="T141" fmla="*/ 8836 w 11900"/>
                                <a:gd name="T142" fmla="+- 0 6577 5884"/>
                                <a:gd name="T143" fmla="*/ 6577 h 10947"/>
                                <a:gd name="T144" fmla="*/ 10081 w 11900"/>
                                <a:gd name="T145" fmla="+- 0 7713 5884"/>
                                <a:gd name="T146" fmla="*/ 7713 h 10947"/>
                                <a:gd name="T147" fmla="*/ 9666 w 11900"/>
                                <a:gd name="T148" fmla="+- 0 7936 5884"/>
                                <a:gd name="T149" fmla="*/ 7936 h 10947"/>
                                <a:gd name="T150" fmla="*/ 9992 w 11900"/>
                                <a:gd name="T151" fmla="+- 0 8019 5884"/>
                                <a:gd name="T152" fmla="*/ 8019 h 10947"/>
                                <a:gd name="T153" fmla="*/ 10301 w 11900"/>
                                <a:gd name="T154" fmla="+- 0 10192 5884"/>
                                <a:gd name="T155" fmla="*/ 10192 h 10947"/>
                                <a:gd name="T156" fmla="*/ 9974 w 11900"/>
                                <a:gd name="T157" fmla="+- 0 10613 5884"/>
                                <a:gd name="T158" fmla="*/ 10613 h 10947"/>
                                <a:gd name="T159" fmla="*/ 10653 w 11900"/>
                                <a:gd name="T160" fmla="+- 0 6681 5884"/>
                                <a:gd name="T161" fmla="*/ 6681 h 10947"/>
                                <a:gd name="T162" fmla="*/ 10260 w 11900"/>
                                <a:gd name="T163" fmla="+- 0 6874 5884"/>
                                <a:gd name="T164" fmla="*/ 6874 h 10947"/>
                                <a:gd name="T165" fmla="*/ 11377 w 11900"/>
                                <a:gd name="T166" fmla="+- 0 8860 5884"/>
                                <a:gd name="T167" fmla="*/ 8860 h 10947"/>
                                <a:gd name="T168" fmla="*/ 10830 w 11900"/>
                                <a:gd name="T169" fmla="+- 0 8960 5884"/>
                                <a:gd name="T170" fmla="*/ 8960 h 10947"/>
                                <a:gd name="T171" fmla="*/ 11224 w 11900"/>
                                <a:gd name="T172" fmla="+- 0 8988 5884"/>
                                <a:gd name="T173" fmla="*/ 8988 h 10947"/>
                                <a:gd name="T174" fmla="*/ 11246 w 11900"/>
                                <a:gd name="T175" fmla="+- 0 11088 5884"/>
                                <a:gd name="T176" fmla="*/ 11088 h 10947"/>
                                <a:gd name="T177" fmla="*/ 11779 w 11900"/>
                                <a:gd name="T178" fmla="+- 0 11354 5884"/>
                                <a:gd name="T179" fmla="*/ 11354 h 10947"/>
                                <a:gd name="T180" fmla="*/ 11776 w 11900"/>
                                <a:gd name="T181" fmla="+- 0 9896 5884"/>
                                <a:gd name="T182" fmla="*/ 9896 h 10947"/>
                                <a:gd name="T183" fmla="*/ 11767 w 11900"/>
                                <a:gd name="T184" fmla="+- 0 7648 5884"/>
                                <a:gd name="T185" fmla="*/ 7648 h 10947"/>
                                <a:gd name="T186" fmla="*/ 11729 w 11900"/>
                                <a:gd name="T187" fmla="+- 0 6576 5884"/>
                                <a:gd name="T188" fmla="*/ 6576 h 10947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4" y="T26"/>
                                </a:cxn>
                                <a:cxn ang="0">
                                  <a:pos x="T27" y="T29"/>
                                </a:cxn>
                                <a:cxn ang="0">
                                  <a:pos x="T30" y="T32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6" y="T38"/>
                                </a:cxn>
                                <a:cxn ang="0">
                                  <a:pos x="T39" y="T41"/>
                                </a:cxn>
                                <a:cxn ang="0">
                                  <a:pos x="T42" y="T44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8" y="T50"/>
                                </a:cxn>
                                <a:cxn ang="0">
                                  <a:pos x="T51" y="T53"/>
                                </a:cxn>
                                <a:cxn ang="0">
                                  <a:pos x="T54" y="T56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0" y="T62"/>
                                </a:cxn>
                                <a:cxn ang="0">
                                  <a:pos x="T63" y="T65"/>
                                </a:cxn>
                                <a:cxn ang="0">
                                  <a:pos x="T66" y="T68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2" y="T74"/>
                                </a:cxn>
                                <a:cxn ang="0">
                                  <a:pos x="T75" y="T77"/>
                                </a:cxn>
                                <a:cxn ang="0">
                                  <a:pos x="T78" y="T80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4" y="T86"/>
                                </a:cxn>
                                <a:cxn ang="0">
                                  <a:pos x="T87" y="T89"/>
                                </a:cxn>
                                <a:cxn ang="0">
                                  <a:pos x="T90" y="T92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6" y="T98"/>
                                </a:cxn>
                                <a:cxn ang="0">
                                  <a:pos x="T99" y="T101"/>
                                </a:cxn>
                                <a:cxn ang="0">
                                  <a:pos x="T102" y="T104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8" y="T110"/>
                                </a:cxn>
                                <a:cxn ang="0">
                                  <a:pos x="T111" y="T113"/>
                                </a:cxn>
                                <a:cxn ang="0">
                                  <a:pos x="T114" y="T116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0" y="T122"/>
                                </a:cxn>
                                <a:cxn ang="0">
                                  <a:pos x="T123" y="T125"/>
                                </a:cxn>
                                <a:cxn ang="0">
                                  <a:pos x="T126" y="T128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2" y="T134"/>
                                </a:cxn>
                                <a:cxn ang="0">
                                  <a:pos x="T135" y="T137"/>
                                </a:cxn>
                                <a:cxn ang="0">
                                  <a:pos x="T138" y="T140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4" y="T146"/>
                                </a:cxn>
                                <a:cxn ang="0">
                                  <a:pos x="T147" y="T149"/>
                                </a:cxn>
                                <a:cxn ang="0">
                                  <a:pos x="T150" y="T152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6" y="T158"/>
                                </a:cxn>
                                <a:cxn ang="0">
                                  <a:pos x="T159" y="T161"/>
                                </a:cxn>
                                <a:cxn ang="0">
                                  <a:pos x="T162" y="T164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8" y="T170"/>
                                </a:cxn>
                                <a:cxn ang="0">
                                  <a:pos x="T171" y="T173"/>
                                </a:cxn>
                                <a:cxn ang="0">
                                  <a:pos x="T174" y="T176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0" y="T182"/>
                                </a:cxn>
                                <a:cxn ang="0">
                                  <a:pos x="T183" y="T185"/>
                                </a:cxn>
                                <a:cxn ang="0">
                                  <a:pos x="T186" y="T188"/>
                                </a:cxn>
                              </a:cxnLst>
                              <a:rect l="0" t="0" r="r" b="b"/>
                              <a:pathLst>
                                <a:path w="11900" h="10947">
                                  <a:moveTo>
                                    <a:pt x="64" y="8292"/>
                                  </a:moveTo>
                                  <a:lnTo>
                                    <a:pt x="57" y="8275"/>
                                  </a:lnTo>
                                  <a:lnTo>
                                    <a:pt x="53" y="8268"/>
                                  </a:lnTo>
                                  <a:lnTo>
                                    <a:pt x="43" y="8237"/>
                                  </a:lnTo>
                                  <a:lnTo>
                                    <a:pt x="36" y="8227"/>
                                  </a:lnTo>
                                  <a:lnTo>
                                    <a:pt x="29" y="8213"/>
                                  </a:lnTo>
                                  <a:lnTo>
                                    <a:pt x="19" y="8194"/>
                                  </a:lnTo>
                                  <a:lnTo>
                                    <a:pt x="0" y="8157"/>
                                  </a:lnTo>
                                  <a:lnTo>
                                    <a:pt x="0" y="8294"/>
                                  </a:lnTo>
                                  <a:lnTo>
                                    <a:pt x="1" y="8296"/>
                                  </a:lnTo>
                                  <a:lnTo>
                                    <a:pt x="5" y="8303"/>
                                  </a:lnTo>
                                  <a:lnTo>
                                    <a:pt x="15" y="8317"/>
                                  </a:lnTo>
                                  <a:lnTo>
                                    <a:pt x="26" y="8324"/>
                                  </a:lnTo>
                                  <a:lnTo>
                                    <a:pt x="29" y="8327"/>
                                  </a:lnTo>
                                  <a:lnTo>
                                    <a:pt x="36" y="8330"/>
                                  </a:lnTo>
                                  <a:lnTo>
                                    <a:pt x="43" y="8327"/>
                                  </a:lnTo>
                                  <a:lnTo>
                                    <a:pt x="57" y="8327"/>
                                  </a:lnTo>
                                  <a:lnTo>
                                    <a:pt x="64" y="8313"/>
                                  </a:lnTo>
                                  <a:lnTo>
                                    <a:pt x="64" y="8292"/>
                                  </a:lnTo>
                                  <a:moveTo>
                                    <a:pt x="236" y="8129"/>
                                  </a:moveTo>
                                  <a:lnTo>
                                    <a:pt x="234" y="8119"/>
                                  </a:lnTo>
                                  <a:lnTo>
                                    <a:pt x="227" y="8111"/>
                                  </a:lnTo>
                                  <a:lnTo>
                                    <a:pt x="216" y="8106"/>
                                  </a:lnTo>
                                  <a:lnTo>
                                    <a:pt x="209" y="8102"/>
                                  </a:lnTo>
                                  <a:lnTo>
                                    <a:pt x="192" y="8095"/>
                                  </a:lnTo>
                                  <a:lnTo>
                                    <a:pt x="180" y="8090"/>
                                  </a:lnTo>
                                  <a:lnTo>
                                    <a:pt x="166" y="8084"/>
                                  </a:lnTo>
                                  <a:lnTo>
                                    <a:pt x="129" y="8071"/>
                                  </a:lnTo>
                                  <a:lnTo>
                                    <a:pt x="110" y="8063"/>
                                  </a:lnTo>
                                  <a:lnTo>
                                    <a:pt x="89" y="8055"/>
                                  </a:lnTo>
                                  <a:lnTo>
                                    <a:pt x="66" y="8048"/>
                                  </a:lnTo>
                                  <a:lnTo>
                                    <a:pt x="12" y="8030"/>
                                  </a:lnTo>
                                  <a:lnTo>
                                    <a:pt x="15" y="8026"/>
                                  </a:lnTo>
                                  <a:lnTo>
                                    <a:pt x="36" y="8011"/>
                                  </a:lnTo>
                                  <a:lnTo>
                                    <a:pt x="56" y="7998"/>
                                  </a:lnTo>
                                  <a:lnTo>
                                    <a:pt x="76" y="7985"/>
                                  </a:lnTo>
                                  <a:lnTo>
                                    <a:pt x="95" y="7974"/>
                                  </a:lnTo>
                                  <a:lnTo>
                                    <a:pt x="112" y="7964"/>
                                  </a:lnTo>
                                  <a:lnTo>
                                    <a:pt x="127" y="7956"/>
                                  </a:lnTo>
                                  <a:lnTo>
                                    <a:pt x="154" y="7940"/>
                                  </a:lnTo>
                                  <a:lnTo>
                                    <a:pt x="174" y="7929"/>
                                  </a:lnTo>
                                  <a:lnTo>
                                    <a:pt x="178" y="7929"/>
                                  </a:lnTo>
                                  <a:lnTo>
                                    <a:pt x="178" y="7926"/>
                                  </a:lnTo>
                                  <a:lnTo>
                                    <a:pt x="181" y="7926"/>
                                  </a:lnTo>
                                  <a:lnTo>
                                    <a:pt x="192" y="7914"/>
                                  </a:lnTo>
                                  <a:lnTo>
                                    <a:pt x="196" y="7900"/>
                                  </a:lnTo>
                                  <a:lnTo>
                                    <a:pt x="195" y="7886"/>
                                  </a:lnTo>
                                  <a:lnTo>
                                    <a:pt x="188" y="7874"/>
                                  </a:lnTo>
                                  <a:lnTo>
                                    <a:pt x="176" y="7864"/>
                                  </a:lnTo>
                                  <a:lnTo>
                                    <a:pt x="162" y="7859"/>
                                  </a:lnTo>
                                  <a:lnTo>
                                    <a:pt x="148" y="7860"/>
                                  </a:lnTo>
                                  <a:lnTo>
                                    <a:pt x="136" y="7867"/>
                                  </a:lnTo>
                                  <a:lnTo>
                                    <a:pt x="129" y="7874"/>
                                  </a:lnTo>
                                  <a:lnTo>
                                    <a:pt x="116" y="7881"/>
                                  </a:lnTo>
                                  <a:lnTo>
                                    <a:pt x="105" y="7889"/>
                                  </a:lnTo>
                                  <a:lnTo>
                                    <a:pt x="92" y="7899"/>
                                  </a:lnTo>
                                  <a:lnTo>
                                    <a:pt x="77" y="7909"/>
                                  </a:lnTo>
                                  <a:lnTo>
                                    <a:pt x="60" y="7919"/>
                                  </a:lnTo>
                                  <a:lnTo>
                                    <a:pt x="42" y="7930"/>
                                  </a:lnTo>
                                  <a:lnTo>
                                    <a:pt x="23" y="7944"/>
                                  </a:lnTo>
                                  <a:lnTo>
                                    <a:pt x="3" y="7957"/>
                                  </a:lnTo>
                                  <a:lnTo>
                                    <a:pt x="0" y="7959"/>
                                  </a:lnTo>
                                  <a:lnTo>
                                    <a:pt x="0" y="8126"/>
                                  </a:lnTo>
                                  <a:lnTo>
                                    <a:pt x="8" y="8126"/>
                                  </a:lnTo>
                                  <a:lnTo>
                                    <a:pt x="12" y="8128"/>
                                  </a:lnTo>
                                  <a:lnTo>
                                    <a:pt x="19" y="8130"/>
                                  </a:lnTo>
                                  <a:lnTo>
                                    <a:pt x="42" y="8134"/>
                                  </a:lnTo>
                                  <a:lnTo>
                                    <a:pt x="66" y="8138"/>
                                  </a:lnTo>
                                  <a:lnTo>
                                    <a:pt x="89" y="8141"/>
                                  </a:lnTo>
                                  <a:lnTo>
                                    <a:pt x="110" y="8143"/>
                                  </a:lnTo>
                                  <a:lnTo>
                                    <a:pt x="129" y="8146"/>
                                  </a:lnTo>
                                  <a:lnTo>
                                    <a:pt x="148" y="8149"/>
                                  </a:lnTo>
                                  <a:lnTo>
                                    <a:pt x="162" y="8151"/>
                                  </a:lnTo>
                                  <a:lnTo>
                                    <a:pt x="176" y="8154"/>
                                  </a:lnTo>
                                  <a:lnTo>
                                    <a:pt x="195" y="8158"/>
                                  </a:lnTo>
                                  <a:lnTo>
                                    <a:pt x="216" y="8158"/>
                                  </a:lnTo>
                                  <a:lnTo>
                                    <a:pt x="226" y="8151"/>
                                  </a:lnTo>
                                  <a:lnTo>
                                    <a:pt x="233" y="8140"/>
                                  </a:lnTo>
                                  <a:lnTo>
                                    <a:pt x="236" y="8129"/>
                                  </a:lnTo>
                                  <a:moveTo>
                                    <a:pt x="375" y="9870"/>
                                  </a:moveTo>
                                  <a:lnTo>
                                    <a:pt x="368" y="9859"/>
                                  </a:lnTo>
                                  <a:lnTo>
                                    <a:pt x="311" y="9859"/>
                                  </a:lnTo>
                                  <a:lnTo>
                                    <a:pt x="302" y="9860"/>
                                  </a:lnTo>
                                  <a:lnTo>
                                    <a:pt x="291" y="9861"/>
                                  </a:lnTo>
                                  <a:lnTo>
                                    <a:pt x="278" y="9863"/>
                                  </a:lnTo>
                                  <a:lnTo>
                                    <a:pt x="267" y="9865"/>
                                  </a:lnTo>
                                  <a:lnTo>
                                    <a:pt x="255" y="9866"/>
                                  </a:lnTo>
                                  <a:lnTo>
                                    <a:pt x="241" y="9868"/>
                                  </a:lnTo>
                                  <a:lnTo>
                                    <a:pt x="226" y="9870"/>
                                  </a:lnTo>
                                  <a:lnTo>
                                    <a:pt x="197" y="9874"/>
                                  </a:lnTo>
                                  <a:lnTo>
                                    <a:pt x="167" y="9878"/>
                                  </a:lnTo>
                                  <a:lnTo>
                                    <a:pt x="133" y="9882"/>
                                  </a:lnTo>
                                  <a:lnTo>
                                    <a:pt x="99" y="9887"/>
                                  </a:lnTo>
                                  <a:lnTo>
                                    <a:pt x="88" y="9887"/>
                                  </a:lnTo>
                                  <a:lnTo>
                                    <a:pt x="81" y="9891"/>
                                  </a:lnTo>
                                  <a:lnTo>
                                    <a:pt x="71" y="9891"/>
                                  </a:lnTo>
                                  <a:lnTo>
                                    <a:pt x="80" y="9876"/>
                                  </a:lnTo>
                                  <a:lnTo>
                                    <a:pt x="89" y="9862"/>
                                  </a:lnTo>
                                  <a:lnTo>
                                    <a:pt x="105" y="9835"/>
                                  </a:lnTo>
                                  <a:lnTo>
                                    <a:pt x="155" y="9755"/>
                                  </a:lnTo>
                                  <a:lnTo>
                                    <a:pt x="171" y="9731"/>
                                  </a:lnTo>
                                  <a:lnTo>
                                    <a:pt x="184" y="9709"/>
                                  </a:lnTo>
                                  <a:lnTo>
                                    <a:pt x="195" y="9691"/>
                                  </a:lnTo>
                                  <a:lnTo>
                                    <a:pt x="206" y="9675"/>
                                  </a:lnTo>
                                  <a:lnTo>
                                    <a:pt x="216" y="9659"/>
                                  </a:lnTo>
                                  <a:lnTo>
                                    <a:pt x="226" y="9641"/>
                                  </a:lnTo>
                                  <a:lnTo>
                                    <a:pt x="233" y="9631"/>
                                  </a:lnTo>
                                  <a:lnTo>
                                    <a:pt x="237" y="9622"/>
                                  </a:lnTo>
                                  <a:lnTo>
                                    <a:pt x="236" y="9612"/>
                                  </a:lnTo>
                                  <a:lnTo>
                                    <a:pt x="233" y="9603"/>
                                  </a:lnTo>
                                  <a:lnTo>
                                    <a:pt x="226" y="9597"/>
                                  </a:lnTo>
                                  <a:lnTo>
                                    <a:pt x="217" y="9591"/>
                                  </a:lnTo>
                                  <a:lnTo>
                                    <a:pt x="207" y="9589"/>
                                  </a:lnTo>
                                  <a:lnTo>
                                    <a:pt x="197" y="9592"/>
                                  </a:lnTo>
                                  <a:lnTo>
                                    <a:pt x="188" y="9600"/>
                                  </a:lnTo>
                                  <a:lnTo>
                                    <a:pt x="181" y="9610"/>
                                  </a:lnTo>
                                  <a:lnTo>
                                    <a:pt x="167" y="9624"/>
                                  </a:lnTo>
                                  <a:lnTo>
                                    <a:pt x="156" y="9638"/>
                                  </a:lnTo>
                                  <a:lnTo>
                                    <a:pt x="142" y="9653"/>
                                  </a:lnTo>
                                  <a:lnTo>
                                    <a:pt x="128" y="9670"/>
                                  </a:lnTo>
                                  <a:lnTo>
                                    <a:pt x="112" y="9690"/>
                                  </a:lnTo>
                                  <a:lnTo>
                                    <a:pt x="94" y="9711"/>
                                  </a:lnTo>
                                  <a:lnTo>
                                    <a:pt x="55" y="9758"/>
                                  </a:lnTo>
                                  <a:lnTo>
                                    <a:pt x="33" y="9783"/>
                                  </a:lnTo>
                                  <a:lnTo>
                                    <a:pt x="22" y="9796"/>
                                  </a:lnTo>
                                  <a:lnTo>
                                    <a:pt x="11" y="9809"/>
                                  </a:lnTo>
                                  <a:lnTo>
                                    <a:pt x="0" y="9822"/>
                                  </a:lnTo>
                                  <a:lnTo>
                                    <a:pt x="0" y="10219"/>
                                  </a:lnTo>
                                  <a:lnTo>
                                    <a:pt x="2" y="10226"/>
                                  </a:lnTo>
                                  <a:lnTo>
                                    <a:pt x="10" y="10247"/>
                                  </a:lnTo>
                                  <a:lnTo>
                                    <a:pt x="16" y="10265"/>
                                  </a:lnTo>
                                  <a:lnTo>
                                    <a:pt x="22" y="10281"/>
                                  </a:lnTo>
                                  <a:lnTo>
                                    <a:pt x="29" y="10299"/>
                                  </a:lnTo>
                                  <a:lnTo>
                                    <a:pt x="43" y="10319"/>
                                  </a:lnTo>
                                  <a:lnTo>
                                    <a:pt x="50" y="10324"/>
                                  </a:lnTo>
                                  <a:lnTo>
                                    <a:pt x="53" y="10326"/>
                                  </a:lnTo>
                                  <a:lnTo>
                                    <a:pt x="67" y="10326"/>
                                  </a:lnTo>
                                  <a:lnTo>
                                    <a:pt x="85" y="10320"/>
                                  </a:lnTo>
                                  <a:lnTo>
                                    <a:pt x="97" y="10311"/>
                                  </a:lnTo>
                                  <a:lnTo>
                                    <a:pt x="103" y="10301"/>
                                  </a:lnTo>
                                  <a:lnTo>
                                    <a:pt x="105" y="10288"/>
                                  </a:lnTo>
                                  <a:lnTo>
                                    <a:pt x="105" y="10278"/>
                                  </a:lnTo>
                                  <a:lnTo>
                                    <a:pt x="102" y="10257"/>
                                  </a:lnTo>
                                  <a:lnTo>
                                    <a:pt x="99" y="10240"/>
                                  </a:lnTo>
                                  <a:lnTo>
                                    <a:pt x="84" y="10178"/>
                                  </a:lnTo>
                                  <a:lnTo>
                                    <a:pt x="60" y="10082"/>
                                  </a:lnTo>
                                  <a:lnTo>
                                    <a:pt x="50" y="10046"/>
                                  </a:lnTo>
                                  <a:lnTo>
                                    <a:pt x="57" y="10050"/>
                                  </a:lnTo>
                                  <a:lnTo>
                                    <a:pt x="60" y="10053"/>
                                  </a:lnTo>
                                  <a:lnTo>
                                    <a:pt x="67" y="10053"/>
                                  </a:lnTo>
                                  <a:lnTo>
                                    <a:pt x="71" y="10055"/>
                                  </a:lnTo>
                                  <a:lnTo>
                                    <a:pt x="84" y="10062"/>
                                  </a:lnTo>
                                  <a:lnTo>
                                    <a:pt x="93" y="10066"/>
                                  </a:lnTo>
                                  <a:lnTo>
                                    <a:pt x="118" y="10078"/>
                                  </a:lnTo>
                                  <a:lnTo>
                                    <a:pt x="142" y="10089"/>
                                  </a:lnTo>
                                  <a:lnTo>
                                    <a:pt x="164" y="10098"/>
                                  </a:lnTo>
                                  <a:lnTo>
                                    <a:pt x="174" y="10103"/>
                                  </a:lnTo>
                                  <a:lnTo>
                                    <a:pt x="195" y="10111"/>
                                  </a:lnTo>
                                  <a:lnTo>
                                    <a:pt x="206" y="10115"/>
                                  </a:lnTo>
                                  <a:lnTo>
                                    <a:pt x="219" y="10119"/>
                                  </a:lnTo>
                                  <a:lnTo>
                                    <a:pt x="230" y="10122"/>
                                  </a:lnTo>
                                  <a:lnTo>
                                    <a:pt x="237" y="10122"/>
                                  </a:lnTo>
                                  <a:lnTo>
                                    <a:pt x="254" y="10126"/>
                                  </a:lnTo>
                                  <a:lnTo>
                                    <a:pt x="271" y="10126"/>
                                  </a:lnTo>
                                  <a:lnTo>
                                    <a:pt x="285" y="10119"/>
                                  </a:lnTo>
                                  <a:lnTo>
                                    <a:pt x="293" y="10109"/>
                                  </a:lnTo>
                                  <a:lnTo>
                                    <a:pt x="296" y="10098"/>
                                  </a:lnTo>
                                  <a:lnTo>
                                    <a:pt x="293" y="10085"/>
                                  </a:lnTo>
                                  <a:lnTo>
                                    <a:pt x="285" y="10074"/>
                                  </a:lnTo>
                                  <a:lnTo>
                                    <a:pt x="278" y="10067"/>
                                  </a:lnTo>
                                  <a:lnTo>
                                    <a:pt x="261" y="10057"/>
                                  </a:lnTo>
                                  <a:lnTo>
                                    <a:pt x="254" y="10053"/>
                                  </a:lnTo>
                                  <a:lnTo>
                                    <a:pt x="233" y="10039"/>
                                  </a:lnTo>
                                  <a:lnTo>
                                    <a:pt x="225" y="10035"/>
                                  </a:lnTo>
                                  <a:lnTo>
                                    <a:pt x="216" y="10031"/>
                                  </a:lnTo>
                                  <a:lnTo>
                                    <a:pt x="206" y="10027"/>
                                  </a:lnTo>
                                  <a:lnTo>
                                    <a:pt x="195" y="10022"/>
                                  </a:lnTo>
                                  <a:lnTo>
                                    <a:pt x="185" y="10017"/>
                                  </a:lnTo>
                                  <a:lnTo>
                                    <a:pt x="174" y="10012"/>
                                  </a:lnTo>
                                  <a:lnTo>
                                    <a:pt x="163" y="10006"/>
                                  </a:lnTo>
                                  <a:lnTo>
                                    <a:pt x="138" y="9996"/>
                                  </a:lnTo>
                                  <a:lnTo>
                                    <a:pt x="126" y="9990"/>
                                  </a:lnTo>
                                  <a:lnTo>
                                    <a:pt x="114" y="9984"/>
                                  </a:lnTo>
                                  <a:lnTo>
                                    <a:pt x="102" y="9977"/>
                                  </a:lnTo>
                                  <a:lnTo>
                                    <a:pt x="95" y="9974"/>
                                  </a:lnTo>
                                  <a:lnTo>
                                    <a:pt x="91" y="9970"/>
                                  </a:lnTo>
                                  <a:lnTo>
                                    <a:pt x="84" y="9970"/>
                                  </a:lnTo>
                                  <a:lnTo>
                                    <a:pt x="94" y="9967"/>
                                  </a:lnTo>
                                  <a:lnTo>
                                    <a:pt x="105" y="9967"/>
                                  </a:lnTo>
                                  <a:lnTo>
                                    <a:pt x="116" y="9963"/>
                                  </a:lnTo>
                                  <a:lnTo>
                                    <a:pt x="142" y="9957"/>
                                  </a:lnTo>
                                  <a:lnTo>
                                    <a:pt x="181" y="9948"/>
                                  </a:lnTo>
                                  <a:lnTo>
                                    <a:pt x="214" y="9941"/>
                                  </a:lnTo>
                                  <a:lnTo>
                                    <a:pt x="296" y="9925"/>
                                  </a:lnTo>
                                  <a:lnTo>
                                    <a:pt x="323" y="9918"/>
                                  </a:lnTo>
                                  <a:lnTo>
                                    <a:pt x="354" y="9908"/>
                                  </a:lnTo>
                                  <a:lnTo>
                                    <a:pt x="365" y="9901"/>
                                  </a:lnTo>
                                  <a:lnTo>
                                    <a:pt x="372" y="9897"/>
                                  </a:lnTo>
                                  <a:lnTo>
                                    <a:pt x="375" y="9891"/>
                                  </a:lnTo>
                                  <a:lnTo>
                                    <a:pt x="375" y="9870"/>
                                  </a:lnTo>
                                  <a:moveTo>
                                    <a:pt x="527" y="7013"/>
                                  </a:moveTo>
                                  <a:lnTo>
                                    <a:pt x="527" y="6997"/>
                                  </a:lnTo>
                                  <a:lnTo>
                                    <a:pt x="521" y="6984"/>
                                  </a:lnTo>
                                  <a:lnTo>
                                    <a:pt x="510" y="6973"/>
                                  </a:lnTo>
                                  <a:lnTo>
                                    <a:pt x="496" y="6968"/>
                                  </a:lnTo>
                                  <a:lnTo>
                                    <a:pt x="486" y="6964"/>
                                  </a:lnTo>
                                  <a:lnTo>
                                    <a:pt x="465" y="6961"/>
                                  </a:lnTo>
                                  <a:lnTo>
                                    <a:pt x="448" y="6957"/>
                                  </a:lnTo>
                                  <a:lnTo>
                                    <a:pt x="429" y="6953"/>
                                  </a:lnTo>
                                  <a:lnTo>
                                    <a:pt x="408" y="6947"/>
                                  </a:lnTo>
                                  <a:lnTo>
                                    <a:pt x="386" y="6940"/>
                                  </a:lnTo>
                                  <a:lnTo>
                                    <a:pt x="359" y="6934"/>
                                  </a:lnTo>
                                  <a:lnTo>
                                    <a:pt x="331" y="6927"/>
                                  </a:lnTo>
                                  <a:lnTo>
                                    <a:pt x="271" y="6912"/>
                                  </a:lnTo>
                                  <a:lnTo>
                                    <a:pt x="255" y="6908"/>
                                  </a:lnTo>
                                  <a:lnTo>
                                    <a:pt x="244" y="6905"/>
                                  </a:lnTo>
                                  <a:lnTo>
                                    <a:pt x="222" y="6900"/>
                                  </a:lnTo>
                                  <a:lnTo>
                                    <a:pt x="202" y="6895"/>
                                  </a:lnTo>
                                  <a:lnTo>
                                    <a:pt x="209" y="6890"/>
                                  </a:lnTo>
                                  <a:lnTo>
                                    <a:pt x="212" y="6888"/>
                                  </a:lnTo>
                                  <a:lnTo>
                                    <a:pt x="233" y="6875"/>
                                  </a:lnTo>
                                  <a:lnTo>
                                    <a:pt x="244" y="6867"/>
                                  </a:lnTo>
                                  <a:lnTo>
                                    <a:pt x="266" y="6853"/>
                                  </a:lnTo>
                                  <a:lnTo>
                                    <a:pt x="290" y="6839"/>
                                  </a:lnTo>
                                  <a:lnTo>
                                    <a:pt x="312" y="6826"/>
                                  </a:lnTo>
                                  <a:lnTo>
                                    <a:pt x="334" y="6815"/>
                                  </a:lnTo>
                                  <a:lnTo>
                                    <a:pt x="353" y="6806"/>
                                  </a:lnTo>
                                  <a:lnTo>
                                    <a:pt x="370" y="6797"/>
                                  </a:lnTo>
                                  <a:lnTo>
                                    <a:pt x="385" y="6790"/>
                                  </a:lnTo>
                                  <a:lnTo>
                                    <a:pt x="399" y="6784"/>
                                  </a:lnTo>
                                  <a:lnTo>
                                    <a:pt x="417" y="6777"/>
                                  </a:lnTo>
                                  <a:lnTo>
                                    <a:pt x="424" y="6774"/>
                                  </a:lnTo>
                                  <a:lnTo>
                                    <a:pt x="435" y="6764"/>
                                  </a:lnTo>
                                  <a:lnTo>
                                    <a:pt x="443" y="6752"/>
                                  </a:lnTo>
                                  <a:lnTo>
                                    <a:pt x="445" y="6739"/>
                                  </a:lnTo>
                                  <a:lnTo>
                                    <a:pt x="441" y="6725"/>
                                  </a:lnTo>
                                  <a:lnTo>
                                    <a:pt x="431" y="6714"/>
                                  </a:lnTo>
                                  <a:lnTo>
                                    <a:pt x="419" y="6706"/>
                                  </a:lnTo>
                                  <a:lnTo>
                                    <a:pt x="406" y="6704"/>
                                  </a:lnTo>
                                  <a:lnTo>
                                    <a:pt x="392" y="6708"/>
                                  </a:lnTo>
                                  <a:lnTo>
                                    <a:pt x="382" y="6712"/>
                                  </a:lnTo>
                                  <a:lnTo>
                                    <a:pt x="368" y="6722"/>
                                  </a:lnTo>
                                  <a:lnTo>
                                    <a:pt x="354" y="6728"/>
                                  </a:lnTo>
                                  <a:lnTo>
                                    <a:pt x="337" y="6737"/>
                                  </a:lnTo>
                                  <a:lnTo>
                                    <a:pt x="319" y="6746"/>
                                  </a:lnTo>
                                  <a:lnTo>
                                    <a:pt x="299" y="6757"/>
                                  </a:lnTo>
                                  <a:lnTo>
                                    <a:pt x="289" y="6762"/>
                                  </a:lnTo>
                                  <a:lnTo>
                                    <a:pt x="278" y="6767"/>
                                  </a:lnTo>
                                  <a:lnTo>
                                    <a:pt x="267" y="6773"/>
                                  </a:lnTo>
                                  <a:lnTo>
                                    <a:pt x="254" y="6781"/>
                                  </a:lnTo>
                                  <a:lnTo>
                                    <a:pt x="244" y="6787"/>
                                  </a:lnTo>
                                  <a:lnTo>
                                    <a:pt x="234" y="6793"/>
                                  </a:lnTo>
                                  <a:lnTo>
                                    <a:pt x="221" y="6799"/>
                                  </a:lnTo>
                                  <a:lnTo>
                                    <a:pt x="209" y="6805"/>
                                  </a:lnTo>
                                  <a:lnTo>
                                    <a:pt x="233" y="6726"/>
                                  </a:lnTo>
                                  <a:lnTo>
                                    <a:pt x="257" y="6646"/>
                                  </a:lnTo>
                                  <a:lnTo>
                                    <a:pt x="265" y="6621"/>
                                  </a:lnTo>
                                  <a:lnTo>
                                    <a:pt x="276" y="6575"/>
                                  </a:lnTo>
                                  <a:lnTo>
                                    <a:pt x="282" y="6556"/>
                                  </a:lnTo>
                                  <a:lnTo>
                                    <a:pt x="285" y="6535"/>
                                  </a:lnTo>
                                  <a:lnTo>
                                    <a:pt x="289" y="6521"/>
                                  </a:lnTo>
                                  <a:lnTo>
                                    <a:pt x="289" y="6507"/>
                                  </a:lnTo>
                                  <a:lnTo>
                                    <a:pt x="284" y="6493"/>
                                  </a:lnTo>
                                  <a:lnTo>
                                    <a:pt x="276" y="6482"/>
                                  </a:lnTo>
                                  <a:lnTo>
                                    <a:pt x="264" y="6473"/>
                                  </a:lnTo>
                                  <a:lnTo>
                                    <a:pt x="248" y="6469"/>
                                  </a:lnTo>
                                  <a:lnTo>
                                    <a:pt x="233" y="6472"/>
                                  </a:lnTo>
                                  <a:lnTo>
                                    <a:pt x="219" y="6482"/>
                                  </a:lnTo>
                                  <a:lnTo>
                                    <a:pt x="209" y="6497"/>
                                  </a:lnTo>
                                  <a:lnTo>
                                    <a:pt x="206" y="6508"/>
                                  </a:lnTo>
                                  <a:lnTo>
                                    <a:pt x="195" y="6528"/>
                                  </a:lnTo>
                                  <a:lnTo>
                                    <a:pt x="183" y="6566"/>
                                  </a:lnTo>
                                  <a:lnTo>
                                    <a:pt x="175" y="6590"/>
                                  </a:lnTo>
                                  <a:lnTo>
                                    <a:pt x="168" y="6615"/>
                                  </a:lnTo>
                                  <a:lnTo>
                                    <a:pt x="157" y="6650"/>
                                  </a:lnTo>
                                  <a:lnTo>
                                    <a:pt x="123" y="6777"/>
                                  </a:lnTo>
                                  <a:lnTo>
                                    <a:pt x="109" y="6752"/>
                                  </a:lnTo>
                                  <a:lnTo>
                                    <a:pt x="95" y="6728"/>
                                  </a:lnTo>
                                  <a:lnTo>
                                    <a:pt x="82" y="6704"/>
                                  </a:lnTo>
                                  <a:lnTo>
                                    <a:pt x="71" y="6681"/>
                                  </a:lnTo>
                                  <a:lnTo>
                                    <a:pt x="46" y="6637"/>
                                  </a:lnTo>
                                  <a:lnTo>
                                    <a:pt x="26" y="6601"/>
                                  </a:lnTo>
                                  <a:lnTo>
                                    <a:pt x="12" y="6577"/>
                                  </a:lnTo>
                                  <a:lnTo>
                                    <a:pt x="2" y="6566"/>
                                  </a:lnTo>
                                  <a:lnTo>
                                    <a:pt x="0" y="6565"/>
                                  </a:lnTo>
                                  <a:lnTo>
                                    <a:pt x="0" y="6739"/>
                                  </a:lnTo>
                                  <a:lnTo>
                                    <a:pt x="2" y="6743"/>
                                  </a:lnTo>
                                  <a:lnTo>
                                    <a:pt x="14" y="6770"/>
                                  </a:lnTo>
                                  <a:lnTo>
                                    <a:pt x="28" y="6799"/>
                                  </a:lnTo>
                                  <a:lnTo>
                                    <a:pt x="43" y="6829"/>
                                  </a:lnTo>
                                  <a:lnTo>
                                    <a:pt x="46" y="6836"/>
                                  </a:lnTo>
                                  <a:lnTo>
                                    <a:pt x="50" y="6847"/>
                                  </a:lnTo>
                                  <a:lnTo>
                                    <a:pt x="57" y="6853"/>
                                  </a:lnTo>
                                  <a:lnTo>
                                    <a:pt x="0" y="6840"/>
                                  </a:lnTo>
                                  <a:lnTo>
                                    <a:pt x="0" y="6916"/>
                                  </a:lnTo>
                                  <a:lnTo>
                                    <a:pt x="15" y="6919"/>
                                  </a:lnTo>
                                  <a:lnTo>
                                    <a:pt x="12" y="6923"/>
                                  </a:lnTo>
                                  <a:lnTo>
                                    <a:pt x="5" y="6926"/>
                                  </a:lnTo>
                                  <a:lnTo>
                                    <a:pt x="1" y="6930"/>
                                  </a:lnTo>
                                  <a:lnTo>
                                    <a:pt x="0" y="6931"/>
                                  </a:lnTo>
                                  <a:lnTo>
                                    <a:pt x="0" y="7038"/>
                                  </a:lnTo>
                                  <a:lnTo>
                                    <a:pt x="5" y="7034"/>
                                  </a:lnTo>
                                  <a:lnTo>
                                    <a:pt x="15" y="7026"/>
                                  </a:lnTo>
                                  <a:lnTo>
                                    <a:pt x="26" y="7019"/>
                                  </a:lnTo>
                                  <a:lnTo>
                                    <a:pt x="36" y="7010"/>
                                  </a:lnTo>
                                  <a:lnTo>
                                    <a:pt x="46" y="7002"/>
                                  </a:lnTo>
                                  <a:lnTo>
                                    <a:pt x="57" y="6992"/>
                                  </a:lnTo>
                                  <a:lnTo>
                                    <a:pt x="60" y="6988"/>
                                  </a:lnTo>
                                  <a:lnTo>
                                    <a:pt x="67" y="6985"/>
                                  </a:lnTo>
                                  <a:lnTo>
                                    <a:pt x="71" y="6981"/>
                                  </a:lnTo>
                                  <a:lnTo>
                                    <a:pt x="60" y="7013"/>
                                  </a:lnTo>
                                  <a:lnTo>
                                    <a:pt x="50" y="7046"/>
                                  </a:lnTo>
                                  <a:lnTo>
                                    <a:pt x="33" y="7109"/>
                                  </a:lnTo>
                                  <a:lnTo>
                                    <a:pt x="26" y="7137"/>
                                  </a:lnTo>
                                  <a:lnTo>
                                    <a:pt x="23" y="7150"/>
                                  </a:lnTo>
                                  <a:lnTo>
                                    <a:pt x="19" y="7163"/>
                                  </a:lnTo>
                                  <a:lnTo>
                                    <a:pt x="15" y="7175"/>
                                  </a:lnTo>
                                  <a:lnTo>
                                    <a:pt x="12" y="7186"/>
                                  </a:lnTo>
                                  <a:lnTo>
                                    <a:pt x="5" y="7213"/>
                                  </a:lnTo>
                                  <a:lnTo>
                                    <a:pt x="5" y="7224"/>
                                  </a:lnTo>
                                  <a:lnTo>
                                    <a:pt x="1" y="7244"/>
                                  </a:lnTo>
                                  <a:lnTo>
                                    <a:pt x="1" y="7265"/>
                                  </a:lnTo>
                                  <a:lnTo>
                                    <a:pt x="5" y="7272"/>
                                  </a:lnTo>
                                  <a:lnTo>
                                    <a:pt x="12" y="7275"/>
                                  </a:lnTo>
                                  <a:lnTo>
                                    <a:pt x="22" y="7282"/>
                                  </a:lnTo>
                                  <a:lnTo>
                                    <a:pt x="36" y="7279"/>
                                  </a:lnTo>
                                  <a:lnTo>
                                    <a:pt x="43" y="7269"/>
                                  </a:lnTo>
                                  <a:lnTo>
                                    <a:pt x="42" y="7277"/>
                                  </a:lnTo>
                                  <a:lnTo>
                                    <a:pt x="43" y="7276"/>
                                  </a:lnTo>
                                  <a:lnTo>
                                    <a:pt x="45" y="7276"/>
                                  </a:lnTo>
                                  <a:lnTo>
                                    <a:pt x="50" y="7268"/>
                                  </a:lnTo>
                                  <a:lnTo>
                                    <a:pt x="57" y="7255"/>
                                  </a:lnTo>
                                  <a:lnTo>
                                    <a:pt x="60" y="7247"/>
                                  </a:lnTo>
                                  <a:lnTo>
                                    <a:pt x="69" y="7228"/>
                                  </a:lnTo>
                                  <a:lnTo>
                                    <a:pt x="71" y="7225"/>
                                  </a:lnTo>
                                  <a:lnTo>
                                    <a:pt x="74" y="7217"/>
                                  </a:lnTo>
                                  <a:lnTo>
                                    <a:pt x="79" y="7206"/>
                                  </a:lnTo>
                                  <a:lnTo>
                                    <a:pt x="83" y="7194"/>
                                  </a:lnTo>
                                  <a:lnTo>
                                    <a:pt x="87" y="7181"/>
                                  </a:lnTo>
                                  <a:lnTo>
                                    <a:pt x="91" y="7168"/>
                                  </a:lnTo>
                                  <a:lnTo>
                                    <a:pt x="100" y="7141"/>
                                  </a:lnTo>
                                  <a:lnTo>
                                    <a:pt x="122" y="7079"/>
                                  </a:lnTo>
                                  <a:lnTo>
                                    <a:pt x="133" y="7047"/>
                                  </a:lnTo>
                                  <a:lnTo>
                                    <a:pt x="136" y="7037"/>
                                  </a:lnTo>
                                  <a:lnTo>
                                    <a:pt x="140" y="7030"/>
                                  </a:lnTo>
                                  <a:lnTo>
                                    <a:pt x="143" y="7020"/>
                                  </a:lnTo>
                                  <a:lnTo>
                                    <a:pt x="152" y="7035"/>
                                  </a:lnTo>
                                  <a:lnTo>
                                    <a:pt x="170" y="7063"/>
                                  </a:lnTo>
                                  <a:lnTo>
                                    <a:pt x="178" y="7078"/>
                                  </a:lnTo>
                                  <a:lnTo>
                                    <a:pt x="195" y="7106"/>
                                  </a:lnTo>
                                  <a:lnTo>
                                    <a:pt x="202" y="7117"/>
                                  </a:lnTo>
                                  <a:lnTo>
                                    <a:pt x="212" y="7133"/>
                                  </a:lnTo>
                                  <a:lnTo>
                                    <a:pt x="226" y="7158"/>
                                  </a:lnTo>
                                  <a:lnTo>
                                    <a:pt x="240" y="7182"/>
                                  </a:lnTo>
                                  <a:lnTo>
                                    <a:pt x="253" y="7204"/>
                                  </a:lnTo>
                                  <a:lnTo>
                                    <a:pt x="265" y="7224"/>
                                  </a:lnTo>
                                  <a:lnTo>
                                    <a:pt x="276" y="7240"/>
                                  </a:lnTo>
                                  <a:lnTo>
                                    <a:pt x="284" y="7253"/>
                                  </a:lnTo>
                                  <a:lnTo>
                                    <a:pt x="296" y="7272"/>
                                  </a:lnTo>
                                  <a:lnTo>
                                    <a:pt x="302" y="7282"/>
                                  </a:lnTo>
                                  <a:lnTo>
                                    <a:pt x="309" y="7289"/>
                                  </a:lnTo>
                                  <a:lnTo>
                                    <a:pt x="317" y="7294"/>
                                  </a:lnTo>
                                  <a:lnTo>
                                    <a:pt x="327" y="7296"/>
                                  </a:lnTo>
                                  <a:lnTo>
                                    <a:pt x="337" y="7293"/>
                                  </a:lnTo>
                                  <a:lnTo>
                                    <a:pt x="346" y="7286"/>
                                  </a:lnTo>
                                  <a:lnTo>
                                    <a:pt x="352" y="7278"/>
                                  </a:lnTo>
                                  <a:lnTo>
                                    <a:pt x="354" y="7268"/>
                                  </a:lnTo>
                                  <a:lnTo>
                                    <a:pt x="351" y="7258"/>
                                  </a:lnTo>
                                  <a:lnTo>
                                    <a:pt x="347" y="7248"/>
                                  </a:lnTo>
                                  <a:lnTo>
                                    <a:pt x="337" y="7227"/>
                                  </a:lnTo>
                                  <a:lnTo>
                                    <a:pt x="331" y="7210"/>
                                  </a:lnTo>
                                  <a:lnTo>
                                    <a:pt x="322" y="7191"/>
                                  </a:lnTo>
                                  <a:lnTo>
                                    <a:pt x="302" y="7148"/>
                                  </a:lnTo>
                                  <a:lnTo>
                                    <a:pt x="291" y="7121"/>
                                  </a:lnTo>
                                  <a:lnTo>
                                    <a:pt x="280" y="7093"/>
                                  </a:lnTo>
                                  <a:lnTo>
                                    <a:pt x="267" y="7065"/>
                                  </a:lnTo>
                                  <a:lnTo>
                                    <a:pt x="254" y="7037"/>
                                  </a:lnTo>
                                  <a:lnTo>
                                    <a:pt x="247" y="7021"/>
                                  </a:lnTo>
                                  <a:lnTo>
                                    <a:pt x="234" y="6990"/>
                                  </a:lnTo>
                                  <a:lnTo>
                                    <a:pt x="226" y="6975"/>
                                  </a:lnTo>
                                  <a:lnTo>
                                    <a:pt x="226" y="6971"/>
                                  </a:lnTo>
                                  <a:lnTo>
                                    <a:pt x="237" y="6975"/>
                                  </a:lnTo>
                                  <a:lnTo>
                                    <a:pt x="244" y="6975"/>
                                  </a:lnTo>
                                  <a:lnTo>
                                    <a:pt x="254" y="6978"/>
                                  </a:lnTo>
                                  <a:lnTo>
                                    <a:pt x="284" y="6986"/>
                                  </a:lnTo>
                                  <a:lnTo>
                                    <a:pt x="312" y="6993"/>
                                  </a:lnTo>
                                  <a:lnTo>
                                    <a:pt x="342" y="7001"/>
                                  </a:lnTo>
                                  <a:lnTo>
                                    <a:pt x="368" y="7009"/>
                                  </a:lnTo>
                                  <a:lnTo>
                                    <a:pt x="391" y="7016"/>
                                  </a:lnTo>
                                  <a:lnTo>
                                    <a:pt x="412" y="7023"/>
                                  </a:lnTo>
                                  <a:lnTo>
                                    <a:pt x="431" y="7028"/>
                                  </a:lnTo>
                                  <a:lnTo>
                                    <a:pt x="448" y="7033"/>
                                  </a:lnTo>
                                  <a:lnTo>
                                    <a:pt x="465" y="7040"/>
                                  </a:lnTo>
                                  <a:lnTo>
                                    <a:pt x="475" y="7044"/>
                                  </a:lnTo>
                                  <a:lnTo>
                                    <a:pt x="486" y="7044"/>
                                  </a:lnTo>
                                  <a:lnTo>
                                    <a:pt x="498" y="7043"/>
                                  </a:lnTo>
                                  <a:lnTo>
                                    <a:pt x="511" y="7037"/>
                                  </a:lnTo>
                                  <a:lnTo>
                                    <a:pt x="522" y="7027"/>
                                  </a:lnTo>
                                  <a:lnTo>
                                    <a:pt x="527" y="7013"/>
                                  </a:lnTo>
                                  <a:moveTo>
                                    <a:pt x="1212" y="10485"/>
                                  </a:moveTo>
                                  <a:lnTo>
                                    <a:pt x="1209" y="10475"/>
                                  </a:lnTo>
                                  <a:lnTo>
                                    <a:pt x="1203" y="10466"/>
                                  </a:lnTo>
                                  <a:lnTo>
                                    <a:pt x="1194" y="10460"/>
                                  </a:lnTo>
                                  <a:lnTo>
                                    <a:pt x="1185" y="10457"/>
                                  </a:lnTo>
                                  <a:lnTo>
                                    <a:pt x="1174" y="10458"/>
                                  </a:lnTo>
                                  <a:lnTo>
                                    <a:pt x="1151" y="10467"/>
                                  </a:lnTo>
                                  <a:lnTo>
                                    <a:pt x="1125" y="10477"/>
                                  </a:lnTo>
                                  <a:lnTo>
                                    <a:pt x="1091" y="10489"/>
                                  </a:lnTo>
                                  <a:lnTo>
                                    <a:pt x="1075" y="10496"/>
                                  </a:lnTo>
                                  <a:lnTo>
                                    <a:pt x="1052" y="10505"/>
                                  </a:lnTo>
                                  <a:lnTo>
                                    <a:pt x="1031" y="10514"/>
                                  </a:lnTo>
                                  <a:lnTo>
                                    <a:pt x="1008" y="10524"/>
                                  </a:lnTo>
                                  <a:lnTo>
                                    <a:pt x="998" y="10527"/>
                                  </a:lnTo>
                                  <a:lnTo>
                                    <a:pt x="991" y="10530"/>
                                  </a:lnTo>
                                  <a:lnTo>
                                    <a:pt x="981" y="10537"/>
                                  </a:lnTo>
                                  <a:lnTo>
                                    <a:pt x="986" y="10515"/>
                                  </a:lnTo>
                                  <a:lnTo>
                                    <a:pt x="991" y="10493"/>
                                  </a:lnTo>
                                  <a:lnTo>
                                    <a:pt x="996" y="10473"/>
                                  </a:lnTo>
                                  <a:lnTo>
                                    <a:pt x="1001" y="10454"/>
                                  </a:lnTo>
                                  <a:lnTo>
                                    <a:pt x="1015" y="10407"/>
                                  </a:lnTo>
                                  <a:lnTo>
                                    <a:pt x="1019" y="10396"/>
                                  </a:lnTo>
                                  <a:lnTo>
                                    <a:pt x="1022" y="10382"/>
                                  </a:lnTo>
                                  <a:lnTo>
                                    <a:pt x="1026" y="10375"/>
                                  </a:lnTo>
                                  <a:lnTo>
                                    <a:pt x="1026" y="10371"/>
                                  </a:lnTo>
                                  <a:lnTo>
                                    <a:pt x="1029" y="10368"/>
                                  </a:lnTo>
                                  <a:lnTo>
                                    <a:pt x="1029" y="10353"/>
                                  </a:lnTo>
                                  <a:lnTo>
                                    <a:pt x="1023" y="10339"/>
                                  </a:lnTo>
                                  <a:lnTo>
                                    <a:pt x="1012" y="10328"/>
                                  </a:lnTo>
                                  <a:lnTo>
                                    <a:pt x="998" y="10323"/>
                                  </a:lnTo>
                                  <a:lnTo>
                                    <a:pt x="983" y="10323"/>
                                  </a:lnTo>
                                  <a:lnTo>
                                    <a:pt x="969" y="10329"/>
                                  </a:lnTo>
                                  <a:lnTo>
                                    <a:pt x="958" y="10340"/>
                                  </a:lnTo>
                                  <a:lnTo>
                                    <a:pt x="953" y="10354"/>
                                  </a:lnTo>
                                  <a:lnTo>
                                    <a:pt x="953" y="10361"/>
                                  </a:lnTo>
                                  <a:lnTo>
                                    <a:pt x="949" y="10378"/>
                                  </a:lnTo>
                                  <a:lnTo>
                                    <a:pt x="947" y="10390"/>
                                  </a:lnTo>
                                  <a:lnTo>
                                    <a:pt x="940" y="10421"/>
                                  </a:lnTo>
                                  <a:lnTo>
                                    <a:pt x="936" y="10441"/>
                                  </a:lnTo>
                                  <a:lnTo>
                                    <a:pt x="930" y="10467"/>
                                  </a:lnTo>
                                  <a:lnTo>
                                    <a:pt x="923" y="10495"/>
                                  </a:lnTo>
                                  <a:lnTo>
                                    <a:pt x="908" y="10555"/>
                                  </a:lnTo>
                                  <a:lnTo>
                                    <a:pt x="904" y="10551"/>
                                  </a:lnTo>
                                  <a:lnTo>
                                    <a:pt x="904" y="10548"/>
                                  </a:lnTo>
                                  <a:lnTo>
                                    <a:pt x="901" y="10544"/>
                                  </a:lnTo>
                                  <a:lnTo>
                                    <a:pt x="891" y="10527"/>
                                  </a:lnTo>
                                  <a:lnTo>
                                    <a:pt x="881" y="10510"/>
                                  </a:lnTo>
                                  <a:lnTo>
                                    <a:pt x="871" y="10494"/>
                                  </a:lnTo>
                                  <a:lnTo>
                                    <a:pt x="863" y="10479"/>
                                  </a:lnTo>
                                  <a:lnTo>
                                    <a:pt x="856" y="10464"/>
                                  </a:lnTo>
                                  <a:lnTo>
                                    <a:pt x="850" y="10450"/>
                                  </a:lnTo>
                                  <a:lnTo>
                                    <a:pt x="844" y="10439"/>
                                  </a:lnTo>
                                  <a:lnTo>
                                    <a:pt x="839" y="10430"/>
                                  </a:lnTo>
                                  <a:lnTo>
                                    <a:pt x="835" y="10420"/>
                                  </a:lnTo>
                                  <a:lnTo>
                                    <a:pt x="832" y="10413"/>
                                  </a:lnTo>
                                  <a:lnTo>
                                    <a:pt x="832" y="10409"/>
                                  </a:lnTo>
                                  <a:lnTo>
                                    <a:pt x="822" y="10398"/>
                                  </a:lnTo>
                                  <a:lnTo>
                                    <a:pt x="810" y="10390"/>
                                  </a:lnTo>
                                  <a:lnTo>
                                    <a:pt x="797" y="10388"/>
                                  </a:lnTo>
                                  <a:lnTo>
                                    <a:pt x="783" y="10392"/>
                                  </a:lnTo>
                                  <a:lnTo>
                                    <a:pt x="772" y="10402"/>
                                  </a:lnTo>
                                  <a:lnTo>
                                    <a:pt x="764" y="10414"/>
                                  </a:lnTo>
                                  <a:lnTo>
                                    <a:pt x="762" y="10427"/>
                                  </a:lnTo>
                                  <a:lnTo>
                                    <a:pt x="766" y="10441"/>
                                  </a:lnTo>
                                  <a:lnTo>
                                    <a:pt x="806" y="10520"/>
                                  </a:lnTo>
                                  <a:lnTo>
                                    <a:pt x="811" y="10531"/>
                                  </a:lnTo>
                                  <a:lnTo>
                                    <a:pt x="818" y="10542"/>
                                  </a:lnTo>
                                  <a:lnTo>
                                    <a:pt x="825" y="10555"/>
                                  </a:lnTo>
                                  <a:lnTo>
                                    <a:pt x="800" y="10547"/>
                                  </a:lnTo>
                                  <a:lnTo>
                                    <a:pt x="754" y="10533"/>
                                  </a:lnTo>
                                  <a:lnTo>
                                    <a:pt x="735" y="10527"/>
                                  </a:lnTo>
                                  <a:lnTo>
                                    <a:pt x="699" y="10516"/>
                                  </a:lnTo>
                                  <a:lnTo>
                                    <a:pt x="670" y="10510"/>
                                  </a:lnTo>
                                  <a:lnTo>
                                    <a:pt x="652" y="10507"/>
                                  </a:lnTo>
                                  <a:lnTo>
                                    <a:pt x="645" y="10506"/>
                                  </a:lnTo>
                                  <a:lnTo>
                                    <a:pt x="632" y="10506"/>
                                  </a:lnTo>
                                  <a:lnTo>
                                    <a:pt x="619" y="10511"/>
                                  </a:lnTo>
                                  <a:lnTo>
                                    <a:pt x="607" y="10519"/>
                                  </a:lnTo>
                                  <a:lnTo>
                                    <a:pt x="600" y="10530"/>
                                  </a:lnTo>
                                  <a:lnTo>
                                    <a:pt x="596" y="10546"/>
                                  </a:lnTo>
                                  <a:lnTo>
                                    <a:pt x="599" y="10562"/>
                                  </a:lnTo>
                                  <a:lnTo>
                                    <a:pt x="607" y="10576"/>
                                  </a:lnTo>
                                  <a:lnTo>
                                    <a:pt x="621" y="10586"/>
                                  </a:lnTo>
                                  <a:lnTo>
                                    <a:pt x="627" y="10589"/>
                                  </a:lnTo>
                                  <a:lnTo>
                                    <a:pt x="645" y="10596"/>
                                  </a:lnTo>
                                  <a:lnTo>
                                    <a:pt x="672" y="10606"/>
                                  </a:lnTo>
                                  <a:lnTo>
                                    <a:pt x="707" y="10617"/>
                                  </a:lnTo>
                                  <a:lnTo>
                                    <a:pt x="729" y="10623"/>
                                  </a:lnTo>
                                  <a:lnTo>
                                    <a:pt x="751" y="10629"/>
                                  </a:lnTo>
                                  <a:lnTo>
                                    <a:pt x="773" y="10635"/>
                                  </a:lnTo>
                                  <a:lnTo>
                                    <a:pt x="797" y="10641"/>
                                  </a:lnTo>
                                  <a:lnTo>
                                    <a:pt x="785" y="10649"/>
                                  </a:lnTo>
                                  <a:lnTo>
                                    <a:pt x="774" y="10656"/>
                                  </a:lnTo>
                                  <a:lnTo>
                                    <a:pt x="763" y="10663"/>
                                  </a:lnTo>
                                  <a:lnTo>
                                    <a:pt x="752" y="10669"/>
                                  </a:lnTo>
                                  <a:lnTo>
                                    <a:pt x="699" y="10702"/>
                                  </a:lnTo>
                                  <a:lnTo>
                                    <a:pt x="680" y="10714"/>
                                  </a:lnTo>
                                  <a:lnTo>
                                    <a:pt x="669" y="10723"/>
                                  </a:lnTo>
                                  <a:lnTo>
                                    <a:pt x="664" y="10735"/>
                                  </a:lnTo>
                                  <a:lnTo>
                                    <a:pt x="663" y="10749"/>
                                  </a:lnTo>
                                  <a:lnTo>
                                    <a:pt x="666" y="10762"/>
                                  </a:lnTo>
                                  <a:lnTo>
                                    <a:pt x="675" y="10776"/>
                                  </a:lnTo>
                                  <a:lnTo>
                                    <a:pt x="688" y="10784"/>
                                  </a:lnTo>
                                  <a:lnTo>
                                    <a:pt x="702" y="10787"/>
                                  </a:lnTo>
                                  <a:lnTo>
                                    <a:pt x="718" y="10783"/>
                                  </a:lnTo>
                                  <a:lnTo>
                                    <a:pt x="723" y="10780"/>
                                  </a:lnTo>
                                  <a:lnTo>
                                    <a:pt x="739" y="10773"/>
                                  </a:lnTo>
                                  <a:lnTo>
                                    <a:pt x="762" y="10762"/>
                                  </a:lnTo>
                                  <a:lnTo>
                                    <a:pt x="797" y="10745"/>
                                  </a:lnTo>
                                  <a:lnTo>
                                    <a:pt x="825" y="10731"/>
                                  </a:lnTo>
                                  <a:lnTo>
                                    <a:pt x="873" y="10707"/>
                                  </a:lnTo>
                                  <a:lnTo>
                                    <a:pt x="863" y="10758"/>
                                  </a:lnTo>
                                  <a:lnTo>
                                    <a:pt x="858" y="10782"/>
                                  </a:lnTo>
                                  <a:lnTo>
                                    <a:pt x="853" y="10804"/>
                                  </a:lnTo>
                                  <a:lnTo>
                                    <a:pt x="850" y="10822"/>
                                  </a:lnTo>
                                  <a:lnTo>
                                    <a:pt x="848" y="10839"/>
                                  </a:lnTo>
                                  <a:lnTo>
                                    <a:pt x="846" y="10854"/>
                                  </a:lnTo>
                                  <a:lnTo>
                                    <a:pt x="846" y="10866"/>
                                  </a:lnTo>
                                  <a:lnTo>
                                    <a:pt x="846" y="10901"/>
                                  </a:lnTo>
                                  <a:lnTo>
                                    <a:pt x="853" y="10911"/>
                                  </a:lnTo>
                                  <a:lnTo>
                                    <a:pt x="863" y="10918"/>
                                  </a:lnTo>
                                  <a:lnTo>
                                    <a:pt x="870" y="10921"/>
                                  </a:lnTo>
                                  <a:lnTo>
                                    <a:pt x="873" y="10920"/>
                                  </a:lnTo>
                                  <a:lnTo>
                                    <a:pt x="880" y="10919"/>
                                  </a:lnTo>
                                  <a:lnTo>
                                    <a:pt x="890" y="10913"/>
                                  </a:lnTo>
                                  <a:lnTo>
                                    <a:pt x="898" y="10904"/>
                                  </a:lnTo>
                                  <a:lnTo>
                                    <a:pt x="901" y="10897"/>
                                  </a:lnTo>
                                  <a:lnTo>
                                    <a:pt x="904" y="10883"/>
                                  </a:lnTo>
                                  <a:lnTo>
                                    <a:pt x="908" y="10872"/>
                                  </a:lnTo>
                                  <a:lnTo>
                                    <a:pt x="922" y="10824"/>
                                  </a:lnTo>
                                  <a:lnTo>
                                    <a:pt x="925" y="10808"/>
                                  </a:lnTo>
                                  <a:lnTo>
                                    <a:pt x="929" y="10791"/>
                                  </a:lnTo>
                                  <a:lnTo>
                                    <a:pt x="932" y="10772"/>
                                  </a:lnTo>
                                  <a:lnTo>
                                    <a:pt x="936" y="10752"/>
                                  </a:lnTo>
                                  <a:lnTo>
                                    <a:pt x="946" y="10767"/>
                                  </a:lnTo>
                                  <a:lnTo>
                                    <a:pt x="956" y="10780"/>
                                  </a:lnTo>
                                  <a:lnTo>
                                    <a:pt x="967" y="10793"/>
                                  </a:lnTo>
                                  <a:lnTo>
                                    <a:pt x="977" y="10804"/>
                                  </a:lnTo>
                                  <a:lnTo>
                                    <a:pt x="981" y="10809"/>
                                  </a:lnTo>
                                  <a:lnTo>
                                    <a:pt x="984" y="10814"/>
                                  </a:lnTo>
                                  <a:lnTo>
                                    <a:pt x="1005" y="10835"/>
                                  </a:lnTo>
                                  <a:lnTo>
                                    <a:pt x="1012" y="10838"/>
                                  </a:lnTo>
                                  <a:lnTo>
                                    <a:pt x="1019" y="10842"/>
                                  </a:lnTo>
                                  <a:lnTo>
                                    <a:pt x="1029" y="10849"/>
                                  </a:lnTo>
                                  <a:lnTo>
                                    <a:pt x="1039" y="10852"/>
                                  </a:lnTo>
                                  <a:lnTo>
                                    <a:pt x="1043" y="10852"/>
                                  </a:lnTo>
                                  <a:lnTo>
                                    <a:pt x="1050" y="10856"/>
                                  </a:lnTo>
                                  <a:lnTo>
                                    <a:pt x="1053" y="10852"/>
                                  </a:lnTo>
                                  <a:lnTo>
                                    <a:pt x="1065" y="10847"/>
                                  </a:lnTo>
                                  <a:lnTo>
                                    <a:pt x="1075" y="10838"/>
                                  </a:lnTo>
                                  <a:lnTo>
                                    <a:pt x="1080" y="10827"/>
                                  </a:lnTo>
                                  <a:lnTo>
                                    <a:pt x="1081" y="10814"/>
                                  </a:lnTo>
                                  <a:lnTo>
                                    <a:pt x="1081" y="10804"/>
                                  </a:lnTo>
                                  <a:lnTo>
                                    <a:pt x="1074" y="10793"/>
                                  </a:lnTo>
                                  <a:lnTo>
                                    <a:pt x="1060" y="10766"/>
                                  </a:lnTo>
                                  <a:lnTo>
                                    <a:pt x="1053" y="10759"/>
                                  </a:lnTo>
                                  <a:lnTo>
                                    <a:pt x="1046" y="10748"/>
                                  </a:lnTo>
                                  <a:lnTo>
                                    <a:pt x="1029" y="10725"/>
                                  </a:lnTo>
                                  <a:lnTo>
                                    <a:pt x="1020" y="10713"/>
                                  </a:lnTo>
                                  <a:lnTo>
                                    <a:pt x="1012" y="10700"/>
                                  </a:lnTo>
                                  <a:lnTo>
                                    <a:pt x="1029" y="10704"/>
                                  </a:lnTo>
                                  <a:lnTo>
                                    <a:pt x="1034" y="10705"/>
                                  </a:lnTo>
                                  <a:lnTo>
                                    <a:pt x="1050" y="10709"/>
                                  </a:lnTo>
                                  <a:lnTo>
                                    <a:pt x="1074" y="10715"/>
                                  </a:lnTo>
                                  <a:lnTo>
                                    <a:pt x="1095" y="10721"/>
                                  </a:lnTo>
                                  <a:lnTo>
                                    <a:pt x="1109" y="10724"/>
                                  </a:lnTo>
                                  <a:lnTo>
                                    <a:pt x="1119" y="10728"/>
                                  </a:lnTo>
                                  <a:lnTo>
                                    <a:pt x="1133" y="10731"/>
                                  </a:lnTo>
                                  <a:lnTo>
                                    <a:pt x="1143" y="10735"/>
                                  </a:lnTo>
                                  <a:lnTo>
                                    <a:pt x="1195" y="10735"/>
                                  </a:lnTo>
                                  <a:lnTo>
                                    <a:pt x="1202" y="10728"/>
                                  </a:lnTo>
                                  <a:lnTo>
                                    <a:pt x="1209" y="10717"/>
                                  </a:lnTo>
                                  <a:lnTo>
                                    <a:pt x="1209" y="10703"/>
                                  </a:lnTo>
                                  <a:lnTo>
                                    <a:pt x="1192" y="10686"/>
                                  </a:lnTo>
                                  <a:lnTo>
                                    <a:pt x="1171" y="10676"/>
                                  </a:lnTo>
                                  <a:lnTo>
                                    <a:pt x="1160" y="10672"/>
                                  </a:lnTo>
                                  <a:lnTo>
                                    <a:pt x="1150" y="10665"/>
                                  </a:lnTo>
                                  <a:lnTo>
                                    <a:pt x="1129" y="10658"/>
                                  </a:lnTo>
                                  <a:lnTo>
                                    <a:pt x="1115" y="10652"/>
                                  </a:lnTo>
                                  <a:lnTo>
                                    <a:pt x="1096" y="10644"/>
                                  </a:lnTo>
                                  <a:lnTo>
                                    <a:pt x="1075" y="10636"/>
                                  </a:lnTo>
                                  <a:lnTo>
                                    <a:pt x="1053" y="10629"/>
                                  </a:lnTo>
                                  <a:lnTo>
                                    <a:pt x="1029" y="10620"/>
                                  </a:lnTo>
                                  <a:lnTo>
                                    <a:pt x="1036" y="10617"/>
                                  </a:lnTo>
                                  <a:lnTo>
                                    <a:pt x="1043" y="10610"/>
                                  </a:lnTo>
                                  <a:lnTo>
                                    <a:pt x="1050" y="10607"/>
                                  </a:lnTo>
                                  <a:lnTo>
                                    <a:pt x="1070" y="10594"/>
                                  </a:lnTo>
                                  <a:lnTo>
                                    <a:pt x="1089" y="10581"/>
                                  </a:lnTo>
                                  <a:lnTo>
                                    <a:pt x="1108" y="10569"/>
                                  </a:lnTo>
                                  <a:lnTo>
                                    <a:pt x="1126" y="10558"/>
                                  </a:lnTo>
                                  <a:lnTo>
                                    <a:pt x="1156" y="10537"/>
                                  </a:lnTo>
                                  <a:lnTo>
                                    <a:pt x="1179" y="10521"/>
                                  </a:lnTo>
                                  <a:lnTo>
                                    <a:pt x="1193" y="10510"/>
                                  </a:lnTo>
                                  <a:lnTo>
                                    <a:pt x="1199" y="10506"/>
                                  </a:lnTo>
                                  <a:lnTo>
                                    <a:pt x="1209" y="10499"/>
                                  </a:lnTo>
                                  <a:lnTo>
                                    <a:pt x="1212" y="10485"/>
                                  </a:lnTo>
                                  <a:moveTo>
                                    <a:pt x="1391" y="8804"/>
                                  </a:moveTo>
                                  <a:lnTo>
                                    <a:pt x="1389" y="8794"/>
                                  </a:lnTo>
                                  <a:lnTo>
                                    <a:pt x="1382" y="8785"/>
                                  </a:lnTo>
                                  <a:lnTo>
                                    <a:pt x="1372" y="8780"/>
                                  </a:lnTo>
                                  <a:lnTo>
                                    <a:pt x="1365" y="8777"/>
                                  </a:lnTo>
                                  <a:lnTo>
                                    <a:pt x="1347" y="8770"/>
                                  </a:lnTo>
                                  <a:lnTo>
                                    <a:pt x="1336" y="8765"/>
                                  </a:lnTo>
                                  <a:lnTo>
                                    <a:pt x="1321" y="8759"/>
                                  </a:lnTo>
                                  <a:lnTo>
                                    <a:pt x="1285" y="8746"/>
                                  </a:lnTo>
                                  <a:lnTo>
                                    <a:pt x="1266" y="8738"/>
                                  </a:lnTo>
                                  <a:lnTo>
                                    <a:pt x="1244" y="8730"/>
                                  </a:lnTo>
                                  <a:lnTo>
                                    <a:pt x="1222" y="8722"/>
                                  </a:lnTo>
                                  <a:lnTo>
                                    <a:pt x="1167" y="8704"/>
                                  </a:lnTo>
                                  <a:lnTo>
                                    <a:pt x="1171" y="8701"/>
                                  </a:lnTo>
                                  <a:lnTo>
                                    <a:pt x="1192" y="8686"/>
                                  </a:lnTo>
                                  <a:lnTo>
                                    <a:pt x="1212" y="8672"/>
                                  </a:lnTo>
                                  <a:lnTo>
                                    <a:pt x="1232" y="8660"/>
                                  </a:lnTo>
                                  <a:lnTo>
                                    <a:pt x="1250" y="8649"/>
                                  </a:lnTo>
                                  <a:lnTo>
                                    <a:pt x="1267" y="8639"/>
                                  </a:lnTo>
                                  <a:lnTo>
                                    <a:pt x="1282" y="8630"/>
                                  </a:lnTo>
                                  <a:lnTo>
                                    <a:pt x="1309" y="8614"/>
                                  </a:lnTo>
                                  <a:lnTo>
                                    <a:pt x="1330" y="8604"/>
                                  </a:lnTo>
                                  <a:lnTo>
                                    <a:pt x="1333" y="8604"/>
                                  </a:lnTo>
                                  <a:lnTo>
                                    <a:pt x="1333" y="8600"/>
                                  </a:lnTo>
                                  <a:lnTo>
                                    <a:pt x="1337" y="8600"/>
                                  </a:lnTo>
                                  <a:lnTo>
                                    <a:pt x="1347" y="8588"/>
                                  </a:lnTo>
                                  <a:lnTo>
                                    <a:pt x="1352" y="8574"/>
                                  </a:lnTo>
                                  <a:lnTo>
                                    <a:pt x="1351" y="8560"/>
                                  </a:lnTo>
                                  <a:lnTo>
                                    <a:pt x="1344" y="8548"/>
                                  </a:lnTo>
                                  <a:lnTo>
                                    <a:pt x="1332" y="8538"/>
                                  </a:lnTo>
                                  <a:lnTo>
                                    <a:pt x="1318" y="8533"/>
                                  </a:lnTo>
                                  <a:lnTo>
                                    <a:pt x="1304" y="8534"/>
                                  </a:lnTo>
                                  <a:lnTo>
                                    <a:pt x="1292" y="8541"/>
                                  </a:lnTo>
                                  <a:lnTo>
                                    <a:pt x="1285" y="8548"/>
                                  </a:lnTo>
                                  <a:lnTo>
                                    <a:pt x="1271" y="8555"/>
                                  </a:lnTo>
                                  <a:lnTo>
                                    <a:pt x="1260" y="8564"/>
                                  </a:lnTo>
                                  <a:lnTo>
                                    <a:pt x="1247" y="8573"/>
                                  </a:lnTo>
                                  <a:lnTo>
                                    <a:pt x="1233" y="8583"/>
                                  </a:lnTo>
                                  <a:lnTo>
                                    <a:pt x="1216" y="8593"/>
                                  </a:lnTo>
                                  <a:lnTo>
                                    <a:pt x="1198" y="8605"/>
                                  </a:lnTo>
                                  <a:lnTo>
                                    <a:pt x="1179" y="8618"/>
                                  </a:lnTo>
                                  <a:lnTo>
                                    <a:pt x="1158" y="8632"/>
                                  </a:lnTo>
                                  <a:lnTo>
                                    <a:pt x="1136" y="8645"/>
                                  </a:lnTo>
                                  <a:lnTo>
                                    <a:pt x="1115" y="8659"/>
                                  </a:lnTo>
                                  <a:lnTo>
                                    <a:pt x="1105" y="8663"/>
                                  </a:lnTo>
                                  <a:lnTo>
                                    <a:pt x="1105" y="8656"/>
                                  </a:lnTo>
                                  <a:lnTo>
                                    <a:pt x="1109" y="8652"/>
                                  </a:lnTo>
                                  <a:lnTo>
                                    <a:pt x="1109" y="8645"/>
                                  </a:lnTo>
                                  <a:lnTo>
                                    <a:pt x="1124" y="8584"/>
                                  </a:lnTo>
                                  <a:lnTo>
                                    <a:pt x="1129" y="8566"/>
                                  </a:lnTo>
                                  <a:lnTo>
                                    <a:pt x="1134" y="8549"/>
                                  </a:lnTo>
                                  <a:lnTo>
                                    <a:pt x="1143" y="8521"/>
                                  </a:lnTo>
                                  <a:lnTo>
                                    <a:pt x="1147" y="8510"/>
                                  </a:lnTo>
                                  <a:lnTo>
                                    <a:pt x="1150" y="8497"/>
                                  </a:lnTo>
                                  <a:lnTo>
                                    <a:pt x="1154" y="8490"/>
                                  </a:lnTo>
                                  <a:lnTo>
                                    <a:pt x="1154" y="8486"/>
                                  </a:lnTo>
                                  <a:lnTo>
                                    <a:pt x="1156" y="8471"/>
                                  </a:lnTo>
                                  <a:lnTo>
                                    <a:pt x="1152" y="8457"/>
                                  </a:lnTo>
                                  <a:lnTo>
                                    <a:pt x="1143" y="8445"/>
                                  </a:lnTo>
                                  <a:lnTo>
                                    <a:pt x="1129" y="8438"/>
                                  </a:lnTo>
                                  <a:lnTo>
                                    <a:pt x="1115" y="8436"/>
                                  </a:lnTo>
                                  <a:lnTo>
                                    <a:pt x="1114" y="8436"/>
                                  </a:lnTo>
                                  <a:lnTo>
                                    <a:pt x="1100" y="8439"/>
                                  </a:lnTo>
                                  <a:lnTo>
                                    <a:pt x="1088" y="8448"/>
                                  </a:lnTo>
                                  <a:lnTo>
                                    <a:pt x="1081" y="8462"/>
                                  </a:lnTo>
                                  <a:lnTo>
                                    <a:pt x="1053" y="8541"/>
                                  </a:lnTo>
                                  <a:lnTo>
                                    <a:pt x="1048" y="8555"/>
                                  </a:lnTo>
                                  <a:lnTo>
                                    <a:pt x="1043" y="8570"/>
                                  </a:lnTo>
                                  <a:lnTo>
                                    <a:pt x="1039" y="8585"/>
                                  </a:lnTo>
                                  <a:lnTo>
                                    <a:pt x="1036" y="8600"/>
                                  </a:lnTo>
                                  <a:lnTo>
                                    <a:pt x="1023" y="8575"/>
                                  </a:lnTo>
                                  <a:lnTo>
                                    <a:pt x="1010" y="8551"/>
                                  </a:lnTo>
                                  <a:lnTo>
                                    <a:pt x="998" y="8530"/>
                                  </a:lnTo>
                                  <a:lnTo>
                                    <a:pt x="987" y="8510"/>
                                  </a:lnTo>
                                  <a:lnTo>
                                    <a:pt x="968" y="8476"/>
                                  </a:lnTo>
                                  <a:lnTo>
                                    <a:pt x="953" y="8449"/>
                                  </a:lnTo>
                                  <a:lnTo>
                                    <a:pt x="943" y="8433"/>
                                  </a:lnTo>
                                  <a:lnTo>
                                    <a:pt x="939" y="8427"/>
                                  </a:lnTo>
                                  <a:lnTo>
                                    <a:pt x="930" y="8418"/>
                                  </a:lnTo>
                                  <a:lnTo>
                                    <a:pt x="917" y="8413"/>
                                  </a:lnTo>
                                  <a:lnTo>
                                    <a:pt x="904" y="8411"/>
                                  </a:lnTo>
                                  <a:lnTo>
                                    <a:pt x="891" y="8414"/>
                                  </a:lnTo>
                                  <a:lnTo>
                                    <a:pt x="877" y="8422"/>
                                  </a:lnTo>
                                  <a:lnTo>
                                    <a:pt x="868" y="8436"/>
                                  </a:lnTo>
                                  <a:lnTo>
                                    <a:pt x="864" y="8452"/>
                                  </a:lnTo>
                                  <a:lnTo>
                                    <a:pt x="866" y="8469"/>
                                  </a:lnTo>
                                  <a:lnTo>
                                    <a:pt x="869" y="8475"/>
                                  </a:lnTo>
                                  <a:lnTo>
                                    <a:pt x="877" y="8493"/>
                                  </a:lnTo>
                                  <a:lnTo>
                                    <a:pt x="890" y="8520"/>
                                  </a:lnTo>
                                  <a:lnTo>
                                    <a:pt x="908" y="8555"/>
                                  </a:lnTo>
                                  <a:lnTo>
                                    <a:pt x="919" y="8577"/>
                                  </a:lnTo>
                                  <a:lnTo>
                                    <a:pt x="934" y="8603"/>
                                  </a:lnTo>
                                  <a:lnTo>
                                    <a:pt x="946" y="8623"/>
                                  </a:lnTo>
                                  <a:lnTo>
                                    <a:pt x="960" y="8649"/>
                                  </a:lnTo>
                                  <a:lnTo>
                                    <a:pt x="943" y="8646"/>
                                  </a:lnTo>
                                  <a:lnTo>
                                    <a:pt x="926" y="8642"/>
                                  </a:lnTo>
                                  <a:lnTo>
                                    <a:pt x="911" y="8638"/>
                                  </a:lnTo>
                                  <a:lnTo>
                                    <a:pt x="898" y="8635"/>
                                  </a:lnTo>
                                  <a:lnTo>
                                    <a:pt x="840" y="8624"/>
                                  </a:lnTo>
                                  <a:lnTo>
                                    <a:pt x="808" y="8618"/>
                                  </a:lnTo>
                                  <a:lnTo>
                                    <a:pt x="794" y="8618"/>
                                  </a:lnTo>
                                  <a:lnTo>
                                    <a:pt x="781" y="8622"/>
                                  </a:lnTo>
                                  <a:lnTo>
                                    <a:pt x="770" y="8632"/>
                                  </a:lnTo>
                                  <a:lnTo>
                                    <a:pt x="763" y="8645"/>
                                  </a:lnTo>
                                  <a:lnTo>
                                    <a:pt x="761" y="8661"/>
                                  </a:lnTo>
                                  <a:lnTo>
                                    <a:pt x="764" y="8676"/>
                                  </a:lnTo>
                                  <a:lnTo>
                                    <a:pt x="773" y="8689"/>
                                  </a:lnTo>
                                  <a:lnTo>
                                    <a:pt x="787" y="8697"/>
                                  </a:lnTo>
                                  <a:lnTo>
                                    <a:pt x="811" y="8705"/>
                                  </a:lnTo>
                                  <a:lnTo>
                                    <a:pt x="838" y="8713"/>
                                  </a:lnTo>
                                  <a:lnTo>
                                    <a:pt x="873" y="8725"/>
                                  </a:lnTo>
                                  <a:lnTo>
                                    <a:pt x="914" y="8737"/>
                                  </a:lnTo>
                                  <a:lnTo>
                                    <a:pt x="937" y="8743"/>
                                  </a:lnTo>
                                  <a:lnTo>
                                    <a:pt x="960" y="8749"/>
                                  </a:lnTo>
                                  <a:lnTo>
                                    <a:pt x="935" y="8765"/>
                                  </a:lnTo>
                                  <a:lnTo>
                                    <a:pt x="911" y="8781"/>
                                  </a:lnTo>
                                  <a:lnTo>
                                    <a:pt x="870" y="8811"/>
                                  </a:lnTo>
                                  <a:lnTo>
                                    <a:pt x="854" y="8824"/>
                                  </a:lnTo>
                                  <a:lnTo>
                                    <a:pt x="840" y="8835"/>
                                  </a:lnTo>
                                  <a:lnTo>
                                    <a:pt x="828" y="8844"/>
                                  </a:lnTo>
                                  <a:lnTo>
                                    <a:pt x="818" y="8853"/>
                                  </a:lnTo>
                                  <a:lnTo>
                                    <a:pt x="801" y="8870"/>
                                  </a:lnTo>
                                  <a:lnTo>
                                    <a:pt x="794" y="8880"/>
                                  </a:lnTo>
                                  <a:lnTo>
                                    <a:pt x="790" y="8891"/>
                                  </a:lnTo>
                                  <a:lnTo>
                                    <a:pt x="797" y="8905"/>
                                  </a:lnTo>
                                  <a:lnTo>
                                    <a:pt x="804" y="8916"/>
                                  </a:lnTo>
                                  <a:lnTo>
                                    <a:pt x="814" y="8922"/>
                                  </a:lnTo>
                                  <a:lnTo>
                                    <a:pt x="826" y="8925"/>
                                  </a:lnTo>
                                  <a:lnTo>
                                    <a:pt x="839" y="8922"/>
                                  </a:lnTo>
                                  <a:lnTo>
                                    <a:pt x="846" y="8919"/>
                                  </a:lnTo>
                                  <a:lnTo>
                                    <a:pt x="863" y="8912"/>
                                  </a:lnTo>
                                  <a:lnTo>
                                    <a:pt x="874" y="8905"/>
                                  </a:lnTo>
                                  <a:lnTo>
                                    <a:pt x="888" y="8897"/>
                                  </a:lnTo>
                                  <a:lnTo>
                                    <a:pt x="903" y="8887"/>
                                  </a:lnTo>
                                  <a:lnTo>
                                    <a:pt x="918" y="8877"/>
                                  </a:lnTo>
                                  <a:lnTo>
                                    <a:pt x="934" y="8866"/>
                                  </a:lnTo>
                                  <a:lnTo>
                                    <a:pt x="952" y="8854"/>
                                  </a:lnTo>
                                  <a:lnTo>
                                    <a:pt x="960" y="8848"/>
                                  </a:lnTo>
                                  <a:lnTo>
                                    <a:pt x="987" y="8829"/>
                                  </a:lnTo>
                                  <a:lnTo>
                                    <a:pt x="985" y="8847"/>
                                  </a:lnTo>
                                  <a:lnTo>
                                    <a:pt x="983" y="8866"/>
                                  </a:lnTo>
                                  <a:lnTo>
                                    <a:pt x="981" y="8885"/>
                                  </a:lnTo>
                                  <a:lnTo>
                                    <a:pt x="981" y="8901"/>
                                  </a:lnTo>
                                  <a:lnTo>
                                    <a:pt x="981" y="8915"/>
                                  </a:lnTo>
                                  <a:lnTo>
                                    <a:pt x="977" y="8925"/>
                                  </a:lnTo>
                                  <a:lnTo>
                                    <a:pt x="977" y="8957"/>
                                  </a:lnTo>
                                  <a:lnTo>
                                    <a:pt x="981" y="8963"/>
                                  </a:lnTo>
                                  <a:lnTo>
                                    <a:pt x="984" y="8977"/>
                                  </a:lnTo>
                                  <a:lnTo>
                                    <a:pt x="987" y="8988"/>
                                  </a:lnTo>
                                  <a:lnTo>
                                    <a:pt x="991" y="8991"/>
                                  </a:lnTo>
                                  <a:lnTo>
                                    <a:pt x="994" y="8998"/>
                                  </a:lnTo>
                                  <a:lnTo>
                                    <a:pt x="998" y="9002"/>
                                  </a:lnTo>
                                  <a:lnTo>
                                    <a:pt x="1011" y="9001"/>
                                  </a:lnTo>
                                  <a:lnTo>
                                    <a:pt x="1024" y="8998"/>
                                  </a:lnTo>
                                  <a:lnTo>
                                    <a:pt x="1035" y="8993"/>
                                  </a:lnTo>
                                  <a:lnTo>
                                    <a:pt x="1043" y="8984"/>
                                  </a:lnTo>
                                  <a:lnTo>
                                    <a:pt x="1050" y="8977"/>
                                  </a:lnTo>
                                  <a:lnTo>
                                    <a:pt x="1053" y="8963"/>
                                  </a:lnTo>
                                  <a:lnTo>
                                    <a:pt x="1057" y="8957"/>
                                  </a:lnTo>
                                  <a:lnTo>
                                    <a:pt x="1057" y="8950"/>
                                  </a:lnTo>
                                  <a:lnTo>
                                    <a:pt x="1064" y="8929"/>
                                  </a:lnTo>
                                  <a:lnTo>
                                    <a:pt x="1064" y="8908"/>
                                  </a:lnTo>
                                  <a:lnTo>
                                    <a:pt x="1066" y="8892"/>
                                  </a:lnTo>
                                  <a:lnTo>
                                    <a:pt x="1074" y="8839"/>
                                  </a:lnTo>
                                  <a:lnTo>
                                    <a:pt x="1087" y="8862"/>
                                  </a:lnTo>
                                  <a:lnTo>
                                    <a:pt x="1099" y="8883"/>
                                  </a:lnTo>
                                  <a:lnTo>
                                    <a:pt x="1105" y="8892"/>
                                  </a:lnTo>
                                  <a:lnTo>
                                    <a:pt x="1111" y="8902"/>
                                  </a:lnTo>
                                  <a:lnTo>
                                    <a:pt x="1122" y="8919"/>
                                  </a:lnTo>
                                  <a:lnTo>
                                    <a:pt x="1128" y="8928"/>
                                  </a:lnTo>
                                  <a:lnTo>
                                    <a:pt x="1133" y="8937"/>
                                  </a:lnTo>
                                  <a:lnTo>
                                    <a:pt x="1138" y="8945"/>
                                  </a:lnTo>
                                  <a:lnTo>
                                    <a:pt x="1140" y="8948"/>
                                  </a:lnTo>
                                  <a:lnTo>
                                    <a:pt x="1150" y="8963"/>
                                  </a:lnTo>
                                  <a:lnTo>
                                    <a:pt x="1157" y="8970"/>
                                  </a:lnTo>
                                  <a:lnTo>
                                    <a:pt x="1160" y="8977"/>
                                  </a:lnTo>
                                  <a:lnTo>
                                    <a:pt x="1171" y="8991"/>
                                  </a:lnTo>
                                  <a:lnTo>
                                    <a:pt x="1181" y="8998"/>
                                  </a:lnTo>
                                  <a:lnTo>
                                    <a:pt x="1185" y="9002"/>
                                  </a:lnTo>
                                  <a:lnTo>
                                    <a:pt x="1192" y="9005"/>
                                  </a:lnTo>
                                  <a:lnTo>
                                    <a:pt x="1199" y="9002"/>
                                  </a:lnTo>
                                  <a:lnTo>
                                    <a:pt x="1212" y="9002"/>
                                  </a:lnTo>
                                  <a:lnTo>
                                    <a:pt x="1219" y="8988"/>
                                  </a:lnTo>
                                  <a:lnTo>
                                    <a:pt x="1219" y="8967"/>
                                  </a:lnTo>
                                  <a:lnTo>
                                    <a:pt x="1212" y="8950"/>
                                  </a:lnTo>
                                  <a:lnTo>
                                    <a:pt x="1209" y="8943"/>
                                  </a:lnTo>
                                  <a:lnTo>
                                    <a:pt x="1199" y="8912"/>
                                  </a:lnTo>
                                  <a:lnTo>
                                    <a:pt x="1192" y="8901"/>
                                  </a:lnTo>
                                  <a:lnTo>
                                    <a:pt x="1185" y="8887"/>
                                  </a:lnTo>
                                  <a:lnTo>
                                    <a:pt x="1174" y="8868"/>
                                  </a:lnTo>
                                  <a:lnTo>
                                    <a:pt x="1152" y="8824"/>
                                  </a:lnTo>
                                  <a:lnTo>
                                    <a:pt x="1140" y="8801"/>
                                  </a:lnTo>
                                  <a:lnTo>
                                    <a:pt x="1140" y="8797"/>
                                  </a:lnTo>
                                  <a:lnTo>
                                    <a:pt x="1150" y="8801"/>
                                  </a:lnTo>
                                  <a:lnTo>
                                    <a:pt x="1164" y="8801"/>
                                  </a:lnTo>
                                  <a:lnTo>
                                    <a:pt x="1167" y="8802"/>
                                  </a:lnTo>
                                  <a:lnTo>
                                    <a:pt x="1174" y="8804"/>
                                  </a:lnTo>
                                  <a:lnTo>
                                    <a:pt x="1198" y="8809"/>
                                  </a:lnTo>
                                  <a:lnTo>
                                    <a:pt x="1222" y="8812"/>
                                  </a:lnTo>
                                  <a:lnTo>
                                    <a:pt x="1244" y="8815"/>
                                  </a:lnTo>
                                  <a:lnTo>
                                    <a:pt x="1266" y="8818"/>
                                  </a:lnTo>
                                  <a:lnTo>
                                    <a:pt x="1285" y="8821"/>
                                  </a:lnTo>
                                  <a:lnTo>
                                    <a:pt x="1304" y="8823"/>
                                  </a:lnTo>
                                  <a:lnTo>
                                    <a:pt x="1318" y="8826"/>
                                  </a:lnTo>
                                  <a:lnTo>
                                    <a:pt x="1332" y="8828"/>
                                  </a:lnTo>
                                  <a:lnTo>
                                    <a:pt x="1351" y="8832"/>
                                  </a:lnTo>
                                  <a:lnTo>
                                    <a:pt x="1372" y="8832"/>
                                  </a:lnTo>
                                  <a:lnTo>
                                    <a:pt x="1382" y="8825"/>
                                  </a:lnTo>
                                  <a:lnTo>
                                    <a:pt x="1389" y="8815"/>
                                  </a:lnTo>
                                  <a:lnTo>
                                    <a:pt x="1391" y="8804"/>
                                  </a:lnTo>
                                  <a:moveTo>
                                    <a:pt x="1800" y="6735"/>
                                  </a:moveTo>
                                  <a:lnTo>
                                    <a:pt x="1798" y="6725"/>
                                  </a:lnTo>
                                  <a:lnTo>
                                    <a:pt x="1792" y="6717"/>
                                  </a:lnTo>
                                  <a:lnTo>
                                    <a:pt x="1783" y="6712"/>
                                  </a:lnTo>
                                  <a:lnTo>
                                    <a:pt x="1773" y="6708"/>
                                  </a:lnTo>
                                  <a:lnTo>
                                    <a:pt x="1759" y="6701"/>
                                  </a:lnTo>
                                  <a:lnTo>
                                    <a:pt x="1747" y="6696"/>
                                  </a:lnTo>
                                  <a:lnTo>
                                    <a:pt x="1715" y="6684"/>
                                  </a:lnTo>
                                  <a:lnTo>
                                    <a:pt x="1697" y="6677"/>
                                  </a:lnTo>
                                  <a:lnTo>
                                    <a:pt x="1676" y="6669"/>
                                  </a:lnTo>
                                  <a:lnTo>
                                    <a:pt x="1655" y="6661"/>
                                  </a:lnTo>
                                  <a:lnTo>
                                    <a:pt x="1632" y="6652"/>
                                  </a:lnTo>
                                  <a:lnTo>
                                    <a:pt x="1607" y="6642"/>
                                  </a:lnTo>
                                  <a:lnTo>
                                    <a:pt x="1596" y="6639"/>
                                  </a:lnTo>
                                  <a:lnTo>
                                    <a:pt x="1583" y="6636"/>
                                  </a:lnTo>
                                  <a:lnTo>
                                    <a:pt x="1572" y="6629"/>
                                  </a:lnTo>
                                  <a:lnTo>
                                    <a:pt x="1576" y="6625"/>
                                  </a:lnTo>
                                  <a:lnTo>
                                    <a:pt x="1596" y="6611"/>
                                  </a:lnTo>
                                  <a:lnTo>
                                    <a:pt x="1617" y="6598"/>
                                  </a:lnTo>
                                  <a:lnTo>
                                    <a:pt x="1654" y="6577"/>
                                  </a:lnTo>
                                  <a:lnTo>
                                    <a:pt x="1672" y="6567"/>
                                  </a:lnTo>
                                  <a:lnTo>
                                    <a:pt x="1687" y="6559"/>
                                  </a:lnTo>
                                  <a:lnTo>
                                    <a:pt x="1701" y="6551"/>
                                  </a:lnTo>
                                  <a:lnTo>
                                    <a:pt x="1714" y="6546"/>
                                  </a:lnTo>
                                  <a:lnTo>
                                    <a:pt x="1735" y="6535"/>
                                  </a:lnTo>
                                  <a:lnTo>
                                    <a:pt x="1738" y="6535"/>
                                  </a:lnTo>
                                  <a:lnTo>
                                    <a:pt x="1738" y="6532"/>
                                  </a:lnTo>
                                  <a:lnTo>
                                    <a:pt x="1742" y="6532"/>
                                  </a:lnTo>
                                  <a:lnTo>
                                    <a:pt x="1752" y="6520"/>
                                  </a:lnTo>
                                  <a:lnTo>
                                    <a:pt x="1757" y="6506"/>
                                  </a:lnTo>
                                  <a:lnTo>
                                    <a:pt x="1756" y="6492"/>
                                  </a:lnTo>
                                  <a:lnTo>
                                    <a:pt x="1749" y="6480"/>
                                  </a:lnTo>
                                  <a:lnTo>
                                    <a:pt x="1737" y="6470"/>
                                  </a:lnTo>
                                  <a:lnTo>
                                    <a:pt x="1723" y="6465"/>
                                  </a:lnTo>
                                  <a:lnTo>
                                    <a:pt x="1709" y="6466"/>
                                  </a:lnTo>
                                  <a:lnTo>
                                    <a:pt x="1697" y="6473"/>
                                  </a:lnTo>
                                  <a:lnTo>
                                    <a:pt x="1690" y="6480"/>
                                  </a:lnTo>
                                  <a:lnTo>
                                    <a:pt x="1676" y="6487"/>
                                  </a:lnTo>
                                  <a:lnTo>
                                    <a:pt x="1665" y="6495"/>
                                  </a:lnTo>
                                  <a:lnTo>
                                    <a:pt x="1638" y="6513"/>
                                  </a:lnTo>
                                  <a:lnTo>
                                    <a:pt x="1621" y="6525"/>
                                  </a:lnTo>
                                  <a:lnTo>
                                    <a:pt x="1602" y="6536"/>
                                  </a:lnTo>
                                  <a:lnTo>
                                    <a:pt x="1583" y="6548"/>
                                  </a:lnTo>
                                  <a:lnTo>
                                    <a:pt x="1569" y="6558"/>
                                  </a:lnTo>
                                  <a:lnTo>
                                    <a:pt x="1510" y="6598"/>
                                  </a:lnTo>
                                  <a:lnTo>
                                    <a:pt x="1510" y="6591"/>
                                  </a:lnTo>
                                  <a:lnTo>
                                    <a:pt x="1513" y="6584"/>
                                  </a:lnTo>
                                  <a:lnTo>
                                    <a:pt x="1513" y="6577"/>
                                  </a:lnTo>
                                  <a:lnTo>
                                    <a:pt x="1529" y="6516"/>
                                  </a:lnTo>
                                  <a:lnTo>
                                    <a:pt x="1534" y="6497"/>
                                  </a:lnTo>
                                  <a:lnTo>
                                    <a:pt x="1539" y="6480"/>
                                  </a:lnTo>
                                  <a:lnTo>
                                    <a:pt x="1548" y="6453"/>
                                  </a:lnTo>
                                  <a:lnTo>
                                    <a:pt x="1551" y="6442"/>
                                  </a:lnTo>
                                  <a:lnTo>
                                    <a:pt x="1555" y="6428"/>
                                  </a:lnTo>
                                  <a:lnTo>
                                    <a:pt x="1558" y="6421"/>
                                  </a:lnTo>
                                  <a:lnTo>
                                    <a:pt x="1558" y="6418"/>
                                  </a:lnTo>
                                  <a:lnTo>
                                    <a:pt x="1560" y="6402"/>
                                  </a:lnTo>
                                  <a:lnTo>
                                    <a:pt x="1557" y="6388"/>
                                  </a:lnTo>
                                  <a:lnTo>
                                    <a:pt x="1548" y="6377"/>
                                  </a:lnTo>
                                  <a:lnTo>
                                    <a:pt x="1534" y="6369"/>
                                  </a:lnTo>
                                  <a:lnTo>
                                    <a:pt x="1519" y="6367"/>
                                  </a:lnTo>
                                  <a:lnTo>
                                    <a:pt x="1505" y="6371"/>
                                  </a:lnTo>
                                  <a:lnTo>
                                    <a:pt x="1493" y="6380"/>
                                  </a:lnTo>
                                  <a:lnTo>
                                    <a:pt x="1486" y="6393"/>
                                  </a:lnTo>
                                  <a:lnTo>
                                    <a:pt x="1479" y="6415"/>
                                  </a:lnTo>
                                  <a:lnTo>
                                    <a:pt x="1471" y="6440"/>
                                  </a:lnTo>
                                  <a:lnTo>
                                    <a:pt x="1461" y="6473"/>
                                  </a:lnTo>
                                  <a:lnTo>
                                    <a:pt x="1457" y="6487"/>
                                  </a:lnTo>
                                  <a:lnTo>
                                    <a:pt x="1453" y="6501"/>
                                  </a:lnTo>
                                  <a:lnTo>
                                    <a:pt x="1449" y="6516"/>
                                  </a:lnTo>
                                  <a:lnTo>
                                    <a:pt x="1444" y="6532"/>
                                  </a:lnTo>
                                  <a:lnTo>
                                    <a:pt x="1429" y="6506"/>
                                  </a:lnTo>
                                  <a:lnTo>
                                    <a:pt x="1416" y="6481"/>
                                  </a:lnTo>
                                  <a:lnTo>
                                    <a:pt x="1403" y="6457"/>
                                  </a:lnTo>
                                  <a:lnTo>
                                    <a:pt x="1392" y="6435"/>
                                  </a:lnTo>
                                  <a:lnTo>
                                    <a:pt x="1372" y="6400"/>
                                  </a:lnTo>
                                  <a:lnTo>
                                    <a:pt x="1356" y="6374"/>
                                  </a:lnTo>
                                  <a:lnTo>
                                    <a:pt x="1345" y="6358"/>
                                  </a:lnTo>
                                  <a:lnTo>
                                    <a:pt x="1340" y="6352"/>
                                  </a:lnTo>
                                  <a:lnTo>
                                    <a:pt x="1331" y="6343"/>
                                  </a:lnTo>
                                  <a:lnTo>
                                    <a:pt x="1319" y="6337"/>
                                  </a:lnTo>
                                  <a:lnTo>
                                    <a:pt x="1305" y="6335"/>
                                  </a:lnTo>
                                  <a:lnTo>
                                    <a:pt x="1292" y="6338"/>
                                  </a:lnTo>
                                  <a:lnTo>
                                    <a:pt x="1278" y="6348"/>
                                  </a:lnTo>
                                  <a:lnTo>
                                    <a:pt x="1269" y="6362"/>
                                  </a:lnTo>
                                  <a:lnTo>
                                    <a:pt x="1266" y="6377"/>
                                  </a:lnTo>
                                  <a:lnTo>
                                    <a:pt x="1268" y="6393"/>
                                  </a:lnTo>
                                  <a:lnTo>
                                    <a:pt x="1270" y="6400"/>
                                  </a:lnTo>
                                  <a:lnTo>
                                    <a:pt x="1278" y="6418"/>
                                  </a:lnTo>
                                  <a:lnTo>
                                    <a:pt x="1293" y="6446"/>
                                  </a:lnTo>
                                  <a:lnTo>
                                    <a:pt x="1313" y="6480"/>
                                  </a:lnTo>
                                  <a:lnTo>
                                    <a:pt x="1320" y="6496"/>
                                  </a:lnTo>
                                  <a:lnTo>
                                    <a:pt x="1330" y="6517"/>
                                  </a:lnTo>
                                  <a:lnTo>
                                    <a:pt x="1343" y="6541"/>
                                  </a:lnTo>
                                  <a:lnTo>
                                    <a:pt x="1358" y="6566"/>
                                  </a:lnTo>
                                  <a:lnTo>
                                    <a:pt x="1342" y="6563"/>
                                  </a:lnTo>
                                  <a:lnTo>
                                    <a:pt x="1310" y="6556"/>
                                  </a:lnTo>
                                  <a:lnTo>
                                    <a:pt x="1295" y="6553"/>
                                  </a:lnTo>
                                  <a:lnTo>
                                    <a:pt x="1279" y="6549"/>
                                  </a:lnTo>
                                  <a:lnTo>
                                    <a:pt x="1206" y="6535"/>
                                  </a:lnTo>
                                  <a:lnTo>
                                    <a:pt x="1191" y="6536"/>
                                  </a:lnTo>
                                  <a:lnTo>
                                    <a:pt x="1179" y="6540"/>
                                  </a:lnTo>
                                  <a:lnTo>
                                    <a:pt x="1168" y="6548"/>
                                  </a:lnTo>
                                  <a:lnTo>
                                    <a:pt x="1160" y="6559"/>
                                  </a:lnTo>
                                  <a:lnTo>
                                    <a:pt x="1158" y="6575"/>
                                  </a:lnTo>
                                  <a:lnTo>
                                    <a:pt x="1162" y="6591"/>
                                  </a:lnTo>
                                  <a:lnTo>
                                    <a:pt x="1171" y="6603"/>
                                  </a:lnTo>
                                  <a:lnTo>
                                    <a:pt x="1185" y="6611"/>
                                  </a:lnTo>
                                  <a:lnTo>
                                    <a:pt x="1191" y="6614"/>
                                  </a:lnTo>
                                  <a:lnTo>
                                    <a:pt x="1208" y="6620"/>
                                  </a:lnTo>
                                  <a:lnTo>
                                    <a:pt x="1236" y="6630"/>
                                  </a:lnTo>
                                  <a:lnTo>
                                    <a:pt x="1271" y="6642"/>
                                  </a:lnTo>
                                  <a:lnTo>
                                    <a:pt x="1292" y="6648"/>
                                  </a:lnTo>
                                  <a:lnTo>
                                    <a:pt x="1315" y="6655"/>
                                  </a:lnTo>
                                  <a:lnTo>
                                    <a:pt x="1330" y="6660"/>
                                  </a:lnTo>
                                  <a:lnTo>
                                    <a:pt x="1358" y="6669"/>
                                  </a:lnTo>
                                  <a:lnTo>
                                    <a:pt x="1361" y="6670"/>
                                  </a:lnTo>
                                  <a:lnTo>
                                    <a:pt x="1336" y="6686"/>
                                  </a:lnTo>
                                  <a:lnTo>
                                    <a:pt x="1313" y="6702"/>
                                  </a:lnTo>
                                  <a:lnTo>
                                    <a:pt x="1271" y="6732"/>
                                  </a:lnTo>
                                  <a:lnTo>
                                    <a:pt x="1256" y="6745"/>
                                  </a:lnTo>
                                  <a:lnTo>
                                    <a:pt x="1241" y="6756"/>
                                  </a:lnTo>
                                  <a:lnTo>
                                    <a:pt x="1229" y="6765"/>
                                  </a:lnTo>
                                  <a:lnTo>
                                    <a:pt x="1219" y="6774"/>
                                  </a:lnTo>
                                  <a:lnTo>
                                    <a:pt x="1202" y="6791"/>
                                  </a:lnTo>
                                  <a:lnTo>
                                    <a:pt x="1195" y="6802"/>
                                  </a:lnTo>
                                  <a:lnTo>
                                    <a:pt x="1192" y="6812"/>
                                  </a:lnTo>
                                  <a:lnTo>
                                    <a:pt x="1199" y="6826"/>
                                  </a:lnTo>
                                  <a:lnTo>
                                    <a:pt x="1206" y="6837"/>
                                  </a:lnTo>
                                  <a:lnTo>
                                    <a:pt x="1215" y="6844"/>
                                  </a:lnTo>
                                  <a:lnTo>
                                    <a:pt x="1227" y="6846"/>
                                  </a:lnTo>
                                  <a:lnTo>
                                    <a:pt x="1240" y="6843"/>
                                  </a:lnTo>
                                  <a:lnTo>
                                    <a:pt x="1247" y="6840"/>
                                  </a:lnTo>
                                  <a:lnTo>
                                    <a:pt x="1264" y="6833"/>
                                  </a:lnTo>
                                  <a:lnTo>
                                    <a:pt x="1276" y="6826"/>
                                  </a:lnTo>
                                  <a:lnTo>
                                    <a:pt x="1289" y="6818"/>
                                  </a:lnTo>
                                  <a:lnTo>
                                    <a:pt x="1304" y="6808"/>
                                  </a:lnTo>
                                  <a:lnTo>
                                    <a:pt x="1320" y="6798"/>
                                  </a:lnTo>
                                  <a:lnTo>
                                    <a:pt x="1336" y="6787"/>
                                  </a:lnTo>
                                  <a:lnTo>
                                    <a:pt x="1353" y="6775"/>
                                  </a:lnTo>
                                  <a:lnTo>
                                    <a:pt x="1361" y="6769"/>
                                  </a:lnTo>
                                  <a:lnTo>
                                    <a:pt x="1389" y="6750"/>
                                  </a:lnTo>
                                  <a:lnTo>
                                    <a:pt x="1386" y="6770"/>
                                  </a:lnTo>
                                  <a:lnTo>
                                    <a:pt x="1384" y="6790"/>
                                  </a:lnTo>
                                  <a:lnTo>
                                    <a:pt x="1382" y="6809"/>
                                  </a:lnTo>
                                  <a:lnTo>
                                    <a:pt x="1382" y="6826"/>
                                  </a:lnTo>
                                  <a:lnTo>
                                    <a:pt x="1382" y="6881"/>
                                  </a:lnTo>
                                  <a:lnTo>
                                    <a:pt x="1385" y="6888"/>
                                  </a:lnTo>
                                  <a:lnTo>
                                    <a:pt x="1389" y="6902"/>
                                  </a:lnTo>
                                  <a:lnTo>
                                    <a:pt x="1392" y="6912"/>
                                  </a:lnTo>
                                  <a:lnTo>
                                    <a:pt x="1396" y="6916"/>
                                  </a:lnTo>
                                  <a:lnTo>
                                    <a:pt x="1399" y="6923"/>
                                  </a:lnTo>
                                  <a:lnTo>
                                    <a:pt x="1403" y="6926"/>
                                  </a:lnTo>
                                  <a:lnTo>
                                    <a:pt x="1414" y="6931"/>
                                  </a:lnTo>
                                  <a:lnTo>
                                    <a:pt x="1426" y="6931"/>
                                  </a:lnTo>
                                  <a:lnTo>
                                    <a:pt x="1438" y="6926"/>
                                  </a:lnTo>
                                  <a:lnTo>
                                    <a:pt x="1448" y="6916"/>
                                  </a:lnTo>
                                  <a:lnTo>
                                    <a:pt x="1461" y="6888"/>
                                  </a:lnTo>
                                  <a:lnTo>
                                    <a:pt x="1461" y="6881"/>
                                  </a:lnTo>
                                  <a:lnTo>
                                    <a:pt x="1465" y="6871"/>
                                  </a:lnTo>
                                  <a:lnTo>
                                    <a:pt x="1465" y="6860"/>
                                  </a:lnTo>
                                  <a:lnTo>
                                    <a:pt x="1468" y="6850"/>
                                  </a:lnTo>
                                  <a:lnTo>
                                    <a:pt x="1468" y="6840"/>
                                  </a:lnTo>
                                  <a:lnTo>
                                    <a:pt x="1470" y="6823"/>
                                  </a:lnTo>
                                  <a:lnTo>
                                    <a:pt x="1473" y="6789"/>
                                  </a:lnTo>
                                  <a:lnTo>
                                    <a:pt x="1475" y="6770"/>
                                  </a:lnTo>
                                  <a:lnTo>
                                    <a:pt x="1490" y="6793"/>
                                  </a:lnTo>
                                  <a:lnTo>
                                    <a:pt x="1504" y="6815"/>
                                  </a:lnTo>
                                  <a:lnTo>
                                    <a:pt x="1510" y="6824"/>
                                  </a:lnTo>
                                  <a:lnTo>
                                    <a:pt x="1516" y="6835"/>
                                  </a:lnTo>
                                  <a:lnTo>
                                    <a:pt x="1527" y="6853"/>
                                  </a:lnTo>
                                  <a:lnTo>
                                    <a:pt x="1532" y="6863"/>
                                  </a:lnTo>
                                  <a:lnTo>
                                    <a:pt x="1538" y="6872"/>
                                  </a:lnTo>
                                  <a:lnTo>
                                    <a:pt x="1543" y="6880"/>
                                  </a:lnTo>
                                  <a:lnTo>
                                    <a:pt x="1548" y="6888"/>
                                  </a:lnTo>
                                  <a:lnTo>
                                    <a:pt x="1555" y="6898"/>
                                  </a:lnTo>
                                  <a:lnTo>
                                    <a:pt x="1569" y="6912"/>
                                  </a:lnTo>
                                  <a:lnTo>
                                    <a:pt x="1579" y="6926"/>
                                  </a:lnTo>
                                  <a:lnTo>
                                    <a:pt x="1589" y="6933"/>
                                  </a:lnTo>
                                  <a:lnTo>
                                    <a:pt x="1593" y="6937"/>
                                  </a:lnTo>
                                  <a:lnTo>
                                    <a:pt x="1600" y="6940"/>
                                  </a:lnTo>
                                  <a:lnTo>
                                    <a:pt x="1607" y="6937"/>
                                  </a:lnTo>
                                  <a:lnTo>
                                    <a:pt x="1621" y="6936"/>
                                  </a:lnTo>
                                  <a:lnTo>
                                    <a:pt x="1628" y="6923"/>
                                  </a:lnTo>
                                  <a:lnTo>
                                    <a:pt x="1628" y="6898"/>
                                  </a:lnTo>
                                  <a:lnTo>
                                    <a:pt x="1621" y="6881"/>
                                  </a:lnTo>
                                  <a:lnTo>
                                    <a:pt x="1617" y="6874"/>
                                  </a:lnTo>
                                  <a:lnTo>
                                    <a:pt x="1607" y="6843"/>
                                  </a:lnTo>
                                  <a:lnTo>
                                    <a:pt x="1600" y="6829"/>
                                  </a:lnTo>
                                  <a:lnTo>
                                    <a:pt x="1593" y="6819"/>
                                  </a:lnTo>
                                  <a:lnTo>
                                    <a:pt x="1548" y="6729"/>
                                  </a:lnTo>
                                  <a:lnTo>
                                    <a:pt x="1548" y="6725"/>
                                  </a:lnTo>
                                  <a:lnTo>
                                    <a:pt x="1558" y="6729"/>
                                  </a:lnTo>
                                  <a:lnTo>
                                    <a:pt x="1569" y="6729"/>
                                  </a:lnTo>
                                  <a:lnTo>
                                    <a:pt x="1572" y="6730"/>
                                  </a:lnTo>
                                  <a:lnTo>
                                    <a:pt x="1583" y="6732"/>
                                  </a:lnTo>
                                  <a:lnTo>
                                    <a:pt x="1632" y="6742"/>
                                  </a:lnTo>
                                  <a:lnTo>
                                    <a:pt x="1654" y="6746"/>
                                  </a:lnTo>
                                  <a:lnTo>
                                    <a:pt x="1676" y="6750"/>
                                  </a:lnTo>
                                  <a:lnTo>
                                    <a:pt x="1696" y="6752"/>
                                  </a:lnTo>
                                  <a:lnTo>
                                    <a:pt x="1714" y="6755"/>
                                  </a:lnTo>
                                  <a:lnTo>
                                    <a:pt x="1730" y="6757"/>
                                  </a:lnTo>
                                  <a:lnTo>
                                    <a:pt x="1742" y="6760"/>
                                  </a:lnTo>
                                  <a:lnTo>
                                    <a:pt x="1759" y="6764"/>
                                  </a:lnTo>
                                  <a:lnTo>
                                    <a:pt x="1766" y="6764"/>
                                  </a:lnTo>
                                  <a:lnTo>
                                    <a:pt x="1780" y="6767"/>
                                  </a:lnTo>
                                  <a:lnTo>
                                    <a:pt x="1790" y="6760"/>
                                  </a:lnTo>
                                  <a:lnTo>
                                    <a:pt x="1797" y="6746"/>
                                  </a:lnTo>
                                  <a:lnTo>
                                    <a:pt x="1800" y="6735"/>
                                  </a:lnTo>
                                  <a:moveTo>
                                    <a:pt x="2274" y="9769"/>
                                  </a:moveTo>
                                  <a:lnTo>
                                    <a:pt x="2272" y="9759"/>
                                  </a:lnTo>
                                  <a:lnTo>
                                    <a:pt x="2265" y="9750"/>
                                  </a:lnTo>
                                  <a:lnTo>
                                    <a:pt x="2254" y="9745"/>
                                  </a:lnTo>
                                  <a:lnTo>
                                    <a:pt x="2247" y="9742"/>
                                  </a:lnTo>
                                  <a:lnTo>
                                    <a:pt x="2230" y="9735"/>
                                  </a:lnTo>
                                  <a:lnTo>
                                    <a:pt x="2218" y="9730"/>
                                  </a:lnTo>
                                  <a:lnTo>
                                    <a:pt x="2204" y="9724"/>
                                  </a:lnTo>
                                  <a:lnTo>
                                    <a:pt x="2167" y="9711"/>
                                  </a:lnTo>
                                  <a:lnTo>
                                    <a:pt x="2148" y="9703"/>
                                  </a:lnTo>
                                  <a:lnTo>
                                    <a:pt x="2127" y="9695"/>
                                  </a:lnTo>
                                  <a:lnTo>
                                    <a:pt x="2104" y="9687"/>
                                  </a:lnTo>
                                  <a:lnTo>
                                    <a:pt x="2050" y="9669"/>
                                  </a:lnTo>
                                  <a:lnTo>
                                    <a:pt x="2053" y="9666"/>
                                  </a:lnTo>
                                  <a:lnTo>
                                    <a:pt x="2074" y="9651"/>
                                  </a:lnTo>
                                  <a:lnTo>
                                    <a:pt x="2094" y="9637"/>
                                  </a:lnTo>
                                  <a:lnTo>
                                    <a:pt x="2114" y="9625"/>
                                  </a:lnTo>
                                  <a:lnTo>
                                    <a:pt x="2133" y="9614"/>
                                  </a:lnTo>
                                  <a:lnTo>
                                    <a:pt x="2150" y="9604"/>
                                  </a:lnTo>
                                  <a:lnTo>
                                    <a:pt x="2165" y="9595"/>
                                  </a:lnTo>
                                  <a:lnTo>
                                    <a:pt x="2191" y="9579"/>
                                  </a:lnTo>
                                  <a:lnTo>
                                    <a:pt x="2212" y="9569"/>
                                  </a:lnTo>
                                  <a:lnTo>
                                    <a:pt x="2216" y="9569"/>
                                  </a:lnTo>
                                  <a:lnTo>
                                    <a:pt x="2216" y="9565"/>
                                  </a:lnTo>
                                  <a:lnTo>
                                    <a:pt x="2219" y="9565"/>
                                  </a:lnTo>
                                  <a:lnTo>
                                    <a:pt x="2230" y="9553"/>
                                  </a:lnTo>
                                  <a:lnTo>
                                    <a:pt x="2234" y="9539"/>
                                  </a:lnTo>
                                  <a:lnTo>
                                    <a:pt x="2233" y="9525"/>
                                  </a:lnTo>
                                  <a:lnTo>
                                    <a:pt x="2226" y="9513"/>
                                  </a:lnTo>
                                  <a:lnTo>
                                    <a:pt x="2214" y="9503"/>
                                  </a:lnTo>
                                  <a:lnTo>
                                    <a:pt x="2200" y="9498"/>
                                  </a:lnTo>
                                  <a:lnTo>
                                    <a:pt x="2186" y="9499"/>
                                  </a:lnTo>
                                  <a:lnTo>
                                    <a:pt x="2174" y="9507"/>
                                  </a:lnTo>
                                  <a:lnTo>
                                    <a:pt x="2167" y="9513"/>
                                  </a:lnTo>
                                  <a:lnTo>
                                    <a:pt x="2153" y="9520"/>
                                  </a:lnTo>
                                  <a:lnTo>
                                    <a:pt x="2142" y="9529"/>
                                  </a:lnTo>
                                  <a:lnTo>
                                    <a:pt x="2130" y="9538"/>
                                  </a:lnTo>
                                  <a:lnTo>
                                    <a:pt x="2115" y="9548"/>
                                  </a:lnTo>
                                  <a:lnTo>
                                    <a:pt x="2098" y="9558"/>
                                  </a:lnTo>
                                  <a:lnTo>
                                    <a:pt x="2080" y="9570"/>
                                  </a:lnTo>
                                  <a:lnTo>
                                    <a:pt x="2061" y="9583"/>
                                  </a:lnTo>
                                  <a:lnTo>
                                    <a:pt x="2041" y="9597"/>
                                  </a:lnTo>
                                  <a:lnTo>
                                    <a:pt x="2019" y="9610"/>
                                  </a:lnTo>
                                  <a:lnTo>
                                    <a:pt x="1998" y="9624"/>
                                  </a:lnTo>
                                  <a:lnTo>
                                    <a:pt x="1987" y="9628"/>
                                  </a:lnTo>
                                  <a:lnTo>
                                    <a:pt x="1987" y="9621"/>
                                  </a:lnTo>
                                  <a:lnTo>
                                    <a:pt x="1991" y="9617"/>
                                  </a:lnTo>
                                  <a:lnTo>
                                    <a:pt x="1991" y="9610"/>
                                  </a:lnTo>
                                  <a:lnTo>
                                    <a:pt x="2006" y="9550"/>
                                  </a:lnTo>
                                  <a:lnTo>
                                    <a:pt x="2012" y="9531"/>
                                  </a:lnTo>
                                  <a:lnTo>
                                    <a:pt x="2017" y="9514"/>
                                  </a:lnTo>
                                  <a:lnTo>
                                    <a:pt x="2026" y="9487"/>
                                  </a:lnTo>
                                  <a:lnTo>
                                    <a:pt x="2029" y="9475"/>
                                  </a:lnTo>
                                  <a:lnTo>
                                    <a:pt x="2032" y="9462"/>
                                  </a:lnTo>
                                  <a:lnTo>
                                    <a:pt x="2036" y="9455"/>
                                  </a:lnTo>
                                  <a:lnTo>
                                    <a:pt x="2036" y="9451"/>
                                  </a:lnTo>
                                  <a:lnTo>
                                    <a:pt x="2038" y="9436"/>
                                  </a:lnTo>
                                  <a:lnTo>
                                    <a:pt x="2034" y="9422"/>
                                  </a:lnTo>
                                  <a:lnTo>
                                    <a:pt x="2025" y="9410"/>
                                  </a:lnTo>
                                  <a:lnTo>
                                    <a:pt x="2012" y="9403"/>
                                  </a:lnTo>
                                  <a:lnTo>
                                    <a:pt x="1998" y="9401"/>
                                  </a:lnTo>
                                  <a:lnTo>
                                    <a:pt x="1996" y="9401"/>
                                  </a:lnTo>
                                  <a:lnTo>
                                    <a:pt x="1982" y="9405"/>
                                  </a:lnTo>
                                  <a:lnTo>
                                    <a:pt x="1971" y="9413"/>
                                  </a:lnTo>
                                  <a:lnTo>
                                    <a:pt x="1963" y="9427"/>
                                  </a:lnTo>
                                  <a:lnTo>
                                    <a:pt x="1935" y="9507"/>
                                  </a:lnTo>
                                  <a:lnTo>
                                    <a:pt x="1930" y="9520"/>
                                  </a:lnTo>
                                  <a:lnTo>
                                    <a:pt x="1926" y="9535"/>
                                  </a:lnTo>
                                  <a:lnTo>
                                    <a:pt x="1921" y="9550"/>
                                  </a:lnTo>
                                  <a:lnTo>
                                    <a:pt x="1918" y="9565"/>
                                  </a:lnTo>
                                  <a:lnTo>
                                    <a:pt x="1905" y="9540"/>
                                  </a:lnTo>
                                  <a:lnTo>
                                    <a:pt x="1893" y="9517"/>
                                  </a:lnTo>
                                  <a:lnTo>
                                    <a:pt x="1881" y="9495"/>
                                  </a:lnTo>
                                  <a:lnTo>
                                    <a:pt x="1870" y="9475"/>
                                  </a:lnTo>
                                  <a:lnTo>
                                    <a:pt x="1850" y="9441"/>
                                  </a:lnTo>
                                  <a:lnTo>
                                    <a:pt x="1835" y="9414"/>
                                  </a:lnTo>
                                  <a:lnTo>
                                    <a:pt x="1825" y="9398"/>
                                  </a:lnTo>
                                  <a:lnTo>
                                    <a:pt x="1821" y="9392"/>
                                  </a:lnTo>
                                  <a:lnTo>
                                    <a:pt x="1812" y="9383"/>
                                  </a:lnTo>
                                  <a:lnTo>
                                    <a:pt x="1800" y="9378"/>
                                  </a:lnTo>
                                  <a:lnTo>
                                    <a:pt x="1786" y="9376"/>
                                  </a:lnTo>
                                  <a:lnTo>
                                    <a:pt x="1773" y="9379"/>
                                  </a:lnTo>
                                  <a:lnTo>
                                    <a:pt x="1759" y="9387"/>
                                  </a:lnTo>
                                  <a:lnTo>
                                    <a:pt x="1750" y="9401"/>
                                  </a:lnTo>
                                  <a:lnTo>
                                    <a:pt x="1747" y="9417"/>
                                  </a:lnTo>
                                  <a:lnTo>
                                    <a:pt x="1749" y="9434"/>
                                  </a:lnTo>
                                  <a:lnTo>
                                    <a:pt x="1751" y="9440"/>
                                  </a:lnTo>
                                  <a:lnTo>
                                    <a:pt x="1759" y="9458"/>
                                  </a:lnTo>
                                  <a:lnTo>
                                    <a:pt x="1772" y="9485"/>
                                  </a:lnTo>
                                  <a:lnTo>
                                    <a:pt x="1790" y="9520"/>
                                  </a:lnTo>
                                  <a:lnTo>
                                    <a:pt x="1802" y="9542"/>
                                  </a:lnTo>
                                  <a:lnTo>
                                    <a:pt x="1817" y="9568"/>
                                  </a:lnTo>
                                  <a:lnTo>
                                    <a:pt x="1829" y="9589"/>
                                  </a:lnTo>
                                  <a:lnTo>
                                    <a:pt x="1842" y="9614"/>
                                  </a:lnTo>
                                  <a:lnTo>
                                    <a:pt x="1826" y="9605"/>
                                  </a:lnTo>
                                  <a:lnTo>
                                    <a:pt x="1811" y="9600"/>
                                  </a:lnTo>
                                  <a:lnTo>
                                    <a:pt x="1795" y="9596"/>
                                  </a:lnTo>
                                  <a:lnTo>
                                    <a:pt x="1780" y="9593"/>
                                  </a:lnTo>
                                  <a:lnTo>
                                    <a:pt x="1722" y="9582"/>
                                  </a:lnTo>
                                  <a:lnTo>
                                    <a:pt x="1690" y="9576"/>
                                  </a:lnTo>
                                  <a:lnTo>
                                    <a:pt x="1676" y="9576"/>
                                  </a:lnTo>
                                  <a:lnTo>
                                    <a:pt x="1663" y="9581"/>
                                  </a:lnTo>
                                  <a:lnTo>
                                    <a:pt x="1652" y="9590"/>
                                  </a:lnTo>
                                  <a:lnTo>
                                    <a:pt x="1645" y="9603"/>
                                  </a:lnTo>
                                  <a:lnTo>
                                    <a:pt x="1643" y="9619"/>
                                  </a:lnTo>
                                  <a:lnTo>
                                    <a:pt x="1647" y="9635"/>
                                  </a:lnTo>
                                  <a:lnTo>
                                    <a:pt x="1656" y="9647"/>
                                  </a:lnTo>
                                  <a:lnTo>
                                    <a:pt x="1669" y="9655"/>
                                  </a:lnTo>
                                  <a:lnTo>
                                    <a:pt x="1693" y="9663"/>
                                  </a:lnTo>
                                  <a:lnTo>
                                    <a:pt x="1720" y="9671"/>
                                  </a:lnTo>
                                  <a:lnTo>
                                    <a:pt x="1756" y="9683"/>
                                  </a:lnTo>
                                  <a:lnTo>
                                    <a:pt x="1795" y="9695"/>
                                  </a:lnTo>
                                  <a:lnTo>
                                    <a:pt x="1819" y="9701"/>
                                  </a:lnTo>
                                  <a:lnTo>
                                    <a:pt x="1842" y="9707"/>
                                  </a:lnTo>
                                  <a:lnTo>
                                    <a:pt x="1817" y="9723"/>
                                  </a:lnTo>
                                  <a:lnTo>
                                    <a:pt x="1793" y="9740"/>
                                  </a:lnTo>
                                  <a:lnTo>
                                    <a:pt x="1752" y="9769"/>
                                  </a:lnTo>
                                  <a:lnTo>
                                    <a:pt x="1737" y="9782"/>
                                  </a:lnTo>
                                  <a:lnTo>
                                    <a:pt x="1722" y="9793"/>
                                  </a:lnTo>
                                  <a:lnTo>
                                    <a:pt x="1710" y="9803"/>
                                  </a:lnTo>
                                  <a:lnTo>
                                    <a:pt x="1700" y="9811"/>
                                  </a:lnTo>
                                  <a:lnTo>
                                    <a:pt x="1683" y="9828"/>
                                  </a:lnTo>
                                  <a:lnTo>
                                    <a:pt x="1676" y="9839"/>
                                  </a:lnTo>
                                  <a:lnTo>
                                    <a:pt x="1673" y="9849"/>
                                  </a:lnTo>
                                  <a:lnTo>
                                    <a:pt x="1679" y="9863"/>
                                  </a:lnTo>
                                  <a:lnTo>
                                    <a:pt x="1686" y="9874"/>
                                  </a:lnTo>
                                  <a:lnTo>
                                    <a:pt x="1696" y="9881"/>
                                  </a:lnTo>
                                  <a:lnTo>
                                    <a:pt x="1708" y="9883"/>
                                  </a:lnTo>
                                  <a:lnTo>
                                    <a:pt x="1721" y="9880"/>
                                  </a:lnTo>
                                  <a:lnTo>
                                    <a:pt x="1728" y="9877"/>
                                  </a:lnTo>
                                  <a:lnTo>
                                    <a:pt x="1745" y="9870"/>
                                  </a:lnTo>
                                  <a:lnTo>
                                    <a:pt x="1757" y="9863"/>
                                  </a:lnTo>
                                  <a:lnTo>
                                    <a:pt x="1770" y="9855"/>
                                  </a:lnTo>
                                  <a:lnTo>
                                    <a:pt x="1785" y="9845"/>
                                  </a:lnTo>
                                  <a:lnTo>
                                    <a:pt x="1801" y="9835"/>
                                  </a:lnTo>
                                  <a:lnTo>
                                    <a:pt x="1817" y="9824"/>
                                  </a:lnTo>
                                  <a:lnTo>
                                    <a:pt x="1834" y="9812"/>
                                  </a:lnTo>
                                  <a:lnTo>
                                    <a:pt x="1842" y="9806"/>
                                  </a:lnTo>
                                  <a:lnTo>
                                    <a:pt x="1870" y="9787"/>
                                  </a:lnTo>
                                  <a:lnTo>
                                    <a:pt x="1867" y="9805"/>
                                  </a:lnTo>
                                  <a:lnTo>
                                    <a:pt x="1865" y="9824"/>
                                  </a:lnTo>
                                  <a:lnTo>
                                    <a:pt x="1863" y="9843"/>
                                  </a:lnTo>
                                  <a:lnTo>
                                    <a:pt x="1863" y="9859"/>
                                  </a:lnTo>
                                  <a:lnTo>
                                    <a:pt x="1863" y="9873"/>
                                  </a:lnTo>
                                  <a:lnTo>
                                    <a:pt x="1859" y="9884"/>
                                  </a:lnTo>
                                  <a:lnTo>
                                    <a:pt x="1859" y="9915"/>
                                  </a:lnTo>
                                  <a:lnTo>
                                    <a:pt x="1863" y="9922"/>
                                  </a:lnTo>
                                  <a:lnTo>
                                    <a:pt x="1866" y="9936"/>
                                  </a:lnTo>
                                  <a:lnTo>
                                    <a:pt x="1870" y="9946"/>
                                  </a:lnTo>
                                  <a:lnTo>
                                    <a:pt x="1873" y="9949"/>
                                  </a:lnTo>
                                  <a:lnTo>
                                    <a:pt x="1877" y="9956"/>
                                  </a:lnTo>
                                  <a:lnTo>
                                    <a:pt x="1880" y="9960"/>
                                  </a:lnTo>
                                  <a:lnTo>
                                    <a:pt x="1892" y="9965"/>
                                  </a:lnTo>
                                  <a:lnTo>
                                    <a:pt x="1904" y="9965"/>
                                  </a:lnTo>
                                  <a:lnTo>
                                    <a:pt x="1916" y="9960"/>
                                  </a:lnTo>
                                  <a:lnTo>
                                    <a:pt x="1925" y="9949"/>
                                  </a:lnTo>
                                  <a:lnTo>
                                    <a:pt x="1932" y="9942"/>
                                  </a:lnTo>
                                  <a:lnTo>
                                    <a:pt x="1935" y="9929"/>
                                  </a:lnTo>
                                  <a:lnTo>
                                    <a:pt x="1939" y="9922"/>
                                  </a:lnTo>
                                  <a:lnTo>
                                    <a:pt x="1939" y="9915"/>
                                  </a:lnTo>
                                  <a:lnTo>
                                    <a:pt x="1946" y="9894"/>
                                  </a:lnTo>
                                  <a:lnTo>
                                    <a:pt x="1946" y="9873"/>
                                  </a:lnTo>
                                  <a:lnTo>
                                    <a:pt x="1948" y="9857"/>
                                  </a:lnTo>
                                  <a:lnTo>
                                    <a:pt x="1956" y="9804"/>
                                  </a:lnTo>
                                  <a:lnTo>
                                    <a:pt x="1969" y="9827"/>
                                  </a:lnTo>
                                  <a:lnTo>
                                    <a:pt x="1982" y="9848"/>
                                  </a:lnTo>
                                  <a:lnTo>
                                    <a:pt x="1987" y="9857"/>
                                  </a:lnTo>
                                  <a:lnTo>
                                    <a:pt x="1994" y="9867"/>
                                  </a:lnTo>
                                  <a:lnTo>
                                    <a:pt x="2005" y="9884"/>
                                  </a:lnTo>
                                  <a:lnTo>
                                    <a:pt x="2010" y="9893"/>
                                  </a:lnTo>
                                  <a:lnTo>
                                    <a:pt x="2015" y="9902"/>
                                  </a:lnTo>
                                  <a:lnTo>
                                    <a:pt x="2020" y="9910"/>
                                  </a:lnTo>
                                  <a:lnTo>
                                    <a:pt x="2022" y="9913"/>
                                  </a:lnTo>
                                  <a:lnTo>
                                    <a:pt x="2032" y="9929"/>
                                  </a:lnTo>
                                  <a:lnTo>
                                    <a:pt x="2039" y="9936"/>
                                  </a:lnTo>
                                  <a:lnTo>
                                    <a:pt x="2043" y="9942"/>
                                  </a:lnTo>
                                  <a:lnTo>
                                    <a:pt x="2053" y="9956"/>
                                  </a:lnTo>
                                  <a:lnTo>
                                    <a:pt x="2063" y="9963"/>
                                  </a:lnTo>
                                  <a:lnTo>
                                    <a:pt x="2067" y="9967"/>
                                  </a:lnTo>
                                  <a:lnTo>
                                    <a:pt x="2074" y="9970"/>
                                  </a:lnTo>
                                  <a:lnTo>
                                    <a:pt x="2081" y="9967"/>
                                  </a:lnTo>
                                  <a:lnTo>
                                    <a:pt x="2095" y="9967"/>
                                  </a:lnTo>
                                  <a:lnTo>
                                    <a:pt x="2102" y="9953"/>
                                  </a:lnTo>
                                  <a:lnTo>
                                    <a:pt x="2102" y="9932"/>
                                  </a:lnTo>
                                  <a:lnTo>
                                    <a:pt x="2095" y="9915"/>
                                  </a:lnTo>
                                  <a:lnTo>
                                    <a:pt x="2091" y="9908"/>
                                  </a:lnTo>
                                  <a:lnTo>
                                    <a:pt x="2081" y="9877"/>
                                  </a:lnTo>
                                  <a:lnTo>
                                    <a:pt x="2074" y="9866"/>
                                  </a:lnTo>
                                  <a:lnTo>
                                    <a:pt x="2067" y="9852"/>
                                  </a:lnTo>
                                  <a:lnTo>
                                    <a:pt x="2057" y="9833"/>
                                  </a:lnTo>
                                  <a:lnTo>
                                    <a:pt x="2034" y="9789"/>
                                  </a:lnTo>
                                  <a:lnTo>
                                    <a:pt x="2022" y="9766"/>
                                  </a:lnTo>
                                  <a:lnTo>
                                    <a:pt x="2022" y="9763"/>
                                  </a:lnTo>
                                  <a:lnTo>
                                    <a:pt x="2032" y="9766"/>
                                  </a:lnTo>
                                  <a:lnTo>
                                    <a:pt x="2046" y="9766"/>
                                  </a:lnTo>
                                  <a:lnTo>
                                    <a:pt x="2050" y="9767"/>
                                  </a:lnTo>
                                  <a:lnTo>
                                    <a:pt x="2057" y="9769"/>
                                  </a:lnTo>
                                  <a:lnTo>
                                    <a:pt x="2080" y="9774"/>
                                  </a:lnTo>
                                  <a:lnTo>
                                    <a:pt x="2104" y="9777"/>
                                  </a:lnTo>
                                  <a:lnTo>
                                    <a:pt x="2127" y="9780"/>
                                  </a:lnTo>
                                  <a:lnTo>
                                    <a:pt x="2148" y="9783"/>
                                  </a:lnTo>
                                  <a:lnTo>
                                    <a:pt x="2167" y="9786"/>
                                  </a:lnTo>
                                  <a:lnTo>
                                    <a:pt x="2186" y="9788"/>
                                  </a:lnTo>
                                  <a:lnTo>
                                    <a:pt x="2200" y="9791"/>
                                  </a:lnTo>
                                  <a:lnTo>
                                    <a:pt x="2214" y="9793"/>
                                  </a:lnTo>
                                  <a:lnTo>
                                    <a:pt x="2233" y="9797"/>
                                  </a:lnTo>
                                  <a:lnTo>
                                    <a:pt x="2254" y="9797"/>
                                  </a:lnTo>
                                  <a:lnTo>
                                    <a:pt x="2264" y="9790"/>
                                  </a:lnTo>
                                  <a:lnTo>
                                    <a:pt x="2271" y="9780"/>
                                  </a:lnTo>
                                  <a:lnTo>
                                    <a:pt x="2274" y="9769"/>
                                  </a:lnTo>
                                  <a:moveTo>
                                    <a:pt x="2640" y="8008"/>
                                  </a:moveTo>
                                  <a:lnTo>
                                    <a:pt x="2638" y="7998"/>
                                  </a:lnTo>
                                  <a:lnTo>
                                    <a:pt x="2631" y="7990"/>
                                  </a:lnTo>
                                  <a:lnTo>
                                    <a:pt x="2621" y="7985"/>
                                  </a:lnTo>
                                  <a:lnTo>
                                    <a:pt x="2589" y="7974"/>
                                  </a:lnTo>
                                  <a:lnTo>
                                    <a:pt x="2574" y="7969"/>
                                  </a:lnTo>
                                  <a:lnTo>
                                    <a:pt x="2553" y="7961"/>
                                  </a:lnTo>
                                  <a:lnTo>
                                    <a:pt x="2532" y="7953"/>
                                  </a:lnTo>
                                  <a:lnTo>
                                    <a:pt x="2510" y="7943"/>
                                  </a:lnTo>
                                  <a:lnTo>
                                    <a:pt x="2483" y="7933"/>
                                  </a:lnTo>
                                  <a:lnTo>
                                    <a:pt x="2455" y="7922"/>
                                  </a:lnTo>
                                  <a:lnTo>
                                    <a:pt x="2427" y="7912"/>
                                  </a:lnTo>
                                  <a:lnTo>
                                    <a:pt x="2380" y="7896"/>
                                  </a:lnTo>
                                  <a:lnTo>
                                    <a:pt x="2365" y="7891"/>
                                  </a:lnTo>
                                  <a:lnTo>
                                    <a:pt x="2347" y="7885"/>
                                  </a:lnTo>
                                  <a:lnTo>
                                    <a:pt x="2330" y="7877"/>
                                  </a:lnTo>
                                  <a:lnTo>
                                    <a:pt x="2326" y="7877"/>
                                  </a:lnTo>
                                  <a:lnTo>
                                    <a:pt x="2333" y="7870"/>
                                  </a:lnTo>
                                  <a:lnTo>
                                    <a:pt x="2344" y="7867"/>
                                  </a:lnTo>
                                  <a:lnTo>
                                    <a:pt x="2351" y="7860"/>
                                  </a:lnTo>
                                  <a:lnTo>
                                    <a:pt x="2377" y="7843"/>
                                  </a:lnTo>
                                  <a:lnTo>
                                    <a:pt x="2402" y="7826"/>
                                  </a:lnTo>
                                  <a:lnTo>
                                    <a:pt x="2427" y="7812"/>
                                  </a:lnTo>
                                  <a:lnTo>
                                    <a:pt x="2451" y="7798"/>
                                  </a:lnTo>
                                  <a:lnTo>
                                    <a:pt x="2473" y="7785"/>
                                  </a:lnTo>
                                  <a:lnTo>
                                    <a:pt x="2489" y="7776"/>
                                  </a:lnTo>
                                  <a:lnTo>
                                    <a:pt x="2509" y="7765"/>
                                  </a:lnTo>
                                  <a:lnTo>
                                    <a:pt x="2524" y="7756"/>
                                  </a:lnTo>
                                  <a:lnTo>
                                    <a:pt x="2541" y="7746"/>
                                  </a:lnTo>
                                  <a:lnTo>
                                    <a:pt x="2551" y="7742"/>
                                  </a:lnTo>
                                  <a:lnTo>
                                    <a:pt x="2555" y="7742"/>
                                  </a:lnTo>
                                  <a:lnTo>
                                    <a:pt x="2555" y="7739"/>
                                  </a:lnTo>
                                  <a:lnTo>
                                    <a:pt x="2558" y="7739"/>
                                  </a:lnTo>
                                  <a:lnTo>
                                    <a:pt x="2569" y="7727"/>
                                  </a:lnTo>
                                  <a:lnTo>
                                    <a:pt x="2574" y="7714"/>
                                  </a:lnTo>
                                  <a:lnTo>
                                    <a:pt x="2574" y="7701"/>
                                  </a:lnTo>
                                  <a:lnTo>
                                    <a:pt x="2569" y="7687"/>
                                  </a:lnTo>
                                  <a:lnTo>
                                    <a:pt x="2557" y="7677"/>
                                  </a:lnTo>
                                  <a:lnTo>
                                    <a:pt x="2544" y="7672"/>
                                  </a:lnTo>
                                  <a:lnTo>
                                    <a:pt x="2530" y="7672"/>
                                  </a:lnTo>
                                  <a:lnTo>
                                    <a:pt x="2517" y="7677"/>
                                  </a:lnTo>
                                  <a:lnTo>
                                    <a:pt x="2506" y="7684"/>
                                  </a:lnTo>
                                  <a:lnTo>
                                    <a:pt x="2489" y="7694"/>
                                  </a:lnTo>
                                  <a:lnTo>
                                    <a:pt x="2475" y="7703"/>
                                  </a:lnTo>
                                  <a:lnTo>
                                    <a:pt x="2440" y="7726"/>
                                  </a:lnTo>
                                  <a:lnTo>
                                    <a:pt x="2398" y="7753"/>
                                  </a:lnTo>
                                  <a:lnTo>
                                    <a:pt x="2374" y="7769"/>
                                  </a:lnTo>
                                  <a:lnTo>
                                    <a:pt x="2347" y="7785"/>
                                  </a:lnTo>
                                  <a:lnTo>
                                    <a:pt x="2320" y="7801"/>
                                  </a:lnTo>
                                  <a:lnTo>
                                    <a:pt x="2304" y="7811"/>
                                  </a:lnTo>
                                  <a:lnTo>
                                    <a:pt x="2273" y="7829"/>
                                  </a:lnTo>
                                  <a:lnTo>
                                    <a:pt x="2257" y="7839"/>
                                  </a:lnTo>
                                  <a:lnTo>
                                    <a:pt x="2260" y="7827"/>
                                  </a:lnTo>
                                  <a:lnTo>
                                    <a:pt x="2265" y="7804"/>
                                  </a:lnTo>
                                  <a:lnTo>
                                    <a:pt x="2273" y="7763"/>
                                  </a:lnTo>
                                  <a:lnTo>
                                    <a:pt x="2280" y="7737"/>
                                  </a:lnTo>
                                  <a:lnTo>
                                    <a:pt x="2292" y="7691"/>
                                  </a:lnTo>
                                  <a:lnTo>
                                    <a:pt x="2298" y="7671"/>
                                  </a:lnTo>
                                  <a:lnTo>
                                    <a:pt x="2309" y="7636"/>
                                  </a:lnTo>
                                  <a:lnTo>
                                    <a:pt x="2313" y="7621"/>
                                  </a:lnTo>
                                  <a:lnTo>
                                    <a:pt x="2320" y="7604"/>
                                  </a:lnTo>
                                  <a:lnTo>
                                    <a:pt x="2323" y="7594"/>
                                  </a:lnTo>
                                  <a:lnTo>
                                    <a:pt x="2325" y="7578"/>
                                  </a:lnTo>
                                  <a:lnTo>
                                    <a:pt x="2321" y="7565"/>
                                  </a:lnTo>
                                  <a:lnTo>
                                    <a:pt x="2312" y="7554"/>
                                  </a:lnTo>
                                  <a:lnTo>
                                    <a:pt x="2299" y="7549"/>
                                  </a:lnTo>
                                  <a:lnTo>
                                    <a:pt x="2283" y="7547"/>
                                  </a:lnTo>
                                  <a:lnTo>
                                    <a:pt x="2270" y="7550"/>
                                  </a:lnTo>
                                  <a:lnTo>
                                    <a:pt x="2259" y="7559"/>
                                  </a:lnTo>
                                  <a:lnTo>
                                    <a:pt x="2254" y="7573"/>
                                  </a:lnTo>
                                  <a:lnTo>
                                    <a:pt x="2250" y="7583"/>
                                  </a:lnTo>
                                  <a:lnTo>
                                    <a:pt x="2247" y="7601"/>
                                  </a:lnTo>
                                  <a:lnTo>
                                    <a:pt x="2242" y="7615"/>
                                  </a:lnTo>
                                  <a:lnTo>
                                    <a:pt x="2236" y="7632"/>
                                  </a:lnTo>
                                  <a:lnTo>
                                    <a:pt x="2231" y="7651"/>
                                  </a:lnTo>
                                  <a:lnTo>
                                    <a:pt x="2226" y="7673"/>
                                  </a:lnTo>
                                  <a:lnTo>
                                    <a:pt x="2223" y="7684"/>
                                  </a:lnTo>
                                  <a:lnTo>
                                    <a:pt x="2219" y="7696"/>
                                  </a:lnTo>
                                  <a:lnTo>
                                    <a:pt x="2215" y="7709"/>
                                  </a:lnTo>
                                  <a:lnTo>
                                    <a:pt x="2207" y="7745"/>
                                  </a:lnTo>
                                  <a:lnTo>
                                    <a:pt x="2203" y="7757"/>
                                  </a:lnTo>
                                  <a:lnTo>
                                    <a:pt x="2198" y="7770"/>
                                  </a:lnTo>
                                  <a:lnTo>
                                    <a:pt x="2143" y="7673"/>
                                  </a:lnTo>
                                  <a:lnTo>
                                    <a:pt x="2115" y="7625"/>
                                  </a:lnTo>
                                  <a:lnTo>
                                    <a:pt x="2102" y="7601"/>
                                  </a:lnTo>
                                  <a:lnTo>
                                    <a:pt x="2090" y="7580"/>
                                  </a:lnTo>
                                  <a:lnTo>
                                    <a:pt x="2078" y="7562"/>
                                  </a:lnTo>
                                  <a:lnTo>
                                    <a:pt x="2067" y="7545"/>
                                  </a:lnTo>
                                  <a:lnTo>
                                    <a:pt x="2053" y="7528"/>
                                  </a:lnTo>
                                  <a:lnTo>
                                    <a:pt x="2046" y="7518"/>
                                  </a:lnTo>
                                  <a:lnTo>
                                    <a:pt x="2036" y="7507"/>
                                  </a:lnTo>
                                  <a:lnTo>
                                    <a:pt x="2023" y="7502"/>
                                  </a:lnTo>
                                  <a:lnTo>
                                    <a:pt x="2012" y="7501"/>
                                  </a:lnTo>
                                  <a:lnTo>
                                    <a:pt x="2006" y="7501"/>
                                  </a:lnTo>
                                  <a:lnTo>
                                    <a:pt x="1994" y="7504"/>
                                  </a:lnTo>
                                  <a:lnTo>
                                    <a:pt x="1981" y="7514"/>
                                  </a:lnTo>
                                  <a:lnTo>
                                    <a:pt x="1972" y="7528"/>
                                  </a:lnTo>
                                  <a:lnTo>
                                    <a:pt x="1969" y="7543"/>
                                  </a:lnTo>
                                  <a:lnTo>
                                    <a:pt x="1974" y="7559"/>
                                  </a:lnTo>
                                  <a:lnTo>
                                    <a:pt x="1980" y="7570"/>
                                  </a:lnTo>
                                  <a:lnTo>
                                    <a:pt x="1987" y="7590"/>
                                  </a:lnTo>
                                  <a:lnTo>
                                    <a:pt x="1996" y="7607"/>
                                  </a:lnTo>
                                  <a:lnTo>
                                    <a:pt x="2006" y="7626"/>
                                  </a:lnTo>
                                  <a:lnTo>
                                    <a:pt x="2018" y="7647"/>
                                  </a:lnTo>
                                  <a:lnTo>
                                    <a:pt x="2032" y="7670"/>
                                  </a:lnTo>
                                  <a:lnTo>
                                    <a:pt x="2052" y="7702"/>
                                  </a:lnTo>
                                  <a:lnTo>
                                    <a:pt x="2096" y="7775"/>
                                  </a:lnTo>
                                  <a:lnTo>
                                    <a:pt x="2119" y="7815"/>
                                  </a:lnTo>
                                  <a:lnTo>
                                    <a:pt x="2090" y="7810"/>
                                  </a:lnTo>
                                  <a:lnTo>
                                    <a:pt x="2057" y="7805"/>
                                  </a:lnTo>
                                  <a:lnTo>
                                    <a:pt x="2029" y="7800"/>
                                  </a:lnTo>
                                  <a:lnTo>
                                    <a:pt x="2005" y="7794"/>
                                  </a:lnTo>
                                  <a:lnTo>
                                    <a:pt x="1957" y="7783"/>
                                  </a:lnTo>
                                  <a:lnTo>
                                    <a:pt x="1920" y="7774"/>
                                  </a:lnTo>
                                  <a:lnTo>
                                    <a:pt x="1887" y="7767"/>
                                  </a:lnTo>
                                  <a:lnTo>
                                    <a:pt x="1872" y="7767"/>
                                  </a:lnTo>
                                  <a:lnTo>
                                    <a:pt x="1859" y="7771"/>
                                  </a:lnTo>
                                  <a:lnTo>
                                    <a:pt x="1849" y="7779"/>
                                  </a:lnTo>
                                  <a:lnTo>
                                    <a:pt x="1842" y="7791"/>
                                  </a:lnTo>
                                  <a:lnTo>
                                    <a:pt x="1840" y="7807"/>
                                  </a:lnTo>
                                  <a:lnTo>
                                    <a:pt x="1844" y="7822"/>
                                  </a:lnTo>
                                  <a:lnTo>
                                    <a:pt x="1853" y="7835"/>
                                  </a:lnTo>
                                  <a:lnTo>
                                    <a:pt x="1866" y="7843"/>
                                  </a:lnTo>
                                  <a:lnTo>
                                    <a:pt x="1874" y="7846"/>
                                  </a:lnTo>
                                  <a:lnTo>
                                    <a:pt x="1897" y="7854"/>
                                  </a:lnTo>
                                  <a:lnTo>
                                    <a:pt x="1933" y="7866"/>
                                  </a:lnTo>
                                  <a:lnTo>
                                    <a:pt x="2007" y="7889"/>
                                  </a:lnTo>
                                  <a:lnTo>
                                    <a:pt x="2066" y="7909"/>
                                  </a:lnTo>
                                  <a:lnTo>
                                    <a:pt x="2098" y="7919"/>
                                  </a:lnTo>
                                  <a:lnTo>
                                    <a:pt x="2108" y="7922"/>
                                  </a:lnTo>
                                  <a:lnTo>
                                    <a:pt x="2115" y="7926"/>
                                  </a:lnTo>
                                  <a:lnTo>
                                    <a:pt x="2119" y="7926"/>
                                  </a:lnTo>
                                  <a:lnTo>
                                    <a:pt x="2126" y="7926"/>
                                  </a:lnTo>
                                  <a:lnTo>
                                    <a:pt x="2088" y="7949"/>
                                  </a:lnTo>
                                  <a:lnTo>
                                    <a:pt x="2053" y="7972"/>
                                  </a:lnTo>
                                  <a:lnTo>
                                    <a:pt x="2021" y="7994"/>
                                  </a:lnTo>
                                  <a:lnTo>
                                    <a:pt x="1991" y="8016"/>
                                  </a:lnTo>
                                  <a:lnTo>
                                    <a:pt x="1971" y="8031"/>
                                  </a:lnTo>
                                  <a:lnTo>
                                    <a:pt x="1953" y="8044"/>
                                  </a:lnTo>
                                  <a:lnTo>
                                    <a:pt x="1937" y="8057"/>
                                  </a:lnTo>
                                  <a:lnTo>
                                    <a:pt x="1925" y="8068"/>
                                  </a:lnTo>
                                  <a:lnTo>
                                    <a:pt x="1911" y="8081"/>
                                  </a:lnTo>
                                  <a:lnTo>
                                    <a:pt x="1901" y="8088"/>
                                  </a:lnTo>
                                  <a:lnTo>
                                    <a:pt x="1890" y="8099"/>
                                  </a:lnTo>
                                  <a:lnTo>
                                    <a:pt x="1890" y="8113"/>
                                  </a:lnTo>
                                  <a:lnTo>
                                    <a:pt x="1894" y="8123"/>
                                  </a:lnTo>
                                  <a:lnTo>
                                    <a:pt x="1901" y="8132"/>
                                  </a:lnTo>
                                  <a:lnTo>
                                    <a:pt x="1911" y="8138"/>
                                  </a:lnTo>
                                  <a:lnTo>
                                    <a:pt x="1923" y="8139"/>
                                  </a:lnTo>
                                  <a:lnTo>
                                    <a:pt x="1935" y="8137"/>
                                  </a:lnTo>
                                  <a:lnTo>
                                    <a:pt x="1946" y="8133"/>
                                  </a:lnTo>
                                  <a:lnTo>
                                    <a:pt x="1977" y="8114"/>
                                  </a:lnTo>
                                  <a:lnTo>
                                    <a:pt x="1994" y="8104"/>
                                  </a:lnTo>
                                  <a:lnTo>
                                    <a:pt x="2012" y="8092"/>
                                  </a:lnTo>
                                  <a:lnTo>
                                    <a:pt x="2032" y="8078"/>
                                  </a:lnTo>
                                  <a:lnTo>
                                    <a:pt x="2057" y="8061"/>
                                  </a:lnTo>
                                  <a:lnTo>
                                    <a:pt x="2113" y="8023"/>
                                  </a:lnTo>
                                  <a:lnTo>
                                    <a:pt x="2126" y="8014"/>
                                  </a:lnTo>
                                  <a:lnTo>
                                    <a:pt x="2143" y="8002"/>
                                  </a:lnTo>
                                  <a:lnTo>
                                    <a:pt x="2143" y="8009"/>
                                  </a:lnTo>
                                  <a:lnTo>
                                    <a:pt x="2140" y="8012"/>
                                  </a:lnTo>
                                  <a:lnTo>
                                    <a:pt x="2140" y="8019"/>
                                  </a:lnTo>
                                  <a:lnTo>
                                    <a:pt x="2132" y="8102"/>
                                  </a:lnTo>
                                  <a:lnTo>
                                    <a:pt x="2129" y="8126"/>
                                  </a:lnTo>
                                  <a:lnTo>
                                    <a:pt x="2129" y="8182"/>
                                  </a:lnTo>
                                  <a:lnTo>
                                    <a:pt x="2133" y="8192"/>
                                  </a:lnTo>
                                  <a:lnTo>
                                    <a:pt x="2133" y="8203"/>
                                  </a:lnTo>
                                  <a:lnTo>
                                    <a:pt x="2136" y="8220"/>
                                  </a:lnTo>
                                  <a:lnTo>
                                    <a:pt x="2140" y="8230"/>
                                  </a:lnTo>
                                  <a:lnTo>
                                    <a:pt x="2143" y="8237"/>
                                  </a:lnTo>
                                  <a:lnTo>
                                    <a:pt x="2147" y="8241"/>
                                  </a:lnTo>
                                  <a:lnTo>
                                    <a:pt x="2153" y="8244"/>
                                  </a:lnTo>
                                  <a:lnTo>
                                    <a:pt x="2165" y="8247"/>
                                  </a:lnTo>
                                  <a:lnTo>
                                    <a:pt x="2177" y="8245"/>
                                  </a:lnTo>
                                  <a:lnTo>
                                    <a:pt x="2187" y="8239"/>
                                  </a:lnTo>
                                  <a:lnTo>
                                    <a:pt x="2195" y="8230"/>
                                  </a:lnTo>
                                  <a:lnTo>
                                    <a:pt x="2198" y="8220"/>
                                  </a:lnTo>
                                  <a:lnTo>
                                    <a:pt x="2205" y="8203"/>
                                  </a:lnTo>
                                  <a:lnTo>
                                    <a:pt x="2209" y="8192"/>
                                  </a:lnTo>
                                  <a:lnTo>
                                    <a:pt x="2209" y="8182"/>
                                  </a:lnTo>
                                  <a:lnTo>
                                    <a:pt x="2212" y="8171"/>
                                  </a:lnTo>
                                  <a:lnTo>
                                    <a:pt x="2213" y="8163"/>
                                  </a:lnTo>
                                  <a:lnTo>
                                    <a:pt x="2214" y="8153"/>
                                  </a:lnTo>
                                  <a:lnTo>
                                    <a:pt x="2215" y="8142"/>
                                  </a:lnTo>
                                  <a:lnTo>
                                    <a:pt x="2216" y="8119"/>
                                  </a:lnTo>
                                  <a:lnTo>
                                    <a:pt x="2219" y="8094"/>
                                  </a:lnTo>
                                  <a:lnTo>
                                    <a:pt x="2220" y="8068"/>
                                  </a:lnTo>
                                  <a:lnTo>
                                    <a:pt x="2221" y="8055"/>
                                  </a:lnTo>
                                  <a:lnTo>
                                    <a:pt x="2224" y="8041"/>
                                  </a:lnTo>
                                  <a:lnTo>
                                    <a:pt x="2226" y="8026"/>
                                  </a:lnTo>
                                  <a:lnTo>
                                    <a:pt x="2226" y="8016"/>
                                  </a:lnTo>
                                  <a:lnTo>
                                    <a:pt x="2230" y="8009"/>
                                  </a:lnTo>
                                  <a:lnTo>
                                    <a:pt x="2236" y="8019"/>
                                  </a:lnTo>
                                  <a:lnTo>
                                    <a:pt x="2240" y="8026"/>
                                  </a:lnTo>
                                  <a:lnTo>
                                    <a:pt x="2247" y="8036"/>
                                  </a:lnTo>
                                  <a:lnTo>
                                    <a:pt x="2257" y="8054"/>
                                  </a:lnTo>
                                  <a:lnTo>
                                    <a:pt x="2265" y="8066"/>
                                  </a:lnTo>
                                  <a:lnTo>
                                    <a:pt x="2300" y="8121"/>
                                  </a:lnTo>
                                  <a:lnTo>
                                    <a:pt x="2302" y="8125"/>
                                  </a:lnTo>
                                  <a:lnTo>
                                    <a:pt x="2324" y="8160"/>
                                  </a:lnTo>
                                  <a:lnTo>
                                    <a:pt x="2331" y="8171"/>
                                  </a:lnTo>
                                  <a:lnTo>
                                    <a:pt x="2338" y="8182"/>
                                  </a:lnTo>
                                  <a:lnTo>
                                    <a:pt x="2344" y="8192"/>
                                  </a:lnTo>
                                  <a:lnTo>
                                    <a:pt x="2354" y="8206"/>
                                  </a:lnTo>
                                  <a:lnTo>
                                    <a:pt x="2361" y="8216"/>
                                  </a:lnTo>
                                  <a:lnTo>
                                    <a:pt x="2368" y="8223"/>
                                  </a:lnTo>
                                  <a:lnTo>
                                    <a:pt x="2382" y="8241"/>
                                  </a:lnTo>
                                  <a:lnTo>
                                    <a:pt x="2392" y="8251"/>
                                  </a:lnTo>
                                  <a:lnTo>
                                    <a:pt x="2406" y="8258"/>
                                  </a:lnTo>
                                  <a:lnTo>
                                    <a:pt x="2413" y="8258"/>
                                  </a:lnTo>
                                  <a:lnTo>
                                    <a:pt x="2427" y="8254"/>
                                  </a:lnTo>
                                  <a:lnTo>
                                    <a:pt x="2434" y="8244"/>
                                  </a:lnTo>
                                  <a:lnTo>
                                    <a:pt x="2427" y="8216"/>
                                  </a:lnTo>
                                  <a:lnTo>
                                    <a:pt x="2420" y="8196"/>
                                  </a:lnTo>
                                  <a:lnTo>
                                    <a:pt x="2417" y="8187"/>
                                  </a:lnTo>
                                  <a:lnTo>
                                    <a:pt x="2412" y="8178"/>
                                  </a:lnTo>
                                  <a:lnTo>
                                    <a:pt x="2408" y="8168"/>
                                  </a:lnTo>
                                  <a:lnTo>
                                    <a:pt x="2397" y="8147"/>
                                  </a:lnTo>
                                  <a:lnTo>
                                    <a:pt x="2392" y="8136"/>
                                  </a:lnTo>
                                  <a:lnTo>
                                    <a:pt x="2386" y="8125"/>
                                  </a:lnTo>
                                  <a:lnTo>
                                    <a:pt x="2378" y="8113"/>
                                  </a:lnTo>
                                  <a:lnTo>
                                    <a:pt x="2365" y="8086"/>
                                  </a:lnTo>
                                  <a:lnTo>
                                    <a:pt x="2350" y="8058"/>
                                  </a:lnTo>
                                  <a:lnTo>
                                    <a:pt x="2334" y="8029"/>
                                  </a:lnTo>
                                  <a:lnTo>
                                    <a:pt x="2316" y="7998"/>
                                  </a:lnTo>
                                  <a:lnTo>
                                    <a:pt x="2313" y="7992"/>
                                  </a:lnTo>
                                  <a:lnTo>
                                    <a:pt x="2306" y="7981"/>
                                  </a:lnTo>
                                  <a:lnTo>
                                    <a:pt x="2302" y="7974"/>
                                  </a:lnTo>
                                  <a:lnTo>
                                    <a:pt x="2318" y="7977"/>
                                  </a:lnTo>
                                  <a:lnTo>
                                    <a:pt x="2326" y="7979"/>
                                  </a:lnTo>
                                  <a:lnTo>
                                    <a:pt x="2350" y="7984"/>
                                  </a:lnTo>
                                  <a:lnTo>
                                    <a:pt x="2368" y="7988"/>
                                  </a:lnTo>
                                  <a:lnTo>
                                    <a:pt x="2400" y="7995"/>
                                  </a:lnTo>
                                  <a:lnTo>
                                    <a:pt x="2431" y="8001"/>
                                  </a:lnTo>
                                  <a:lnTo>
                                    <a:pt x="2460" y="8007"/>
                                  </a:lnTo>
                                  <a:lnTo>
                                    <a:pt x="2489" y="8012"/>
                                  </a:lnTo>
                                  <a:lnTo>
                                    <a:pt x="2537" y="8022"/>
                                  </a:lnTo>
                                  <a:lnTo>
                                    <a:pt x="2553" y="8025"/>
                                  </a:lnTo>
                                  <a:lnTo>
                                    <a:pt x="2573" y="8029"/>
                                  </a:lnTo>
                                  <a:lnTo>
                                    <a:pt x="2596" y="8033"/>
                                  </a:lnTo>
                                  <a:lnTo>
                                    <a:pt x="2607" y="8036"/>
                                  </a:lnTo>
                                  <a:lnTo>
                                    <a:pt x="2621" y="8040"/>
                                  </a:lnTo>
                                  <a:lnTo>
                                    <a:pt x="2634" y="8033"/>
                                  </a:lnTo>
                                  <a:lnTo>
                                    <a:pt x="2640" y="8008"/>
                                  </a:lnTo>
                                  <a:moveTo>
                                    <a:pt x="3032" y="10555"/>
                                  </a:moveTo>
                                  <a:lnTo>
                                    <a:pt x="3022" y="10544"/>
                                  </a:lnTo>
                                  <a:lnTo>
                                    <a:pt x="3011" y="10541"/>
                                  </a:lnTo>
                                  <a:lnTo>
                                    <a:pt x="2998" y="10537"/>
                                  </a:lnTo>
                                  <a:lnTo>
                                    <a:pt x="2928" y="10538"/>
                                  </a:lnTo>
                                  <a:lnTo>
                                    <a:pt x="2924" y="10538"/>
                                  </a:lnTo>
                                  <a:lnTo>
                                    <a:pt x="2912" y="10539"/>
                                  </a:lnTo>
                                  <a:lnTo>
                                    <a:pt x="2901" y="10540"/>
                                  </a:lnTo>
                                  <a:lnTo>
                                    <a:pt x="2897" y="10540"/>
                                  </a:lnTo>
                                  <a:lnTo>
                                    <a:pt x="2883" y="10541"/>
                                  </a:lnTo>
                                  <a:lnTo>
                                    <a:pt x="2854" y="10544"/>
                                  </a:lnTo>
                                  <a:lnTo>
                                    <a:pt x="2789" y="10552"/>
                                  </a:lnTo>
                                  <a:lnTo>
                                    <a:pt x="2756" y="10555"/>
                                  </a:lnTo>
                                  <a:lnTo>
                                    <a:pt x="2745" y="10555"/>
                                  </a:lnTo>
                                  <a:lnTo>
                                    <a:pt x="2738" y="10558"/>
                                  </a:lnTo>
                                  <a:lnTo>
                                    <a:pt x="2728" y="10558"/>
                                  </a:lnTo>
                                  <a:lnTo>
                                    <a:pt x="2738" y="10545"/>
                                  </a:lnTo>
                                  <a:lnTo>
                                    <a:pt x="2756" y="10516"/>
                                  </a:lnTo>
                                  <a:lnTo>
                                    <a:pt x="2766" y="10503"/>
                                  </a:lnTo>
                                  <a:lnTo>
                                    <a:pt x="2784" y="10475"/>
                                  </a:lnTo>
                                  <a:lnTo>
                                    <a:pt x="2802" y="10449"/>
                                  </a:lnTo>
                                  <a:lnTo>
                                    <a:pt x="2819" y="10424"/>
                                  </a:lnTo>
                                  <a:lnTo>
                                    <a:pt x="2835" y="10402"/>
                                  </a:lnTo>
                                  <a:lnTo>
                                    <a:pt x="2849" y="10380"/>
                                  </a:lnTo>
                                  <a:lnTo>
                                    <a:pt x="2862" y="10361"/>
                                  </a:lnTo>
                                  <a:lnTo>
                                    <a:pt x="2873" y="10344"/>
                                  </a:lnTo>
                                  <a:lnTo>
                                    <a:pt x="2883" y="10330"/>
                                  </a:lnTo>
                                  <a:lnTo>
                                    <a:pt x="2894" y="10313"/>
                                  </a:lnTo>
                                  <a:lnTo>
                                    <a:pt x="2908" y="10292"/>
                                  </a:lnTo>
                                  <a:lnTo>
                                    <a:pt x="2908" y="10278"/>
                                  </a:lnTo>
                                  <a:lnTo>
                                    <a:pt x="2897" y="10268"/>
                                  </a:lnTo>
                                  <a:lnTo>
                                    <a:pt x="2888" y="10262"/>
                                  </a:lnTo>
                                  <a:lnTo>
                                    <a:pt x="2880" y="10260"/>
                                  </a:lnTo>
                                  <a:lnTo>
                                    <a:pt x="2877" y="10260"/>
                                  </a:lnTo>
                                  <a:lnTo>
                                    <a:pt x="2868" y="10262"/>
                                  </a:lnTo>
                                  <a:lnTo>
                                    <a:pt x="2859" y="10268"/>
                                  </a:lnTo>
                                  <a:lnTo>
                                    <a:pt x="2852" y="10278"/>
                                  </a:lnTo>
                                  <a:lnTo>
                                    <a:pt x="2838" y="10292"/>
                                  </a:lnTo>
                                  <a:lnTo>
                                    <a:pt x="2827" y="10304"/>
                                  </a:lnTo>
                                  <a:lnTo>
                                    <a:pt x="2797" y="10336"/>
                                  </a:lnTo>
                                  <a:lnTo>
                                    <a:pt x="2780" y="10354"/>
                                  </a:lnTo>
                                  <a:lnTo>
                                    <a:pt x="2761" y="10375"/>
                                  </a:lnTo>
                                  <a:lnTo>
                                    <a:pt x="2741" y="10398"/>
                                  </a:lnTo>
                                  <a:lnTo>
                                    <a:pt x="2719" y="10421"/>
                                  </a:lnTo>
                                  <a:lnTo>
                                    <a:pt x="2697" y="10444"/>
                                  </a:lnTo>
                                  <a:lnTo>
                                    <a:pt x="2686" y="10457"/>
                                  </a:lnTo>
                                  <a:lnTo>
                                    <a:pt x="2663" y="10483"/>
                                  </a:lnTo>
                                  <a:lnTo>
                                    <a:pt x="2652" y="10496"/>
                                  </a:lnTo>
                                  <a:lnTo>
                                    <a:pt x="2648" y="10499"/>
                                  </a:lnTo>
                                  <a:lnTo>
                                    <a:pt x="2645" y="10489"/>
                                  </a:lnTo>
                                  <a:lnTo>
                                    <a:pt x="2645" y="10479"/>
                                  </a:lnTo>
                                  <a:lnTo>
                                    <a:pt x="2641" y="10472"/>
                                  </a:lnTo>
                                  <a:lnTo>
                                    <a:pt x="2631" y="10412"/>
                                  </a:lnTo>
                                  <a:lnTo>
                                    <a:pt x="2621" y="10358"/>
                                  </a:lnTo>
                                  <a:lnTo>
                                    <a:pt x="2618" y="10333"/>
                                  </a:lnTo>
                                  <a:lnTo>
                                    <a:pt x="2615" y="10311"/>
                                  </a:lnTo>
                                  <a:lnTo>
                                    <a:pt x="2613" y="10291"/>
                                  </a:lnTo>
                                  <a:lnTo>
                                    <a:pt x="2610" y="10275"/>
                                  </a:lnTo>
                                  <a:lnTo>
                                    <a:pt x="2607" y="10254"/>
                                  </a:lnTo>
                                  <a:lnTo>
                                    <a:pt x="2607" y="10236"/>
                                  </a:lnTo>
                                  <a:lnTo>
                                    <a:pt x="2601" y="10222"/>
                                  </a:lnTo>
                                  <a:lnTo>
                                    <a:pt x="2591" y="10212"/>
                                  </a:lnTo>
                                  <a:lnTo>
                                    <a:pt x="2577" y="10207"/>
                                  </a:lnTo>
                                  <a:lnTo>
                                    <a:pt x="2562" y="10209"/>
                                  </a:lnTo>
                                  <a:lnTo>
                                    <a:pt x="2548" y="10214"/>
                                  </a:lnTo>
                                  <a:lnTo>
                                    <a:pt x="2537" y="10225"/>
                                  </a:lnTo>
                                  <a:lnTo>
                                    <a:pt x="2533" y="10238"/>
                                  </a:lnTo>
                                  <a:lnTo>
                                    <a:pt x="2534" y="10254"/>
                                  </a:lnTo>
                                  <a:lnTo>
                                    <a:pt x="2537" y="10264"/>
                                  </a:lnTo>
                                  <a:lnTo>
                                    <a:pt x="2541" y="10285"/>
                                  </a:lnTo>
                                  <a:lnTo>
                                    <a:pt x="2544" y="10302"/>
                                  </a:lnTo>
                                  <a:lnTo>
                                    <a:pt x="2558" y="10368"/>
                                  </a:lnTo>
                                  <a:lnTo>
                                    <a:pt x="2562" y="10386"/>
                                  </a:lnTo>
                                  <a:lnTo>
                                    <a:pt x="2569" y="10422"/>
                                  </a:lnTo>
                                  <a:lnTo>
                                    <a:pt x="2579" y="10482"/>
                                  </a:lnTo>
                                  <a:lnTo>
                                    <a:pt x="2582" y="10500"/>
                                  </a:lnTo>
                                  <a:lnTo>
                                    <a:pt x="2585" y="10517"/>
                                  </a:lnTo>
                                  <a:lnTo>
                                    <a:pt x="2588" y="10534"/>
                                  </a:lnTo>
                                  <a:lnTo>
                                    <a:pt x="2593" y="10551"/>
                                  </a:lnTo>
                                  <a:lnTo>
                                    <a:pt x="2582" y="10544"/>
                                  </a:lnTo>
                                  <a:lnTo>
                                    <a:pt x="2562" y="10531"/>
                                  </a:lnTo>
                                  <a:lnTo>
                                    <a:pt x="2551" y="10524"/>
                                  </a:lnTo>
                                  <a:lnTo>
                                    <a:pt x="2529" y="10508"/>
                                  </a:lnTo>
                                  <a:lnTo>
                                    <a:pt x="2507" y="10493"/>
                                  </a:lnTo>
                                  <a:lnTo>
                                    <a:pt x="2469" y="10465"/>
                                  </a:lnTo>
                                  <a:lnTo>
                                    <a:pt x="2451" y="10452"/>
                                  </a:lnTo>
                                  <a:lnTo>
                                    <a:pt x="2435" y="10440"/>
                                  </a:lnTo>
                                  <a:lnTo>
                                    <a:pt x="2423" y="10429"/>
                                  </a:lnTo>
                                  <a:lnTo>
                                    <a:pt x="2413" y="10420"/>
                                  </a:lnTo>
                                  <a:lnTo>
                                    <a:pt x="2399" y="10409"/>
                                  </a:lnTo>
                                  <a:lnTo>
                                    <a:pt x="2392" y="10402"/>
                                  </a:lnTo>
                                  <a:lnTo>
                                    <a:pt x="2379" y="10395"/>
                                  </a:lnTo>
                                  <a:lnTo>
                                    <a:pt x="2365" y="10394"/>
                                  </a:lnTo>
                                  <a:lnTo>
                                    <a:pt x="2352" y="10399"/>
                                  </a:lnTo>
                                  <a:lnTo>
                                    <a:pt x="2340" y="10409"/>
                                  </a:lnTo>
                                  <a:lnTo>
                                    <a:pt x="2333" y="10423"/>
                                  </a:lnTo>
                                  <a:lnTo>
                                    <a:pt x="2332" y="10437"/>
                                  </a:lnTo>
                                  <a:lnTo>
                                    <a:pt x="2337" y="10450"/>
                                  </a:lnTo>
                                  <a:lnTo>
                                    <a:pt x="2347" y="10461"/>
                                  </a:lnTo>
                                  <a:lnTo>
                                    <a:pt x="2354" y="10468"/>
                                  </a:lnTo>
                                  <a:lnTo>
                                    <a:pt x="2368" y="10479"/>
                                  </a:lnTo>
                                  <a:lnTo>
                                    <a:pt x="2380" y="10488"/>
                                  </a:lnTo>
                                  <a:lnTo>
                                    <a:pt x="2392" y="10498"/>
                                  </a:lnTo>
                                  <a:lnTo>
                                    <a:pt x="2409" y="10512"/>
                                  </a:lnTo>
                                  <a:lnTo>
                                    <a:pt x="2427" y="10527"/>
                                  </a:lnTo>
                                  <a:lnTo>
                                    <a:pt x="2437" y="10535"/>
                                  </a:lnTo>
                                  <a:lnTo>
                                    <a:pt x="2455" y="10550"/>
                                  </a:lnTo>
                                  <a:lnTo>
                                    <a:pt x="2465" y="10558"/>
                                  </a:lnTo>
                                  <a:lnTo>
                                    <a:pt x="2506" y="10589"/>
                                  </a:lnTo>
                                  <a:lnTo>
                                    <a:pt x="2461" y="10594"/>
                                  </a:lnTo>
                                  <a:lnTo>
                                    <a:pt x="2427" y="10599"/>
                                  </a:lnTo>
                                  <a:lnTo>
                                    <a:pt x="2385" y="10604"/>
                                  </a:lnTo>
                                  <a:lnTo>
                                    <a:pt x="2340" y="10610"/>
                                  </a:lnTo>
                                  <a:lnTo>
                                    <a:pt x="2313" y="10613"/>
                                  </a:lnTo>
                                  <a:lnTo>
                                    <a:pt x="2289" y="10617"/>
                                  </a:lnTo>
                                  <a:lnTo>
                                    <a:pt x="2250" y="10624"/>
                                  </a:lnTo>
                                  <a:lnTo>
                                    <a:pt x="2230" y="10627"/>
                                  </a:lnTo>
                                  <a:lnTo>
                                    <a:pt x="2216" y="10631"/>
                                  </a:lnTo>
                                  <a:lnTo>
                                    <a:pt x="2202" y="10636"/>
                                  </a:lnTo>
                                  <a:lnTo>
                                    <a:pt x="2191" y="10645"/>
                                  </a:lnTo>
                                  <a:lnTo>
                                    <a:pt x="2185" y="10658"/>
                                  </a:lnTo>
                                  <a:lnTo>
                                    <a:pt x="2185" y="10672"/>
                                  </a:lnTo>
                                  <a:lnTo>
                                    <a:pt x="2188" y="10689"/>
                                  </a:lnTo>
                                  <a:lnTo>
                                    <a:pt x="2198" y="10702"/>
                                  </a:lnTo>
                                  <a:lnTo>
                                    <a:pt x="2212" y="10711"/>
                                  </a:lnTo>
                                  <a:lnTo>
                                    <a:pt x="2230" y="10714"/>
                                  </a:lnTo>
                                  <a:lnTo>
                                    <a:pt x="2243" y="10714"/>
                                  </a:lnTo>
                                  <a:lnTo>
                                    <a:pt x="2264" y="10710"/>
                                  </a:lnTo>
                                  <a:lnTo>
                                    <a:pt x="2282" y="10708"/>
                                  </a:lnTo>
                                  <a:lnTo>
                                    <a:pt x="2303" y="10706"/>
                                  </a:lnTo>
                                  <a:lnTo>
                                    <a:pt x="2327" y="10704"/>
                                  </a:lnTo>
                                  <a:lnTo>
                                    <a:pt x="2392" y="10694"/>
                                  </a:lnTo>
                                  <a:lnTo>
                                    <a:pt x="2432" y="10688"/>
                                  </a:lnTo>
                                  <a:lnTo>
                                    <a:pt x="2475" y="10681"/>
                                  </a:lnTo>
                                  <a:lnTo>
                                    <a:pt x="2506" y="10677"/>
                                  </a:lnTo>
                                  <a:lnTo>
                                    <a:pt x="2520" y="10676"/>
                                  </a:lnTo>
                                  <a:lnTo>
                                    <a:pt x="2503" y="10699"/>
                                  </a:lnTo>
                                  <a:lnTo>
                                    <a:pt x="2470" y="10744"/>
                                  </a:lnTo>
                                  <a:lnTo>
                                    <a:pt x="2454" y="10766"/>
                                  </a:lnTo>
                                  <a:lnTo>
                                    <a:pt x="2435" y="10792"/>
                                  </a:lnTo>
                                  <a:lnTo>
                                    <a:pt x="2392" y="10853"/>
                                  </a:lnTo>
                                  <a:lnTo>
                                    <a:pt x="2385" y="10863"/>
                                  </a:lnTo>
                                  <a:lnTo>
                                    <a:pt x="2380" y="10876"/>
                                  </a:lnTo>
                                  <a:lnTo>
                                    <a:pt x="2380" y="10890"/>
                                  </a:lnTo>
                                  <a:lnTo>
                                    <a:pt x="2384" y="10903"/>
                                  </a:lnTo>
                                  <a:lnTo>
                                    <a:pt x="2392" y="10914"/>
                                  </a:lnTo>
                                  <a:lnTo>
                                    <a:pt x="2406" y="10922"/>
                                  </a:lnTo>
                                  <a:lnTo>
                                    <a:pt x="2421" y="10924"/>
                                  </a:lnTo>
                                  <a:lnTo>
                                    <a:pt x="2435" y="10921"/>
                                  </a:lnTo>
                                  <a:lnTo>
                                    <a:pt x="2448" y="10911"/>
                                  </a:lnTo>
                                  <a:lnTo>
                                    <a:pt x="2453" y="10905"/>
                                  </a:lnTo>
                                  <a:lnTo>
                                    <a:pt x="2469" y="10887"/>
                                  </a:lnTo>
                                  <a:lnTo>
                                    <a:pt x="2493" y="10858"/>
                                  </a:lnTo>
                                  <a:lnTo>
                                    <a:pt x="2520" y="10825"/>
                                  </a:lnTo>
                                  <a:lnTo>
                                    <a:pt x="2524" y="10821"/>
                                  </a:lnTo>
                                  <a:lnTo>
                                    <a:pt x="2542" y="10800"/>
                                  </a:lnTo>
                                  <a:lnTo>
                                    <a:pt x="2562" y="10776"/>
                                  </a:lnTo>
                                  <a:lnTo>
                                    <a:pt x="2581" y="10753"/>
                                  </a:lnTo>
                                  <a:lnTo>
                                    <a:pt x="2593" y="10739"/>
                                  </a:lnTo>
                                  <a:lnTo>
                                    <a:pt x="2603" y="10728"/>
                                  </a:lnTo>
                                  <a:lnTo>
                                    <a:pt x="2610" y="10721"/>
                                  </a:lnTo>
                                  <a:lnTo>
                                    <a:pt x="2614" y="10714"/>
                                  </a:lnTo>
                                  <a:lnTo>
                                    <a:pt x="2621" y="10707"/>
                                  </a:lnTo>
                                  <a:lnTo>
                                    <a:pt x="2628" y="10750"/>
                                  </a:lnTo>
                                  <a:lnTo>
                                    <a:pt x="2637" y="10792"/>
                                  </a:lnTo>
                                  <a:lnTo>
                                    <a:pt x="2645" y="10830"/>
                                  </a:lnTo>
                                  <a:lnTo>
                                    <a:pt x="2655" y="10866"/>
                                  </a:lnTo>
                                  <a:lnTo>
                                    <a:pt x="2661" y="10891"/>
                                  </a:lnTo>
                                  <a:lnTo>
                                    <a:pt x="2667" y="10912"/>
                                  </a:lnTo>
                                  <a:lnTo>
                                    <a:pt x="2674" y="10931"/>
                                  </a:lnTo>
                                  <a:lnTo>
                                    <a:pt x="2680" y="10947"/>
                                  </a:lnTo>
                                  <a:lnTo>
                                    <a:pt x="2697" y="10947"/>
                                  </a:lnTo>
                                  <a:lnTo>
                                    <a:pt x="2741" y="10947"/>
                                  </a:lnTo>
                                  <a:lnTo>
                                    <a:pt x="2738" y="10928"/>
                                  </a:lnTo>
                                  <a:lnTo>
                                    <a:pt x="2733" y="10892"/>
                                  </a:lnTo>
                                  <a:lnTo>
                                    <a:pt x="2729" y="10871"/>
                                  </a:lnTo>
                                  <a:lnTo>
                                    <a:pt x="2719" y="10819"/>
                                  </a:lnTo>
                                  <a:lnTo>
                                    <a:pt x="2697" y="10717"/>
                                  </a:lnTo>
                                  <a:lnTo>
                                    <a:pt x="2700" y="10721"/>
                                  </a:lnTo>
                                  <a:lnTo>
                                    <a:pt x="2707" y="10724"/>
                                  </a:lnTo>
                                  <a:lnTo>
                                    <a:pt x="2710" y="10728"/>
                                  </a:lnTo>
                                  <a:lnTo>
                                    <a:pt x="2728" y="10736"/>
                                  </a:lnTo>
                                  <a:lnTo>
                                    <a:pt x="2731" y="10738"/>
                                  </a:lnTo>
                                  <a:lnTo>
                                    <a:pt x="2760" y="10753"/>
                                  </a:lnTo>
                                  <a:lnTo>
                                    <a:pt x="2784" y="10765"/>
                                  </a:lnTo>
                                  <a:lnTo>
                                    <a:pt x="2807" y="10776"/>
                                  </a:lnTo>
                                  <a:lnTo>
                                    <a:pt x="2818" y="10781"/>
                                  </a:lnTo>
                                  <a:lnTo>
                                    <a:pt x="2828" y="10786"/>
                                  </a:lnTo>
                                  <a:lnTo>
                                    <a:pt x="2837" y="10790"/>
                                  </a:lnTo>
                                  <a:lnTo>
                                    <a:pt x="2845" y="10793"/>
                                  </a:lnTo>
                                  <a:lnTo>
                                    <a:pt x="2859" y="10797"/>
                                  </a:lnTo>
                                  <a:lnTo>
                                    <a:pt x="2870" y="10800"/>
                                  </a:lnTo>
                                  <a:lnTo>
                                    <a:pt x="2877" y="10804"/>
                                  </a:lnTo>
                                  <a:lnTo>
                                    <a:pt x="2894" y="10807"/>
                                  </a:lnTo>
                                  <a:lnTo>
                                    <a:pt x="2911" y="10807"/>
                                  </a:lnTo>
                                  <a:lnTo>
                                    <a:pt x="2925" y="10800"/>
                                  </a:lnTo>
                                  <a:lnTo>
                                    <a:pt x="2933" y="10791"/>
                                  </a:lnTo>
                                  <a:lnTo>
                                    <a:pt x="2936" y="10779"/>
                                  </a:lnTo>
                                  <a:lnTo>
                                    <a:pt x="2934" y="10767"/>
                                  </a:lnTo>
                                  <a:lnTo>
                                    <a:pt x="2928" y="10755"/>
                                  </a:lnTo>
                                  <a:lnTo>
                                    <a:pt x="2901" y="10728"/>
                                  </a:lnTo>
                                  <a:lnTo>
                                    <a:pt x="2890" y="10724"/>
                                  </a:lnTo>
                                  <a:lnTo>
                                    <a:pt x="2880" y="10717"/>
                                  </a:lnTo>
                                  <a:lnTo>
                                    <a:pt x="2872" y="10713"/>
                                  </a:lnTo>
                                  <a:lnTo>
                                    <a:pt x="2862" y="10709"/>
                                  </a:lnTo>
                                  <a:lnTo>
                                    <a:pt x="2852" y="10705"/>
                                  </a:lnTo>
                                  <a:lnTo>
                                    <a:pt x="2842" y="10700"/>
                                  </a:lnTo>
                                  <a:lnTo>
                                    <a:pt x="2832" y="10695"/>
                                  </a:lnTo>
                                  <a:lnTo>
                                    <a:pt x="2821" y="10690"/>
                                  </a:lnTo>
                                  <a:lnTo>
                                    <a:pt x="2809" y="10684"/>
                                  </a:lnTo>
                                  <a:lnTo>
                                    <a:pt x="2797" y="10679"/>
                                  </a:lnTo>
                                  <a:lnTo>
                                    <a:pt x="2786" y="10673"/>
                                  </a:lnTo>
                                  <a:lnTo>
                                    <a:pt x="2774" y="10667"/>
                                  </a:lnTo>
                                  <a:lnTo>
                                    <a:pt x="2761" y="10661"/>
                                  </a:lnTo>
                                  <a:lnTo>
                                    <a:pt x="2749" y="10655"/>
                                  </a:lnTo>
                                  <a:lnTo>
                                    <a:pt x="2745" y="10652"/>
                                  </a:lnTo>
                                  <a:lnTo>
                                    <a:pt x="2738" y="10648"/>
                                  </a:lnTo>
                                  <a:lnTo>
                                    <a:pt x="2731" y="10648"/>
                                  </a:lnTo>
                                  <a:lnTo>
                                    <a:pt x="2741" y="10645"/>
                                  </a:lnTo>
                                  <a:lnTo>
                                    <a:pt x="2752" y="10645"/>
                                  </a:lnTo>
                                  <a:lnTo>
                                    <a:pt x="2762" y="10641"/>
                                  </a:lnTo>
                                  <a:lnTo>
                                    <a:pt x="2796" y="10635"/>
                                  </a:lnTo>
                                  <a:lnTo>
                                    <a:pt x="2827" y="10630"/>
                                  </a:lnTo>
                                  <a:lnTo>
                                    <a:pt x="2861" y="10624"/>
                                  </a:lnTo>
                                  <a:lnTo>
                                    <a:pt x="2890" y="10620"/>
                                  </a:lnTo>
                                  <a:lnTo>
                                    <a:pt x="2942" y="10610"/>
                                  </a:lnTo>
                                  <a:lnTo>
                                    <a:pt x="2970" y="10603"/>
                                  </a:lnTo>
                                  <a:lnTo>
                                    <a:pt x="3001" y="10593"/>
                                  </a:lnTo>
                                  <a:lnTo>
                                    <a:pt x="3022" y="10582"/>
                                  </a:lnTo>
                                  <a:lnTo>
                                    <a:pt x="3029" y="10569"/>
                                  </a:lnTo>
                                  <a:lnTo>
                                    <a:pt x="3032" y="10555"/>
                                  </a:lnTo>
                                  <a:moveTo>
                                    <a:pt x="3326" y="6304"/>
                                  </a:moveTo>
                                  <a:lnTo>
                                    <a:pt x="3285" y="6331"/>
                                  </a:lnTo>
                                  <a:lnTo>
                                    <a:pt x="3248" y="6356"/>
                                  </a:lnTo>
                                  <a:lnTo>
                                    <a:pt x="3214" y="6379"/>
                                  </a:lnTo>
                                  <a:lnTo>
                                    <a:pt x="3184" y="6400"/>
                                  </a:lnTo>
                                  <a:lnTo>
                                    <a:pt x="3164" y="6415"/>
                                  </a:lnTo>
                                  <a:lnTo>
                                    <a:pt x="3146" y="6429"/>
                                  </a:lnTo>
                                  <a:lnTo>
                                    <a:pt x="3131" y="6441"/>
                                  </a:lnTo>
                                  <a:lnTo>
                                    <a:pt x="3119" y="6452"/>
                                  </a:lnTo>
                                  <a:lnTo>
                                    <a:pt x="3105" y="6466"/>
                                  </a:lnTo>
                                  <a:lnTo>
                                    <a:pt x="3095" y="6473"/>
                                  </a:lnTo>
                                  <a:lnTo>
                                    <a:pt x="3084" y="6483"/>
                                  </a:lnTo>
                                  <a:lnTo>
                                    <a:pt x="3084" y="6497"/>
                                  </a:lnTo>
                                  <a:lnTo>
                                    <a:pt x="3088" y="6508"/>
                                  </a:lnTo>
                                  <a:lnTo>
                                    <a:pt x="3095" y="6516"/>
                                  </a:lnTo>
                                  <a:lnTo>
                                    <a:pt x="3104" y="6522"/>
                                  </a:lnTo>
                                  <a:lnTo>
                                    <a:pt x="3116" y="6524"/>
                                  </a:lnTo>
                                  <a:lnTo>
                                    <a:pt x="3129" y="6521"/>
                                  </a:lnTo>
                                  <a:lnTo>
                                    <a:pt x="3139" y="6518"/>
                                  </a:lnTo>
                                  <a:lnTo>
                                    <a:pt x="3171" y="6499"/>
                                  </a:lnTo>
                                  <a:lnTo>
                                    <a:pt x="3187" y="6489"/>
                                  </a:lnTo>
                                  <a:lnTo>
                                    <a:pt x="3206" y="6477"/>
                                  </a:lnTo>
                                  <a:lnTo>
                                    <a:pt x="3226" y="6463"/>
                                  </a:lnTo>
                                  <a:lnTo>
                                    <a:pt x="3251" y="6446"/>
                                  </a:lnTo>
                                  <a:lnTo>
                                    <a:pt x="3306" y="6407"/>
                                  </a:lnTo>
                                  <a:lnTo>
                                    <a:pt x="3326" y="6394"/>
                                  </a:lnTo>
                                  <a:lnTo>
                                    <a:pt x="3326" y="6304"/>
                                  </a:lnTo>
                                  <a:moveTo>
                                    <a:pt x="3834" y="6393"/>
                                  </a:moveTo>
                                  <a:lnTo>
                                    <a:pt x="3832" y="6383"/>
                                  </a:lnTo>
                                  <a:lnTo>
                                    <a:pt x="3825" y="6374"/>
                                  </a:lnTo>
                                  <a:lnTo>
                                    <a:pt x="3814" y="6369"/>
                                  </a:lnTo>
                                  <a:lnTo>
                                    <a:pt x="3783" y="6359"/>
                                  </a:lnTo>
                                  <a:lnTo>
                                    <a:pt x="3767" y="6353"/>
                                  </a:lnTo>
                                  <a:lnTo>
                                    <a:pt x="3747" y="6346"/>
                                  </a:lnTo>
                                  <a:lnTo>
                                    <a:pt x="3726" y="6337"/>
                                  </a:lnTo>
                                  <a:lnTo>
                                    <a:pt x="3703" y="6328"/>
                                  </a:lnTo>
                                  <a:lnTo>
                                    <a:pt x="3677" y="6317"/>
                                  </a:lnTo>
                                  <a:lnTo>
                                    <a:pt x="3649" y="6307"/>
                                  </a:lnTo>
                                  <a:lnTo>
                                    <a:pt x="3621" y="6297"/>
                                  </a:lnTo>
                                  <a:lnTo>
                                    <a:pt x="3574" y="6281"/>
                                  </a:lnTo>
                                  <a:lnTo>
                                    <a:pt x="3558" y="6276"/>
                                  </a:lnTo>
                                  <a:lnTo>
                                    <a:pt x="3541" y="6269"/>
                                  </a:lnTo>
                                  <a:lnTo>
                                    <a:pt x="3524" y="6262"/>
                                  </a:lnTo>
                                  <a:lnTo>
                                    <a:pt x="3520" y="6262"/>
                                  </a:lnTo>
                                  <a:lnTo>
                                    <a:pt x="3527" y="6255"/>
                                  </a:lnTo>
                                  <a:lnTo>
                                    <a:pt x="3537" y="6252"/>
                                  </a:lnTo>
                                  <a:lnTo>
                                    <a:pt x="3544" y="6245"/>
                                  </a:lnTo>
                                  <a:lnTo>
                                    <a:pt x="3570" y="6227"/>
                                  </a:lnTo>
                                  <a:lnTo>
                                    <a:pt x="3596" y="6211"/>
                                  </a:lnTo>
                                  <a:lnTo>
                                    <a:pt x="3620" y="6196"/>
                                  </a:lnTo>
                                  <a:lnTo>
                                    <a:pt x="3645" y="6182"/>
                                  </a:lnTo>
                                  <a:lnTo>
                                    <a:pt x="3667" y="6170"/>
                                  </a:lnTo>
                                  <a:lnTo>
                                    <a:pt x="3683" y="6161"/>
                                  </a:lnTo>
                                  <a:lnTo>
                                    <a:pt x="3703" y="6149"/>
                                  </a:lnTo>
                                  <a:lnTo>
                                    <a:pt x="3717" y="6141"/>
                                  </a:lnTo>
                                  <a:lnTo>
                                    <a:pt x="3735" y="6131"/>
                                  </a:lnTo>
                                  <a:lnTo>
                                    <a:pt x="3745" y="6127"/>
                                  </a:lnTo>
                                  <a:lnTo>
                                    <a:pt x="3748" y="6127"/>
                                  </a:lnTo>
                                  <a:lnTo>
                                    <a:pt x="3748" y="6124"/>
                                  </a:lnTo>
                                  <a:lnTo>
                                    <a:pt x="3752" y="6124"/>
                                  </a:lnTo>
                                  <a:lnTo>
                                    <a:pt x="3762" y="6112"/>
                                  </a:lnTo>
                                  <a:lnTo>
                                    <a:pt x="3767" y="6099"/>
                                  </a:lnTo>
                                  <a:lnTo>
                                    <a:pt x="3767" y="6085"/>
                                  </a:lnTo>
                                  <a:lnTo>
                                    <a:pt x="3762" y="6072"/>
                                  </a:lnTo>
                                  <a:lnTo>
                                    <a:pt x="3751" y="6061"/>
                                  </a:lnTo>
                                  <a:lnTo>
                                    <a:pt x="3738" y="6056"/>
                                  </a:lnTo>
                                  <a:lnTo>
                                    <a:pt x="3724" y="6056"/>
                                  </a:lnTo>
                                  <a:lnTo>
                                    <a:pt x="3710" y="6061"/>
                                  </a:lnTo>
                                  <a:lnTo>
                                    <a:pt x="3700" y="6068"/>
                                  </a:lnTo>
                                  <a:lnTo>
                                    <a:pt x="3683" y="6079"/>
                                  </a:lnTo>
                                  <a:lnTo>
                                    <a:pt x="3668" y="6088"/>
                                  </a:lnTo>
                                  <a:lnTo>
                                    <a:pt x="3634" y="6111"/>
                                  </a:lnTo>
                                  <a:lnTo>
                                    <a:pt x="3591" y="6138"/>
                                  </a:lnTo>
                                  <a:lnTo>
                                    <a:pt x="3567" y="6153"/>
                                  </a:lnTo>
                                  <a:lnTo>
                                    <a:pt x="3541" y="6170"/>
                                  </a:lnTo>
                                  <a:lnTo>
                                    <a:pt x="3513" y="6186"/>
                                  </a:lnTo>
                                  <a:lnTo>
                                    <a:pt x="3498" y="6196"/>
                                  </a:lnTo>
                                  <a:lnTo>
                                    <a:pt x="3467" y="6214"/>
                                  </a:lnTo>
                                  <a:lnTo>
                                    <a:pt x="3451" y="6224"/>
                                  </a:lnTo>
                                  <a:lnTo>
                                    <a:pt x="3453" y="6212"/>
                                  </a:lnTo>
                                  <a:lnTo>
                                    <a:pt x="3459" y="6188"/>
                                  </a:lnTo>
                                  <a:lnTo>
                                    <a:pt x="3467" y="6148"/>
                                  </a:lnTo>
                                  <a:lnTo>
                                    <a:pt x="3473" y="6121"/>
                                  </a:lnTo>
                                  <a:lnTo>
                                    <a:pt x="3485" y="6075"/>
                                  </a:lnTo>
                                  <a:lnTo>
                                    <a:pt x="3491" y="6055"/>
                                  </a:lnTo>
                                  <a:lnTo>
                                    <a:pt x="3503" y="6020"/>
                                  </a:lnTo>
                                  <a:lnTo>
                                    <a:pt x="3506" y="6006"/>
                                  </a:lnTo>
                                  <a:lnTo>
                                    <a:pt x="3513" y="5989"/>
                                  </a:lnTo>
                                  <a:lnTo>
                                    <a:pt x="3517" y="5978"/>
                                  </a:lnTo>
                                  <a:lnTo>
                                    <a:pt x="3519" y="5963"/>
                                  </a:lnTo>
                                  <a:lnTo>
                                    <a:pt x="3515" y="5949"/>
                                  </a:lnTo>
                                  <a:lnTo>
                                    <a:pt x="3506" y="5939"/>
                                  </a:lnTo>
                                  <a:lnTo>
                                    <a:pt x="3492" y="5933"/>
                                  </a:lnTo>
                                  <a:lnTo>
                                    <a:pt x="3477" y="5931"/>
                                  </a:lnTo>
                                  <a:lnTo>
                                    <a:pt x="3463" y="5935"/>
                                  </a:lnTo>
                                  <a:lnTo>
                                    <a:pt x="3453" y="5944"/>
                                  </a:lnTo>
                                  <a:lnTo>
                                    <a:pt x="3447" y="5958"/>
                                  </a:lnTo>
                                  <a:lnTo>
                                    <a:pt x="3444" y="5968"/>
                                  </a:lnTo>
                                  <a:lnTo>
                                    <a:pt x="3440" y="5985"/>
                                  </a:lnTo>
                                  <a:lnTo>
                                    <a:pt x="3435" y="6000"/>
                                  </a:lnTo>
                                  <a:lnTo>
                                    <a:pt x="3430" y="6016"/>
                                  </a:lnTo>
                                  <a:lnTo>
                                    <a:pt x="3425" y="6036"/>
                                  </a:lnTo>
                                  <a:lnTo>
                                    <a:pt x="3420" y="6058"/>
                                  </a:lnTo>
                                  <a:lnTo>
                                    <a:pt x="3417" y="6069"/>
                                  </a:lnTo>
                                  <a:lnTo>
                                    <a:pt x="3413" y="6081"/>
                                  </a:lnTo>
                                  <a:lnTo>
                                    <a:pt x="3409" y="6093"/>
                                  </a:lnTo>
                                  <a:lnTo>
                                    <a:pt x="3400" y="6129"/>
                                  </a:lnTo>
                                  <a:lnTo>
                                    <a:pt x="3397" y="6142"/>
                                  </a:lnTo>
                                  <a:lnTo>
                                    <a:pt x="3392" y="6155"/>
                                  </a:lnTo>
                                  <a:lnTo>
                                    <a:pt x="3337" y="6057"/>
                                  </a:lnTo>
                                  <a:lnTo>
                                    <a:pt x="3309" y="6009"/>
                                  </a:lnTo>
                                  <a:lnTo>
                                    <a:pt x="3296" y="5985"/>
                                  </a:lnTo>
                                  <a:lnTo>
                                    <a:pt x="3284" y="5965"/>
                                  </a:lnTo>
                                  <a:lnTo>
                                    <a:pt x="3272" y="5946"/>
                                  </a:lnTo>
                                  <a:lnTo>
                                    <a:pt x="3261" y="5930"/>
                                  </a:lnTo>
                                  <a:lnTo>
                                    <a:pt x="3247" y="5913"/>
                                  </a:lnTo>
                                  <a:lnTo>
                                    <a:pt x="3240" y="5902"/>
                                  </a:lnTo>
                                  <a:lnTo>
                                    <a:pt x="3230" y="5892"/>
                                  </a:lnTo>
                                  <a:lnTo>
                                    <a:pt x="3216" y="5886"/>
                                  </a:lnTo>
                                  <a:lnTo>
                                    <a:pt x="3205" y="5885"/>
                                  </a:lnTo>
                                  <a:lnTo>
                                    <a:pt x="3200" y="5886"/>
                                  </a:lnTo>
                                  <a:lnTo>
                                    <a:pt x="3188" y="5888"/>
                                  </a:lnTo>
                                  <a:lnTo>
                                    <a:pt x="3174" y="5899"/>
                                  </a:lnTo>
                                  <a:lnTo>
                                    <a:pt x="3166" y="5912"/>
                                  </a:lnTo>
                                  <a:lnTo>
                                    <a:pt x="3163" y="5928"/>
                                  </a:lnTo>
                                  <a:lnTo>
                                    <a:pt x="3167" y="5944"/>
                                  </a:lnTo>
                                  <a:lnTo>
                                    <a:pt x="3174" y="5954"/>
                                  </a:lnTo>
                                  <a:lnTo>
                                    <a:pt x="3181" y="5975"/>
                                  </a:lnTo>
                                  <a:lnTo>
                                    <a:pt x="3189" y="5992"/>
                                  </a:lnTo>
                                  <a:lnTo>
                                    <a:pt x="3200" y="6011"/>
                                  </a:lnTo>
                                  <a:lnTo>
                                    <a:pt x="3212" y="6032"/>
                                  </a:lnTo>
                                  <a:lnTo>
                                    <a:pt x="3226" y="6054"/>
                                  </a:lnTo>
                                  <a:lnTo>
                                    <a:pt x="3289" y="6160"/>
                                  </a:lnTo>
                                  <a:lnTo>
                                    <a:pt x="3312" y="6200"/>
                                  </a:lnTo>
                                  <a:lnTo>
                                    <a:pt x="3285" y="6193"/>
                                  </a:lnTo>
                                  <a:lnTo>
                                    <a:pt x="3256" y="6186"/>
                                  </a:lnTo>
                                  <a:lnTo>
                                    <a:pt x="3230" y="6179"/>
                                  </a:lnTo>
                                  <a:lnTo>
                                    <a:pt x="3206" y="6172"/>
                                  </a:lnTo>
                                  <a:lnTo>
                                    <a:pt x="3158" y="6160"/>
                                  </a:lnTo>
                                  <a:lnTo>
                                    <a:pt x="3120" y="6152"/>
                                  </a:lnTo>
                                  <a:lnTo>
                                    <a:pt x="3088" y="6144"/>
                                  </a:lnTo>
                                  <a:lnTo>
                                    <a:pt x="3073" y="6144"/>
                                  </a:lnTo>
                                  <a:lnTo>
                                    <a:pt x="3060" y="6149"/>
                                  </a:lnTo>
                                  <a:lnTo>
                                    <a:pt x="3050" y="6157"/>
                                  </a:lnTo>
                                  <a:lnTo>
                                    <a:pt x="3043" y="6169"/>
                                  </a:lnTo>
                                  <a:lnTo>
                                    <a:pt x="3041" y="6184"/>
                                  </a:lnTo>
                                  <a:lnTo>
                                    <a:pt x="3044" y="6200"/>
                                  </a:lnTo>
                                  <a:lnTo>
                                    <a:pt x="3053" y="6212"/>
                                  </a:lnTo>
                                  <a:lnTo>
                                    <a:pt x="3067" y="6220"/>
                                  </a:lnTo>
                                  <a:lnTo>
                                    <a:pt x="3075" y="6224"/>
                                  </a:lnTo>
                                  <a:lnTo>
                                    <a:pt x="3098" y="6232"/>
                                  </a:lnTo>
                                  <a:lnTo>
                                    <a:pt x="3134" y="6244"/>
                                  </a:lnTo>
                                  <a:lnTo>
                                    <a:pt x="3205" y="6266"/>
                                  </a:lnTo>
                                  <a:lnTo>
                                    <a:pt x="3266" y="6286"/>
                                  </a:lnTo>
                                  <a:lnTo>
                                    <a:pt x="3299" y="6297"/>
                                  </a:lnTo>
                                  <a:lnTo>
                                    <a:pt x="3309" y="6300"/>
                                  </a:lnTo>
                                  <a:lnTo>
                                    <a:pt x="3312" y="6302"/>
                                  </a:lnTo>
                                  <a:lnTo>
                                    <a:pt x="3316" y="6304"/>
                                  </a:lnTo>
                                  <a:lnTo>
                                    <a:pt x="3326" y="6304"/>
                                  </a:lnTo>
                                  <a:lnTo>
                                    <a:pt x="3326" y="6394"/>
                                  </a:lnTo>
                                  <a:lnTo>
                                    <a:pt x="3337" y="6387"/>
                                  </a:lnTo>
                                  <a:lnTo>
                                    <a:pt x="3337" y="6393"/>
                                  </a:lnTo>
                                  <a:lnTo>
                                    <a:pt x="3333" y="6397"/>
                                  </a:lnTo>
                                  <a:lnTo>
                                    <a:pt x="3333" y="6404"/>
                                  </a:lnTo>
                                  <a:lnTo>
                                    <a:pt x="3326" y="6478"/>
                                  </a:lnTo>
                                  <a:lnTo>
                                    <a:pt x="3323" y="6511"/>
                                  </a:lnTo>
                                  <a:lnTo>
                                    <a:pt x="3323" y="6566"/>
                                  </a:lnTo>
                                  <a:lnTo>
                                    <a:pt x="3326" y="6577"/>
                                  </a:lnTo>
                                  <a:lnTo>
                                    <a:pt x="3326" y="6587"/>
                                  </a:lnTo>
                                  <a:lnTo>
                                    <a:pt x="3330" y="6604"/>
                                  </a:lnTo>
                                  <a:lnTo>
                                    <a:pt x="3333" y="6615"/>
                                  </a:lnTo>
                                  <a:lnTo>
                                    <a:pt x="3337" y="6622"/>
                                  </a:lnTo>
                                  <a:lnTo>
                                    <a:pt x="3340" y="6625"/>
                                  </a:lnTo>
                                  <a:lnTo>
                                    <a:pt x="3347" y="6629"/>
                                  </a:lnTo>
                                  <a:lnTo>
                                    <a:pt x="3358" y="6631"/>
                                  </a:lnTo>
                                  <a:lnTo>
                                    <a:pt x="3370" y="6630"/>
                                  </a:lnTo>
                                  <a:lnTo>
                                    <a:pt x="3381" y="6624"/>
                                  </a:lnTo>
                                  <a:lnTo>
                                    <a:pt x="3389" y="6615"/>
                                  </a:lnTo>
                                  <a:lnTo>
                                    <a:pt x="3392" y="6604"/>
                                  </a:lnTo>
                                  <a:lnTo>
                                    <a:pt x="3399" y="6587"/>
                                  </a:lnTo>
                                  <a:lnTo>
                                    <a:pt x="3402" y="6577"/>
                                  </a:lnTo>
                                  <a:lnTo>
                                    <a:pt x="3402" y="6566"/>
                                  </a:lnTo>
                                  <a:lnTo>
                                    <a:pt x="3406" y="6556"/>
                                  </a:lnTo>
                                  <a:lnTo>
                                    <a:pt x="3406" y="6548"/>
                                  </a:lnTo>
                                  <a:lnTo>
                                    <a:pt x="3408" y="6538"/>
                                  </a:lnTo>
                                  <a:lnTo>
                                    <a:pt x="3409" y="6527"/>
                                  </a:lnTo>
                                  <a:lnTo>
                                    <a:pt x="3410" y="6504"/>
                                  </a:lnTo>
                                  <a:lnTo>
                                    <a:pt x="3412" y="6479"/>
                                  </a:lnTo>
                                  <a:lnTo>
                                    <a:pt x="3413" y="6453"/>
                                  </a:lnTo>
                                  <a:lnTo>
                                    <a:pt x="3415" y="6440"/>
                                  </a:lnTo>
                                  <a:lnTo>
                                    <a:pt x="3417" y="6426"/>
                                  </a:lnTo>
                                  <a:lnTo>
                                    <a:pt x="3420" y="6411"/>
                                  </a:lnTo>
                                  <a:lnTo>
                                    <a:pt x="3420" y="6400"/>
                                  </a:lnTo>
                                  <a:lnTo>
                                    <a:pt x="3423" y="6393"/>
                                  </a:lnTo>
                                  <a:lnTo>
                                    <a:pt x="3430" y="6404"/>
                                  </a:lnTo>
                                  <a:lnTo>
                                    <a:pt x="3434" y="6411"/>
                                  </a:lnTo>
                                  <a:lnTo>
                                    <a:pt x="3440" y="6421"/>
                                  </a:lnTo>
                                  <a:lnTo>
                                    <a:pt x="3451" y="6438"/>
                                  </a:lnTo>
                                  <a:lnTo>
                                    <a:pt x="3459" y="6451"/>
                                  </a:lnTo>
                                  <a:lnTo>
                                    <a:pt x="3494" y="6506"/>
                                  </a:lnTo>
                                  <a:lnTo>
                                    <a:pt x="3496" y="6509"/>
                                  </a:lnTo>
                                  <a:lnTo>
                                    <a:pt x="3517" y="6544"/>
                                  </a:lnTo>
                                  <a:lnTo>
                                    <a:pt x="3525" y="6556"/>
                                  </a:lnTo>
                                  <a:lnTo>
                                    <a:pt x="3532" y="6566"/>
                                  </a:lnTo>
                                  <a:lnTo>
                                    <a:pt x="3537" y="6577"/>
                                  </a:lnTo>
                                  <a:lnTo>
                                    <a:pt x="3548" y="6591"/>
                                  </a:lnTo>
                                  <a:lnTo>
                                    <a:pt x="3555" y="6601"/>
                                  </a:lnTo>
                                  <a:lnTo>
                                    <a:pt x="3562" y="6608"/>
                                  </a:lnTo>
                                  <a:lnTo>
                                    <a:pt x="3575" y="6625"/>
                                  </a:lnTo>
                                  <a:lnTo>
                                    <a:pt x="3586" y="6636"/>
                                  </a:lnTo>
                                  <a:lnTo>
                                    <a:pt x="3600" y="6642"/>
                                  </a:lnTo>
                                  <a:lnTo>
                                    <a:pt x="3607" y="6642"/>
                                  </a:lnTo>
                                  <a:lnTo>
                                    <a:pt x="3620" y="6639"/>
                                  </a:lnTo>
                                  <a:lnTo>
                                    <a:pt x="3627" y="6629"/>
                                  </a:lnTo>
                                  <a:lnTo>
                                    <a:pt x="3620" y="6601"/>
                                  </a:lnTo>
                                  <a:lnTo>
                                    <a:pt x="3613" y="6580"/>
                                  </a:lnTo>
                                  <a:lnTo>
                                    <a:pt x="3610" y="6572"/>
                                  </a:lnTo>
                                  <a:lnTo>
                                    <a:pt x="3606" y="6562"/>
                                  </a:lnTo>
                                  <a:lnTo>
                                    <a:pt x="3601" y="6552"/>
                                  </a:lnTo>
                                  <a:lnTo>
                                    <a:pt x="3591" y="6532"/>
                                  </a:lnTo>
                                  <a:lnTo>
                                    <a:pt x="3585" y="6521"/>
                                  </a:lnTo>
                                  <a:lnTo>
                                    <a:pt x="3579" y="6510"/>
                                  </a:lnTo>
                                  <a:lnTo>
                                    <a:pt x="3572" y="6497"/>
                                  </a:lnTo>
                                  <a:lnTo>
                                    <a:pt x="3558" y="6471"/>
                                  </a:lnTo>
                                  <a:lnTo>
                                    <a:pt x="3543" y="6443"/>
                                  </a:lnTo>
                                  <a:lnTo>
                                    <a:pt x="3527" y="6414"/>
                                  </a:lnTo>
                                  <a:lnTo>
                                    <a:pt x="3510" y="6383"/>
                                  </a:lnTo>
                                  <a:lnTo>
                                    <a:pt x="3506" y="6376"/>
                                  </a:lnTo>
                                  <a:lnTo>
                                    <a:pt x="3499" y="6366"/>
                                  </a:lnTo>
                                  <a:lnTo>
                                    <a:pt x="3496" y="6359"/>
                                  </a:lnTo>
                                  <a:lnTo>
                                    <a:pt x="3512" y="6362"/>
                                  </a:lnTo>
                                  <a:lnTo>
                                    <a:pt x="3520" y="6364"/>
                                  </a:lnTo>
                                  <a:lnTo>
                                    <a:pt x="3543" y="6369"/>
                                  </a:lnTo>
                                  <a:lnTo>
                                    <a:pt x="3562" y="6373"/>
                                  </a:lnTo>
                                  <a:lnTo>
                                    <a:pt x="3594" y="6380"/>
                                  </a:lnTo>
                                  <a:lnTo>
                                    <a:pt x="3625" y="6386"/>
                                  </a:lnTo>
                                  <a:lnTo>
                                    <a:pt x="3654" y="6392"/>
                                  </a:lnTo>
                                  <a:lnTo>
                                    <a:pt x="3683" y="6397"/>
                                  </a:lnTo>
                                  <a:lnTo>
                                    <a:pt x="3731" y="6407"/>
                                  </a:lnTo>
                                  <a:lnTo>
                                    <a:pt x="3747" y="6410"/>
                                  </a:lnTo>
                                  <a:lnTo>
                                    <a:pt x="3766" y="6414"/>
                                  </a:lnTo>
                                  <a:lnTo>
                                    <a:pt x="3790" y="6418"/>
                                  </a:lnTo>
                                  <a:lnTo>
                                    <a:pt x="3800" y="6421"/>
                                  </a:lnTo>
                                  <a:lnTo>
                                    <a:pt x="3814" y="6425"/>
                                  </a:lnTo>
                                  <a:lnTo>
                                    <a:pt x="3828" y="6418"/>
                                  </a:lnTo>
                                  <a:lnTo>
                                    <a:pt x="3834" y="6393"/>
                                  </a:lnTo>
                                  <a:moveTo>
                                    <a:pt x="3997" y="8922"/>
                                  </a:moveTo>
                                  <a:lnTo>
                                    <a:pt x="3994" y="8911"/>
                                  </a:lnTo>
                                  <a:lnTo>
                                    <a:pt x="3988" y="8903"/>
                                  </a:lnTo>
                                  <a:lnTo>
                                    <a:pt x="3977" y="8898"/>
                                  </a:lnTo>
                                  <a:lnTo>
                                    <a:pt x="3946" y="8887"/>
                                  </a:lnTo>
                                  <a:lnTo>
                                    <a:pt x="3930" y="8882"/>
                                  </a:lnTo>
                                  <a:lnTo>
                                    <a:pt x="3910" y="8874"/>
                                  </a:lnTo>
                                  <a:lnTo>
                                    <a:pt x="3889" y="8866"/>
                                  </a:lnTo>
                                  <a:lnTo>
                                    <a:pt x="3866" y="8856"/>
                                  </a:lnTo>
                                  <a:lnTo>
                                    <a:pt x="3839" y="8846"/>
                                  </a:lnTo>
                                  <a:lnTo>
                                    <a:pt x="3812" y="8836"/>
                                  </a:lnTo>
                                  <a:lnTo>
                                    <a:pt x="3783" y="8825"/>
                                  </a:lnTo>
                                  <a:lnTo>
                                    <a:pt x="3736" y="8810"/>
                                  </a:lnTo>
                                  <a:lnTo>
                                    <a:pt x="3721" y="8804"/>
                                  </a:lnTo>
                                  <a:lnTo>
                                    <a:pt x="3704" y="8798"/>
                                  </a:lnTo>
                                  <a:lnTo>
                                    <a:pt x="3687" y="8791"/>
                                  </a:lnTo>
                                  <a:lnTo>
                                    <a:pt x="3683" y="8791"/>
                                  </a:lnTo>
                                  <a:lnTo>
                                    <a:pt x="3690" y="8784"/>
                                  </a:lnTo>
                                  <a:lnTo>
                                    <a:pt x="3700" y="8780"/>
                                  </a:lnTo>
                                  <a:lnTo>
                                    <a:pt x="3707" y="8773"/>
                                  </a:lnTo>
                                  <a:lnTo>
                                    <a:pt x="3733" y="8756"/>
                                  </a:lnTo>
                                  <a:lnTo>
                                    <a:pt x="3758" y="8740"/>
                                  </a:lnTo>
                                  <a:lnTo>
                                    <a:pt x="3783" y="8725"/>
                                  </a:lnTo>
                                  <a:lnTo>
                                    <a:pt x="3807" y="8711"/>
                                  </a:lnTo>
                                  <a:lnTo>
                                    <a:pt x="3829" y="8699"/>
                                  </a:lnTo>
                                  <a:lnTo>
                                    <a:pt x="3849" y="8688"/>
                                  </a:lnTo>
                                  <a:lnTo>
                                    <a:pt x="3866" y="8678"/>
                                  </a:lnTo>
                                  <a:lnTo>
                                    <a:pt x="3880" y="8669"/>
                                  </a:lnTo>
                                  <a:lnTo>
                                    <a:pt x="3897" y="8659"/>
                                  </a:lnTo>
                                  <a:lnTo>
                                    <a:pt x="3908" y="8656"/>
                                  </a:lnTo>
                                  <a:lnTo>
                                    <a:pt x="3911" y="8656"/>
                                  </a:lnTo>
                                  <a:lnTo>
                                    <a:pt x="3911" y="8652"/>
                                  </a:lnTo>
                                  <a:lnTo>
                                    <a:pt x="3914" y="8652"/>
                                  </a:lnTo>
                                  <a:lnTo>
                                    <a:pt x="3925" y="8641"/>
                                  </a:lnTo>
                                  <a:lnTo>
                                    <a:pt x="3930" y="8628"/>
                                  </a:lnTo>
                                  <a:lnTo>
                                    <a:pt x="3930" y="8614"/>
                                  </a:lnTo>
                                  <a:lnTo>
                                    <a:pt x="3925" y="8600"/>
                                  </a:lnTo>
                                  <a:lnTo>
                                    <a:pt x="3913" y="8590"/>
                                  </a:lnTo>
                                  <a:lnTo>
                                    <a:pt x="3900" y="8585"/>
                                  </a:lnTo>
                                  <a:lnTo>
                                    <a:pt x="3886" y="8585"/>
                                  </a:lnTo>
                                  <a:lnTo>
                                    <a:pt x="3873" y="8590"/>
                                  </a:lnTo>
                                  <a:lnTo>
                                    <a:pt x="3863" y="8597"/>
                                  </a:lnTo>
                                  <a:lnTo>
                                    <a:pt x="3845" y="8607"/>
                                  </a:lnTo>
                                  <a:lnTo>
                                    <a:pt x="3831" y="8616"/>
                                  </a:lnTo>
                                  <a:lnTo>
                                    <a:pt x="3796" y="8639"/>
                                  </a:lnTo>
                                  <a:lnTo>
                                    <a:pt x="3754" y="8666"/>
                                  </a:lnTo>
                                  <a:lnTo>
                                    <a:pt x="3730" y="8682"/>
                                  </a:lnTo>
                                  <a:lnTo>
                                    <a:pt x="3704" y="8698"/>
                                  </a:lnTo>
                                  <a:lnTo>
                                    <a:pt x="3676" y="8714"/>
                                  </a:lnTo>
                                  <a:lnTo>
                                    <a:pt x="3660" y="8724"/>
                                  </a:lnTo>
                                  <a:lnTo>
                                    <a:pt x="3630" y="8742"/>
                                  </a:lnTo>
                                  <a:lnTo>
                                    <a:pt x="3613" y="8752"/>
                                  </a:lnTo>
                                  <a:lnTo>
                                    <a:pt x="3616" y="8740"/>
                                  </a:lnTo>
                                  <a:lnTo>
                                    <a:pt x="3621" y="8716"/>
                                  </a:lnTo>
                                  <a:lnTo>
                                    <a:pt x="3630" y="8676"/>
                                  </a:lnTo>
                                  <a:lnTo>
                                    <a:pt x="3636" y="8650"/>
                                  </a:lnTo>
                                  <a:lnTo>
                                    <a:pt x="3648" y="8604"/>
                                  </a:lnTo>
                                  <a:lnTo>
                                    <a:pt x="3654" y="8584"/>
                                  </a:lnTo>
                                  <a:lnTo>
                                    <a:pt x="3665" y="8549"/>
                                  </a:lnTo>
                                  <a:lnTo>
                                    <a:pt x="3669" y="8535"/>
                                  </a:lnTo>
                                  <a:lnTo>
                                    <a:pt x="3676" y="8517"/>
                                  </a:lnTo>
                                  <a:lnTo>
                                    <a:pt x="3679" y="8507"/>
                                  </a:lnTo>
                                  <a:lnTo>
                                    <a:pt x="3681" y="8492"/>
                                  </a:lnTo>
                                  <a:lnTo>
                                    <a:pt x="3677" y="8478"/>
                                  </a:lnTo>
                                  <a:lnTo>
                                    <a:pt x="3669" y="8468"/>
                                  </a:lnTo>
                                  <a:lnTo>
                                    <a:pt x="3655" y="8462"/>
                                  </a:lnTo>
                                  <a:lnTo>
                                    <a:pt x="3640" y="8460"/>
                                  </a:lnTo>
                                  <a:lnTo>
                                    <a:pt x="3626" y="8464"/>
                                  </a:lnTo>
                                  <a:lnTo>
                                    <a:pt x="3616" y="8473"/>
                                  </a:lnTo>
                                  <a:lnTo>
                                    <a:pt x="3610" y="8486"/>
                                  </a:lnTo>
                                  <a:lnTo>
                                    <a:pt x="3607" y="8497"/>
                                  </a:lnTo>
                                  <a:lnTo>
                                    <a:pt x="3603" y="8514"/>
                                  </a:lnTo>
                                  <a:lnTo>
                                    <a:pt x="3598" y="8528"/>
                                  </a:lnTo>
                                  <a:lnTo>
                                    <a:pt x="3593" y="8545"/>
                                  </a:lnTo>
                                  <a:lnTo>
                                    <a:pt x="3588" y="8564"/>
                                  </a:lnTo>
                                  <a:lnTo>
                                    <a:pt x="3582" y="8586"/>
                                  </a:lnTo>
                                  <a:lnTo>
                                    <a:pt x="3579" y="8597"/>
                                  </a:lnTo>
                                  <a:lnTo>
                                    <a:pt x="3575" y="8609"/>
                                  </a:lnTo>
                                  <a:lnTo>
                                    <a:pt x="3572" y="8622"/>
                                  </a:lnTo>
                                  <a:lnTo>
                                    <a:pt x="3563" y="8658"/>
                                  </a:lnTo>
                                  <a:lnTo>
                                    <a:pt x="3559" y="8670"/>
                                  </a:lnTo>
                                  <a:lnTo>
                                    <a:pt x="3555" y="8683"/>
                                  </a:lnTo>
                                  <a:lnTo>
                                    <a:pt x="3506" y="8598"/>
                                  </a:lnTo>
                                  <a:lnTo>
                                    <a:pt x="3472" y="8538"/>
                                  </a:lnTo>
                                  <a:lnTo>
                                    <a:pt x="3459" y="8514"/>
                                  </a:lnTo>
                                  <a:lnTo>
                                    <a:pt x="3446" y="8493"/>
                                  </a:lnTo>
                                  <a:lnTo>
                                    <a:pt x="3434" y="8475"/>
                                  </a:lnTo>
                                  <a:lnTo>
                                    <a:pt x="3423" y="8458"/>
                                  </a:lnTo>
                                  <a:lnTo>
                                    <a:pt x="3409" y="8441"/>
                                  </a:lnTo>
                                  <a:lnTo>
                                    <a:pt x="3402" y="8431"/>
                                  </a:lnTo>
                                  <a:lnTo>
                                    <a:pt x="3392" y="8420"/>
                                  </a:lnTo>
                                  <a:lnTo>
                                    <a:pt x="3379" y="8415"/>
                                  </a:lnTo>
                                  <a:lnTo>
                                    <a:pt x="3368" y="8414"/>
                                  </a:lnTo>
                                  <a:lnTo>
                                    <a:pt x="3362" y="8414"/>
                                  </a:lnTo>
                                  <a:lnTo>
                                    <a:pt x="3351" y="8417"/>
                                  </a:lnTo>
                                  <a:lnTo>
                                    <a:pt x="3337" y="8427"/>
                                  </a:lnTo>
                                  <a:lnTo>
                                    <a:pt x="3328" y="8441"/>
                                  </a:lnTo>
                                  <a:lnTo>
                                    <a:pt x="3326" y="8456"/>
                                  </a:lnTo>
                                  <a:lnTo>
                                    <a:pt x="3330" y="8472"/>
                                  </a:lnTo>
                                  <a:lnTo>
                                    <a:pt x="3337" y="8483"/>
                                  </a:lnTo>
                                  <a:lnTo>
                                    <a:pt x="3344" y="8503"/>
                                  </a:lnTo>
                                  <a:lnTo>
                                    <a:pt x="3352" y="8520"/>
                                  </a:lnTo>
                                  <a:lnTo>
                                    <a:pt x="3362" y="8539"/>
                                  </a:lnTo>
                                  <a:lnTo>
                                    <a:pt x="3374" y="8560"/>
                                  </a:lnTo>
                                  <a:lnTo>
                                    <a:pt x="3389" y="8583"/>
                                  </a:lnTo>
                                  <a:lnTo>
                                    <a:pt x="3452" y="8688"/>
                                  </a:lnTo>
                                  <a:lnTo>
                                    <a:pt x="3475" y="8728"/>
                                  </a:lnTo>
                                  <a:lnTo>
                                    <a:pt x="3447" y="8721"/>
                                  </a:lnTo>
                                  <a:lnTo>
                                    <a:pt x="3420" y="8715"/>
                                  </a:lnTo>
                                  <a:lnTo>
                                    <a:pt x="3392" y="8708"/>
                                  </a:lnTo>
                                  <a:lnTo>
                                    <a:pt x="3368" y="8701"/>
                                  </a:lnTo>
                                  <a:lnTo>
                                    <a:pt x="3320" y="8689"/>
                                  </a:lnTo>
                                  <a:lnTo>
                                    <a:pt x="3283" y="8680"/>
                                  </a:lnTo>
                                  <a:lnTo>
                                    <a:pt x="3250" y="8673"/>
                                  </a:lnTo>
                                  <a:lnTo>
                                    <a:pt x="3235" y="8673"/>
                                  </a:lnTo>
                                  <a:lnTo>
                                    <a:pt x="3223" y="8677"/>
                                  </a:lnTo>
                                  <a:lnTo>
                                    <a:pt x="3212" y="8686"/>
                                  </a:lnTo>
                                  <a:lnTo>
                                    <a:pt x="3205" y="8697"/>
                                  </a:lnTo>
                                  <a:lnTo>
                                    <a:pt x="3203" y="8713"/>
                                  </a:lnTo>
                                  <a:lnTo>
                                    <a:pt x="3207" y="8728"/>
                                  </a:lnTo>
                                  <a:lnTo>
                                    <a:pt x="3216" y="8741"/>
                                  </a:lnTo>
                                  <a:lnTo>
                                    <a:pt x="3229" y="8749"/>
                                  </a:lnTo>
                                  <a:lnTo>
                                    <a:pt x="3238" y="8752"/>
                                  </a:lnTo>
                                  <a:lnTo>
                                    <a:pt x="3261" y="8760"/>
                                  </a:lnTo>
                                  <a:lnTo>
                                    <a:pt x="3297" y="8772"/>
                                  </a:lnTo>
                                  <a:lnTo>
                                    <a:pt x="3370" y="8795"/>
                                  </a:lnTo>
                                  <a:lnTo>
                                    <a:pt x="3429" y="8815"/>
                                  </a:lnTo>
                                  <a:lnTo>
                                    <a:pt x="3461" y="8825"/>
                                  </a:lnTo>
                                  <a:lnTo>
                                    <a:pt x="3472" y="8829"/>
                                  </a:lnTo>
                                  <a:lnTo>
                                    <a:pt x="3475" y="8830"/>
                                  </a:lnTo>
                                  <a:lnTo>
                                    <a:pt x="3479" y="8832"/>
                                  </a:lnTo>
                                  <a:lnTo>
                                    <a:pt x="3489" y="8832"/>
                                  </a:lnTo>
                                  <a:lnTo>
                                    <a:pt x="3452" y="8855"/>
                                  </a:lnTo>
                                  <a:lnTo>
                                    <a:pt x="3416" y="8878"/>
                                  </a:lnTo>
                                  <a:lnTo>
                                    <a:pt x="3384" y="8901"/>
                                  </a:lnTo>
                                  <a:lnTo>
                                    <a:pt x="3354" y="8922"/>
                                  </a:lnTo>
                                  <a:lnTo>
                                    <a:pt x="3337" y="8935"/>
                                  </a:lnTo>
                                  <a:lnTo>
                                    <a:pt x="3316" y="8951"/>
                                  </a:lnTo>
                                  <a:lnTo>
                                    <a:pt x="3300" y="8963"/>
                                  </a:lnTo>
                                  <a:lnTo>
                                    <a:pt x="3288" y="8974"/>
                                  </a:lnTo>
                                  <a:lnTo>
                                    <a:pt x="3274" y="8988"/>
                                  </a:lnTo>
                                  <a:lnTo>
                                    <a:pt x="3264" y="8995"/>
                                  </a:lnTo>
                                  <a:lnTo>
                                    <a:pt x="3254" y="9005"/>
                                  </a:lnTo>
                                  <a:lnTo>
                                    <a:pt x="3254" y="9019"/>
                                  </a:lnTo>
                                  <a:lnTo>
                                    <a:pt x="3257" y="9029"/>
                                  </a:lnTo>
                                  <a:lnTo>
                                    <a:pt x="3264" y="9038"/>
                                  </a:lnTo>
                                  <a:lnTo>
                                    <a:pt x="3274" y="9044"/>
                                  </a:lnTo>
                                  <a:lnTo>
                                    <a:pt x="3286" y="9046"/>
                                  </a:lnTo>
                                  <a:lnTo>
                                    <a:pt x="3299" y="9043"/>
                                  </a:lnTo>
                                  <a:lnTo>
                                    <a:pt x="3309" y="9040"/>
                                  </a:lnTo>
                                  <a:lnTo>
                                    <a:pt x="3341" y="9021"/>
                                  </a:lnTo>
                                  <a:lnTo>
                                    <a:pt x="3357" y="9011"/>
                                  </a:lnTo>
                                  <a:lnTo>
                                    <a:pt x="3375" y="8999"/>
                                  </a:lnTo>
                                  <a:lnTo>
                                    <a:pt x="3396" y="8984"/>
                                  </a:lnTo>
                                  <a:lnTo>
                                    <a:pt x="3420" y="8967"/>
                                  </a:lnTo>
                                  <a:lnTo>
                                    <a:pt x="3476" y="8929"/>
                                  </a:lnTo>
                                  <a:lnTo>
                                    <a:pt x="3489" y="8920"/>
                                  </a:lnTo>
                                  <a:lnTo>
                                    <a:pt x="3506" y="8908"/>
                                  </a:lnTo>
                                  <a:lnTo>
                                    <a:pt x="3506" y="8915"/>
                                  </a:lnTo>
                                  <a:lnTo>
                                    <a:pt x="3503" y="8919"/>
                                  </a:lnTo>
                                  <a:lnTo>
                                    <a:pt x="3503" y="8925"/>
                                  </a:lnTo>
                                  <a:lnTo>
                                    <a:pt x="3495" y="9008"/>
                                  </a:lnTo>
                                  <a:lnTo>
                                    <a:pt x="3492" y="9033"/>
                                  </a:lnTo>
                                  <a:lnTo>
                                    <a:pt x="3492" y="9088"/>
                                  </a:lnTo>
                                  <a:lnTo>
                                    <a:pt x="3496" y="9098"/>
                                  </a:lnTo>
                                  <a:lnTo>
                                    <a:pt x="3496" y="9109"/>
                                  </a:lnTo>
                                  <a:lnTo>
                                    <a:pt x="3499" y="9126"/>
                                  </a:lnTo>
                                  <a:lnTo>
                                    <a:pt x="3503" y="9136"/>
                                  </a:lnTo>
                                  <a:lnTo>
                                    <a:pt x="3506" y="9143"/>
                                  </a:lnTo>
                                  <a:lnTo>
                                    <a:pt x="3510" y="9147"/>
                                  </a:lnTo>
                                  <a:lnTo>
                                    <a:pt x="3517" y="9150"/>
                                  </a:lnTo>
                                  <a:lnTo>
                                    <a:pt x="3528" y="9153"/>
                                  </a:lnTo>
                                  <a:lnTo>
                                    <a:pt x="3540" y="9151"/>
                                  </a:lnTo>
                                  <a:lnTo>
                                    <a:pt x="3551" y="9145"/>
                                  </a:lnTo>
                                  <a:lnTo>
                                    <a:pt x="3558" y="9136"/>
                                  </a:lnTo>
                                  <a:lnTo>
                                    <a:pt x="3562" y="9126"/>
                                  </a:lnTo>
                                  <a:lnTo>
                                    <a:pt x="3569" y="9109"/>
                                  </a:lnTo>
                                  <a:lnTo>
                                    <a:pt x="3572" y="9098"/>
                                  </a:lnTo>
                                  <a:lnTo>
                                    <a:pt x="3572" y="9088"/>
                                  </a:lnTo>
                                  <a:lnTo>
                                    <a:pt x="3575" y="9078"/>
                                  </a:lnTo>
                                  <a:lnTo>
                                    <a:pt x="3576" y="9069"/>
                                  </a:lnTo>
                                  <a:lnTo>
                                    <a:pt x="3577" y="9059"/>
                                  </a:lnTo>
                                  <a:lnTo>
                                    <a:pt x="3578" y="9048"/>
                                  </a:lnTo>
                                  <a:lnTo>
                                    <a:pt x="3579" y="9025"/>
                                  </a:lnTo>
                                  <a:lnTo>
                                    <a:pt x="3582" y="9001"/>
                                  </a:lnTo>
                                  <a:lnTo>
                                    <a:pt x="3583" y="8975"/>
                                  </a:lnTo>
                                  <a:lnTo>
                                    <a:pt x="3585" y="8961"/>
                                  </a:lnTo>
                                  <a:lnTo>
                                    <a:pt x="3587" y="8947"/>
                                  </a:lnTo>
                                  <a:lnTo>
                                    <a:pt x="3589" y="8932"/>
                                  </a:lnTo>
                                  <a:lnTo>
                                    <a:pt x="3589" y="8922"/>
                                  </a:lnTo>
                                  <a:lnTo>
                                    <a:pt x="3593" y="8915"/>
                                  </a:lnTo>
                                  <a:lnTo>
                                    <a:pt x="3600" y="8925"/>
                                  </a:lnTo>
                                  <a:lnTo>
                                    <a:pt x="3603" y="8932"/>
                                  </a:lnTo>
                                  <a:lnTo>
                                    <a:pt x="3610" y="8943"/>
                                  </a:lnTo>
                                  <a:lnTo>
                                    <a:pt x="3613" y="8948"/>
                                  </a:lnTo>
                                  <a:lnTo>
                                    <a:pt x="3628" y="8973"/>
                                  </a:lnTo>
                                  <a:lnTo>
                                    <a:pt x="3658" y="9020"/>
                                  </a:lnTo>
                                  <a:lnTo>
                                    <a:pt x="3663" y="9027"/>
                                  </a:lnTo>
                                  <a:lnTo>
                                    <a:pt x="3687" y="9066"/>
                                  </a:lnTo>
                                  <a:lnTo>
                                    <a:pt x="3694" y="9077"/>
                                  </a:lnTo>
                                  <a:lnTo>
                                    <a:pt x="3701" y="9088"/>
                                  </a:lnTo>
                                  <a:lnTo>
                                    <a:pt x="3707" y="9098"/>
                                  </a:lnTo>
                                  <a:lnTo>
                                    <a:pt x="3717" y="9112"/>
                                  </a:lnTo>
                                  <a:lnTo>
                                    <a:pt x="3724" y="9123"/>
                                  </a:lnTo>
                                  <a:lnTo>
                                    <a:pt x="3731" y="9130"/>
                                  </a:lnTo>
                                  <a:lnTo>
                                    <a:pt x="3745" y="9147"/>
                                  </a:lnTo>
                                  <a:lnTo>
                                    <a:pt x="3755" y="9157"/>
                                  </a:lnTo>
                                  <a:lnTo>
                                    <a:pt x="3769" y="9164"/>
                                  </a:lnTo>
                                  <a:lnTo>
                                    <a:pt x="3776" y="9164"/>
                                  </a:lnTo>
                                  <a:lnTo>
                                    <a:pt x="3780" y="9168"/>
                                  </a:lnTo>
                                  <a:lnTo>
                                    <a:pt x="3790" y="9154"/>
                                  </a:lnTo>
                                  <a:lnTo>
                                    <a:pt x="3786" y="9143"/>
                                  </a:lnTo>
                                  <a:lnTo>
                                    <a:pt x="3783" y="9130"/>
                                  </a:lnTo>
                                  <a:lnTo>
                                    <a:pt x="3776" y="9109"/>
                                  </a:lnTo>
                                  <a:lnTo>
                                    <a:pt x="3773" y="9100"/>
                                  </a:lnTo>
                                  <a:lnTo>
                                    <a:pt x="3769" y="9091"/>
                                  </a:lnTo>
                                  <a:lnTo>
                                    <a:pt x="3764" y="9081"/>
                                  </a:lnTo>
                                  <a:lnTo>
                                    <a:pt x="3754" y="9060"/>
                                  </a:lnTo>
                                  <a:lnTo>
                                    <a:pt x="3748" y="9050"/>
                                  </a:lnTo>
                                  <a:lnTo>
                                    <a:pt x="3742" y="9038"/>
                                  </a:lnTo>
                                  <a:lnTo>
                                    <a:pt x="3735" y="9026"/>
                                  </a:lnTo>
                                  <a:lnTo>
                                    <a:pt x="3721" y="8999"/>
                                  </a:lnTo>
                                  <a:lnTo>
                                    <a:pt x="3707" y="8973"/>
                                  </a:lnTo>
                                  <a:lnTo>
                                    <a:pt x="3690" y="8942"/>
                                  </a:lnTo>
                                  <a:lnTo>
                                    <a:pt x="3672" y="8912"/>
                                  </a:lnTo>
                                  <a:lnTo>
                                    <a:pt x="3669" y="8905"/>
                                  </a:lnTo>
                                  <a:lnTo>
                                    <a:pt x="3662" y="8894"/>
                                  </a:lnTo>
                                  <a:lnTo>
                                    <a:pt x="3658" y="8887"/>
                                  </a:lnTo>
                                  <a:lnTo>
                                    <a:pt x="3675" y="8891"/>
                                  </a:lnTo>
                                  <a:lnTo>
                                    <a:pt x="3683" y="8892"/>
                                  </a:lnTo>
                                  <a:lnTo>
                                    <a:pt x="3706" y="8898"/>
                                  </a:lnTo>
                                  <a:lnTo>
                                    <a:pt x="3724" y="8901"/>
                                  </a:lnTo>
                                  <a:lnTo>
                                    <a:pt x="3754" y="8908"/>
                                  </a:lnTo>
                                  <a:lnTo>
                                    <a:pt x="3786" y="8914"/>
                                  </a:lnTo>
                                  <a:lnTo>
                                    <a:pt x="3817" y="8920"/>
                                  </a:lnTo>
                                  <a:lnTo>
                                    <a:pt x="3845" y="8925"/>
                                  </a:lnTo>
                                  <a:lnTo>
                                    <a:pt x="3894" y="8935"/>
                                  </a:lnTo>
                                  <a:lnTo>
                                    <a:pt x="3910" y="8939"/>
                                  </a:lnTo>
                                  <a:lnTo>
                                    <a:pt x="3929" y="8942"/>
                                  </a:lnTo>
                                  <a:lnTo>
                                    <a:pt x="3953" y="8946"/>
                                  </a:lnTo>
                                  <a:lnTo>
                                    <a:pt x="3963" y="8950"/>
                                  </a:lnTo>
                                  <a:lnTo>
                                    <a:pt x="3977" y="8953"/>
                                  </a:lnTo>
                                  <a:lnTo>
                                    <a:pt x="3991" y="8946"/>
                                  </a:lnTo>
                                  <a:lnTo>
                                    <a:pt x="3997" y="8922"/>
                                  </a:lnTo>
                                  <a:moveTo>
                                    <a:pt x="4637" y="7524"/>
                                  </a:moveTo>
                                  <a:lnTo>
                                    <a:pt x="4635" y="7514"/>
                                  </a:lnTo>
                                  <a:lnTo>
                                    <a:pt x="4629" y="7505"/>
                                  </a:lnTo>
                                  <a:lnTo>
                                    <a:pt x="4620" y="7500"/>
                                  </a:lnTo>
                                  <a:lnTo>
                                    <a:pt x="4610" y="7497"/>
                                  </a:lnTo>
                                  <a:lnTo>
                                    <a:pt x="4596" y="7490"/>
                                  </a:lnTo>
                                  <a:lnTo>
                                    <a:pt x="4584" y="7485"/>
                                  </a:lnTo>
                                  <a:lnTo>
                                    <a:pt x="4552" y="7473"/>
                                  </a:lnTo>
                                  <a:lnTo>
                                    <a:pt x="4534" y="7466"/>
                                  </a:lnTo>
                                  <a:lnTo>
                                    <a:pt x="4513" y="7458"/>
                                  </a:lnTo>
                                  <a:lnTo>
                                    <a:pt x="4492" y="7450"/>
                                  </a:lnTo>
                                  <a:lnTo>
                                    <a:pt x="4469" y="7441"/>
                                  </a:lnTo>
                                  <a:lnTo>
                                    <a:pt x="4444" y="7431"/>
                                  </a:lnTo>
                                  <a:lnTo>
                                    <a:pt x="4433" y="7428"/>
                                  </a:lnTo>
                                  <a:lnTo>
                                    <a:pt x="4420" y="7424"/>
                                  </a:lnTo>
                                  <a:lnTo>
                                    <a:pt x="4409" y="7417"/>
                                  </a:lnTo>
                                  <a:lnTo>
                                    <a:pt x="4413" y="7414"/>
                                  </a:lnTo>
                                  <a:lnTo>
                                    <a:pt x="4433" y="7399"/>
                                  </a:lnTo>
                                  <a:lnTo>
                                    <a:pt x="4454" y="7387"/>
                                  </a:lnTo>
                                  <a:lnTo>
                                    <a:pt x="4491" y="7366"/>
                                  </a:lnTo>
                                  <a:lnTo>
                                    <a:pt x="4509" y="7356"/>
                                  </a:lnTo>
                                  <a:lnTo>
                                    <a:pt x="4524" y="7347"/>
                                  </a:lnTo>
                                  <a:lnTo>
                                    <a:pt x="4538" y="7340"/>
                                  </a:lnTo>
                                  <a:lnTo>
                                    <a:pt x="4551" y="7334"/>
                                  </a:lnTo>
                                  <a:lnTo>
                                    <a:pt x="4572" y="7324"/>
                                  </a:lnTo>
                                  <a:lnTo>
                                    <a:pt x="4575" y="7324"/>
                                  </a:lnTo>
                                  <a:lnTo>
                                    <a:pt x="4575" y="7320"/>
                                  </a:lnTo>
                                  <a:lnTo>
                                    <a:pt x="4579" y="7320"/>
                                  </a:lnTo>
                                  <a:lnTo>
                                    <a:pt x="4589" y="7308"/>
                                  </a:lnTo>
                                  <a:lnTo>
                                    <a:pt x="4594" y="7295"/>
                                  </a:lnTo>
                                  <a:lnTo>
                                    <a:pt x="4593" y="7281"/>
                                  </a:lnTo>
                                  <a:lnTo>
                                    <a:pt x="4586" y="7269"/>
                                  </a:lnTo>
                                  <a:lnTo>
                                    <a:pt x="4574" y="7258"/>
                                  </a:lnTo>
                                  <a:lnTo>
                                    <a:pt x="4560" y="7253"/>
                                  </a:lnTo>
                                  <a:lnTo>
                                    <a:pt x="4546" y="7254"/>
                                  </a:lnTo>
                                  <a:lnTo>
                                    <a:pt x="4534" y="7262"/>
                                  </a:lnTo>
                                  <a:lnTo>
                                    <a:pt x="4527" y="7269"/>
                                  </a:lnTo>
                                  <a:lnTo>
                                    <a:pt x="4513" y="7275"/>
                                  </a:lnTo>
                                  <a:lnTo>
                                    <a:pt x="4502" y="7283"/>
                                  </a:lnTo>
                                  <a:lnTo>
                                    <a:pt x="4475" y="7302"/>
                                  </a:lnTo>
                                  <a:lnTo>
                                    <a:pt x="4458" y="7314"/>
                                  </a:lnTo>
                                  <a:lnTo>
                                    <a:pt x="4439" y="7325"/>
                                  </a:lnTo>
                                  <a:lnTo>
                                    <a:pt x="4420" y="7337"/>
                                  </a:lnTo>
                                  <a:lnTo>
                                    <a:pt x="4347" y="7386"/>
                                  </a:lnTo>
                                  <a:lnTo>
                                    <a:pt x="4347" y="7379"/>
                                  </a:lnTo>
                                  <a:lnTo>
                                    <a:pt x="4350" y="7372"/>
                                  </a:lnTo>
                                  <a:lnTo>
                                    <a:pt x="4350" y="7365"/>
                                  </a:lnTo>
                                  <a:lnTo>
                                    <a:pt x="4366" y="7305"/>
                                  </a:lnTo>
                                  <a:lnTo>
                                    <a:pt x="4371" y="7286"/>
                                  </a:lnTo>
                                  <a:lnTo>
                                    <a:pt x="4376" y="7269"/>
                                  </a:lnTo>
                                  <a:lnTo>
                                    <a:pt x="4385" y="7242"/>
                                  </a:lnTo>
                                  <a:lnTo>
                                    <a:pt x="4388" y="7231"/>
                                  </a:lnTo>
                                  <a:lnTo>
                                    <a:pt x="4392" y="7217"/>
                                  </a:lnTo>
                                  <a:lnTo>
                                    <a:pt x="4395" y="7210"/>
                                  </a:lnTo>
                                  <a:lnTo>
                                    <a:pt x="4395" y="7206"/>
                                  </a:lnTo>
                                  <a:lnTo>
                                    <a:pt x="4397" y="7191"/>
                                  </a:lnTo>
                                  <a:lnTo>
                                    <a:pt x="4394" y="7177"/>
                                  </a:lnTo>
                                  <a:lnTo>
                                    <a:pt x="4385" y="7165"/>
                                  </a:lnTo>
                                  <a:lnTo>
                                    <a:pt x="4371" y="7158"/>
                                  </a:lnTo>
                                  <a:lnTo>
                                    <a:pt x="4356" y="7156"/>
                                  </a:lnTo>
                                  <a:lnTo>
                                    <a:pt x="4342" y="7160"/>
                                  </a:lnTo>
                                  <a:lnTo>
                                    <a:pt x="4330" y="7169"/>
                                  </a:lnTo>
                                  <a:lnTo>
                                    <a:pt x="4323" y="7182"/>
                                  </a:lnTo>
                                  <a:lnTo>
                                    <a:pt x="4316" y="7204"/>
                                  </a:lnTo>
                                  <a:lnTo>
                                    <a:pt x="4308" y="7229"/>
                                  </a:lnTo>
                                  <a:lnTo>
                                    <a:pt x="4299" y="7262"/>
                                  </a:lnTo>
                                  <a:lnTo>
                                    <a:pt x="4294" y="7275"/>
                                  </a:lnTo>
                                  <a:lnTo>
                                    <a:pt x="4290" y="7290"/>
                                  </a:lnTo>
                                  <a:lnTo>
                                    <a:pt x="4286" y="7305"/>
                                  </a:lnTo>
                                  <a:lnTo>
                                    <a:pt x="4281" y="7320"/>
                                  </a:lnTo>
                                  <a:lnTo>
                                    <a:pt x="4266" y="7295"/>
                                  </a:lnTo>
                                  <a:lnTo>
                                    <a:pt x="4253" y="7269"/>
                                  </a:lnTo>
                                  <a:lnTo>
                                    <a:pt x="4240" y="7246"/>
                                  </a:lnTo>
                                  <a:lnTo>
                                    <a:pt x="4229" y="7224"/>
                                  </a:lnTo>
                                  <a:lnTo>
                                    <a:pt x="4210" y="7189"/>
                                  </a:lnTo>
                                  <a:lnTo>
                                    <a:pt x="4193" y="7163"/>
                                  </a:lnTo>
                                  <a:lnTo>
                                    <a:pt x="4182" y="7146"/>
                                  </a:lnTo>
                                  <a:lnTo>
                                    <a:pt x="4177" y="7141"/>
                                  </a:lnTo>
                                  <a:lnTo>
                                    <a:pt x="4168" y="7132"/>
                                  </a:lnTo>
                                  <a:lnTo>
                                    <a:pt x="4156" y="7126"/>
                                  </a:lnTo>
                                  <a:lnTo>
                                    <a:pt x="4143" y="7124"/>
                                  </a:lnTo>
                                  <a:lnTo>
                                    <a:pt x="4141" y="7124"/>
                                  </a:lnTo>
                                  <a:lnTo>
                                    <a:pt x="4129" y="7127"/>
                                  </a:lnTo>
                                  <a:lnTo>
                                    <a:pt x="4115" y="7137"/>
                                  </a:lnTo>
                                  <a:lnTo>
                                    <a:pt x="4107" y="7151"/>
                                  </a:lnTo>
                                  <a:lnTo>
                                    <a:pt x="4103" y="7166"/>
                                  </a:lnTo>
                                  <a:lnTo>
                                    <a:pt x="4105" y="7182"/>
                                  </a:lnTo>
                                  <a:lnTo>
                                    <a:pt x="4107" y="7189"/>
                                  </a:lnTo>
                                  <a:lnTo>
                                    <a:pt x="4115" y="7207"/>
                                  </a:lnTo>
                                  <a:lnTo>
                                    <a:pt x="4130" y="7235"/>
                                  </a:lnTo>
                                  <a:lnTo>
                                    <a:pt x="4150" y="7269"/>
                                  </a:lnTo>
                                  <a:lnTo>
                                    <a:pt x="4163" y="7290"/>
                                  </a:lnTo>
                                  <a:lnTo>
                                    <a:pt x="4173" y="7307"/>
                                  </a:lnTo>
                                  <a:lnTo>
                                    <a:pt x="4190" y="7336"/>
                                  </a:lnTo>
                                  <a:lnTo>
                                    <a:pt x="4205" y="7362"/>
                                  </a:lnTo>
                                  <a:lnTo>
                                    <a:pt x="4190" y="7359"/>
                                  </a:lnTo>
                                  <a:lnTo>
                                    <a:pt x="4177" y="7356"/>
                                  </a:lnTo>
                                  <a:lnTo>
                                    <a:pt x="4157" y="7351"/>
                                  </a:lnTo>
                                  <a:lnTo>
                                    <a:pt x="4143" y="7348"/>
                                  </a:lnTo>
                                  <a:lnTo>
                                    <a:pt x="4116" y="7343"/>
                                  </a:lnTo>
                                  <a:lnTo>
                                    <a:pt x="4053" y="7331"/>
                                  </a:lnTo>
                                  <a:lnTo>
                                    <a:pt x="4038" y="7331"/>
                                  </a:lnTo>
                                  <a:lnTo>
                                    <a:pt x="4027" y="7335"/>
                                  </a:lnTo>
                                  <a:lnTo>
                                    <a:pt x="4015" y="7343"/>
                                  </a:lnTo>
                                  <a:lnTo>
                                    <a:pt x="4008" y="7355"/>
                                  </a:lnTo>
                                  <a:lnTo>
                                    <a:pt x="4006" y="7371"/>
                                  </a:lnTo>
                                  <a:lnTo>
                                    <a:pt x="4010" y="7386"/>
                                  </a:lnTo>
                                  <a:lnTo>
                                    <a:pt x="4019" y="7399"/>
                                  </a:lnTo>
                                  <a:lnTo>
                                    <a:pt x="4032" y="7407"/>
                                  </a:lnTo>
                                  <a:lnTo>
                                    <a:pt x="4038" y="7409"/>
                                  </a:lnTo>
                                  <a:lnTo>
                                    <a:pt x="4056" y="7416"/>
                                  </a:lnTo>
                                  <a:lnTo>
                                    <a:pt x="4083" y="7426"/>
                                  </a:lnTo>
                                  <a:lnTo>
                                    <a:pt x="4119" y="7438"/>
                                  </a:lnTo>
                                  <a:lnTo>
                                    <a:pt x="4140" y="7444"/>
                                  </a:lnTo>
                                  <a:lnTo>
                                    <a:pt x="4162" y="7451"/>
                                  </a:lnTo>
                                  <a:lnTo>
                                    <a:pt x="4185" y="7458"/>
                                  </a:lnTo>
                                  <a:lnTo>
                                    <a:pt x="4205" y="7465"/>
                                  </a:lnTo>
                                  <a:lnTo>
                                    <a:pt x="4209" y="7466"/>
                                  </a:lnTo>
                                  <a:lnTo>
                                    <a:pt x="4177" y="7478"/>
                                  </a:lnTo>
                                  <a:lnTo>
                                    <a:pt x="4151" y="7492"/>
                                  </a:lnTo>
                                  <a:lnTo>
                                    <a:pt x="4128" y="7507"/>
                                  </a:lnTo>
                                  <a:lnTo>
                                    <a:pt x="4108" y="7521"/>
                                  </a:lnTo>
                                  <a:lnTo>
                                    <a:pt x="4093" y="7533"/>
                                  </a:lnTo>
                                  <a:lnTo>
                                    <a:pt x="4078" y="7544"/>
                                  </a:lnTo>
                                  <a:lnTo>
                                    <a:pt x="4066" y="7554"/>
                                  </a:lnTo>
                                  <a:lnTo>
                                    <a:pt x="4056" y="7563"/>
                                  </a:lnTo>
                                  <a:lnTo>
                                    <a:pt x="4039" y="7580"/>
                                  </a:lnTo>
                                  <a:lnTo>
                                    <a:pt x="4032" y="7590"/>
                                  </a:lnTo>
                                  <a:lnTo>
                                    <a:pt x="4029" y="7601"/>
                                  </a:lnTo>
                                  <a:lnTo>
                                    <a:pt x="4036" y="7614"/>
                                  </a:lnTo>
                                  <a:lnTo>
                                    <a:pt x="4043" y="7625"/>
                                  </a:lnTo>
                                  <a:lnTo>
                                    <a:pt x="4052" y="7632"/>
                                  </a:lnTo>
                                  <a:lnTo>
                                    <a:pt x="4064" y="7634"/>
                                  </a:lnTo>
                                  <a:lnTo>
                                    <a:pt x="4077" y="7632"/>
                                  </a:lnTo>
                                  <a:lnTo>
                                    <a:pt x="4084" y="7628"/>
                                  </a:lnTo>
                                  <a:lnTo>
                                    <a:pt x="4101" y="7621"/>
                                  </a:lnTo>
                                  <a:lnTo>
                                    <a:pt x="4113" y="7615"/>
                                  </a:lnTo>
                                  <a:lnTo>
                                    <a:pt x="4126" y="7607"/>
                                  </a:lnTo>
                                  <a:lnTo>
                                    <a:pt x="4141" y="7597"/>
                                  </a:lnTo>
                                  <a:lnTo>
                                    <a:pt x="4157" y="7587"/>
                                  </a:lnTo>
                                  <a:lnTo>
                                    <a:pt x="4173" y="7576"/>
                                  </a:lnTo>
                                  <a:lnTo>
                                    <a:pt x="4190" y="7564"/>
                                  </a:lnTo>
                                  <a:lnTo>
                                    <a:pt x="4209" y="7551"/>
                                  </a:lnTo>
                                  <a:lnTo>
                                    <a:pt x="4226" y="7538"/>
                                  </a:lnTo>
                                  <a:lnTo>
                                    <a:pt x="4223" y="7559"/>
                                  </a:lnTo>
                                  <a:lnTo>
                                    <a:pt x="4221" y="7579"/>
                                  </a:lnTo>
                                  <a:lnTo>
                                    <a:pt x="4220" y="7598"/>
                                  </a:lnTo>
                                  <a:lnTo>
                                    <a:pt x="4219" y="7614"/>
                                  </a:lnTo>
                                  <a:lnTo>
                                    <a:pt x="4219" y="7670"/>
                                  </a:lnTo>
                                  <a:lnTo>
                                    <a:pt x="4222" y="7677"/>
                                  </a:lnTo>
                                  <a:lnTo>
                                    <a:pt x="4226" y="7691"/>
                                  </a:lnTo>
                                  <a:lnTo>
                                    <a:pt x="4229" y="7701"/>
                                  </a:lnTo>
                                  <a:lnTo>
                                    <a:pt x="4233" y="7704"/>
                                  </a:lnTo>
                                  <a:lnTo>
                                    <a:pt x="4236" y="7711"/>
                                  </a:lnTo>
                                  <a:lnTo>
                                    <a:pt x="4240" y="7715"/>
                                  </a:lnTo>
                                  <a:lnTo>
                                    <a:pt x="4251" y="7720"/>
                                  </a:lnTo>
                                  <a:lnTo>
                                    <a:pt x="4264" y="7720"/>
                                  </a:lnTo>
                                  <a:lnTo>
                                    <a:pt x="4275" y="7715"/>
                                  </a:lnTo>
                                  <a:lnTo>
                                    <a:pt x="4285" y="7704"/>
                                  </a:lnTo>
                                  <a:lnTo>
                                    <a:pt x="4299" y="7677"/>
                                  </a:lnTo>
                                  <a:lnTo>
                                    <a:pt x="4299" y="7670"/>
                                  </a:lnTo>
                                  <a:lnTo>
                                    <a:pt x="4302" y="7659"/>
                                  </a:lnTo>
                                  <a:lnTo>
                                    <a:pt x="4302" y="7649"/>
                                  </a:lnTo>
                                  <a:lnTo>
                                    <a:pt x="4305" y="7639"/>
                                  </a:lnTo>
                                  <a:lnTo>
                                    <a:pt x="4305" y="7628"/>
                                  </a:lnTo>
                                  <a:lnTo>
                                    <a:pt x="4308" y="7612"/>
                                  </a:lnTo>
                                  <a:lnTo>
                                    <a:pt x="4310" y="7577"/>
                                  </a:lnTo>
                                  <a:lnTo>
                                    <a:pt x="4312" y="7559"/>
                                  </a:lnTo>
                                  <a:lnTo>
                                    <a:pt x="4327" y="7582"/>
                                  </a:lnTo>
                                  <a:lnTo>
                                    <a:pt x="4341" y="7603"/>
                                  </a:lnTo>
                                  <a:lnTo>
                                    <a:pt x="4347" y="7613"/>
                                  </a:lnTo>
                                  <a:lnTo>
                                    <a:pt x="4353" y="7623"/>
                                  </a:lnTo>
                                  <a:lnTo>
                                    <a:pt x="4364" y="7642"/>
                                  </a:lnTo>
                                  <a:lnTo>
                                    <a:pt x="4369" y="7652"/>
                                  </a:lnTo>
                                  <a:lnTo>
                                    <a:pt x="4375" y="7661"/>
                                  </a:lnTo>
                                  <a:lnTo>
                                    <a:pt x="4380" y="7669"/>
                                  </a:lnTo>
                                  <a:lnTo>
                                    <a:pt x="4385" y="7677"/>
                                  </a:lnTo>
                                  <a:lnTo>
                                    <a:pt x="4392" y="7687"/>
                                  </a:lnTo>
                                  <a:lnTo>
                                    <a:pt x="4406" y="7701"/>
                                  </a:lnTo>
                                  <a:lnTo>
                                    <a:pt x="4416" y="7715"/>
                                  </a:lnTo>
                                  <a:lnTo>
                                    <a:pt x="4427" y="7722"/>
                                  </a:lnTo>
                                  <a:lnTo>
                                    <a:pt x="4430" y="7725"/>
                                  </a:lnTo>
                                  <a:lnTo>
                                    <a:pt x="4437" y="7729"/>
                                  </a:lnTo>
                                  <a:lnTo>
                                    <a:pt x="4444" y="7725"/>
                                  </a:lnTo>
                                  <a:lnTo>
                                    <a:pt x="4458" y="7725"/>
                                  </a:lnTo>
                                  <a:lnTo>
                                    <a:pt x="4465" y="7711"/>
                                  </a:lnTo>
                                  <a:lnTo>
                                    <a:pt x="4465" y="7687"/>
                                  </a:lnTo>
                                  <a:lnTo>
                                    <a:pt x="4458" y="7670"/>
                                  </a:lnTo>
                                  <a:lnTo>
                                    <a:pt x="4454" y="7663"/>
                                  </a:lnTo>
                                  <a:lnTo>
                                    <a:pt x="4444" y="7632"/>
                                  </a:lnTo>
                                  <a:lnTo>
                                    <a:pt x="4437" y="7618"/>
                                  </a:lnTo>
                                  <a:lnTo>
                                    <a:pt x="4430" y="7608"/>
                                  </a:lnTo>
                                  <a:lnTo>
                                    <a:pt x="4385" y="7518"/>
                                  </a:lnTo>
                                  <a:lnTo>
                                    <a:pt x="4385" y="7514"/>
                                  </a:lnTo>
                                  <a:lnTo>
                                    <a:pt x="4395" y="7518"/>
                                  </a:lnTo>
                                  <a:lnTo>
                                    <a:pt x="4406" y="7518"/>
                                  </a:lnTo>
                                  <a:lnTo>
                                    <a:pt x="4409" y="7518"/>
                                  </a:lnTo>
                                  <a:lnTo>
                                    <a:pt x="4420" y="7521"/>
                                  </a:lnTo>
                                  <a:lnTo>
                                    <a:pt x="4469" y="7531"/>
                                  </a:lnTo>
                                  <a:lnTo>
                                    <a:pt x="4491" y="7535"/>
                                  </a:lnTo>
                                  <a:lnTo>
                                    <a:pt x="4513" y="7538"/>
                                  </a:lnTo>
                                  <a:lnTo>
                                    <a:pt x="4533" y="7541"/>
                                  </a:lnTo>
                                  <a:lnTo>
                                    <a:pt x="4551" y="7544"/>
                                  </a:lnTo>
                                  <a:lnTo>
                                    <a:pt x="4567" y="7546"/>
                                  </a:lnTo>
                                  <a:lnTo>
                                    <a:pt x="4579" y="7549"/>
                                  </a:lnTo>
                                  <a:lnTo>
                                    <a:pt x="4596" y="7552"/>
                                  </a:lnTo>
                                  <a:lnTo>
                                    <a:pt x="4603" y="7552"/>
                                  </a:lnTo>
                                  <a:lnTo>
                                    <a:pt x="4617" y="7556"/>
                                  </a:lnTo>
                                  <a:lnTo>
                                    <a:pt x="4627" y="7549"/>
                                  </a:lnTo>
                                  <a:lnTo>
                                    <a:pt x="4634" y="7535"/>
                                  </a:lnTo>
                                  <a:lnTo>
                                    <a:pt x="4637" y="7524"/>
                                  </a:lnTo>
                                  <a:moveTo>
                                    <a:pt x="4782" y="10395"/>
                                  </a:moveTo>
                                  <a:lnTo>
                                    <a:pt x="4780" y="10385"/>
                                  </a:lnTo>
                                  <a:lnTo>
                                    <a:pt x="4773" y="10376"/>
                                  </a:lnTo>
                                  <a:lnTo>
                                    <a:pt x="4762" y="10371"/>
                                  </a:lnTo>
                                  <a:lnTo>
                                    <a:pt x="4731" y="10361"/>
                                  </a:lnTo>
                                  <a:lnTo>
                                    <a:pt x="4715" y="10356"/>
                                  </a:lnTo>
                                  <a:lnTo>
                                    <a:pt x="4695" y="10348"/>
                                  </a:lnTo>
                                  <a:lnTo>
                                    <a:pt x="4674" y="10340"/>
                                  </a:lnTo>
                                  <a:lnTo>
                                    <a:pt x="4651" y="10330"/>
                                  </a:lnTo>
                                  <a:lnTo>
                                    <a:pt x="4625" y="10319"/>
                                  </a:lnTo>
                                  <a:lnTo>
                                    <a:pt x="4597" y="10309"/>
                                  </a:lnTo>
                                  <a:lnTo>
                                    <a:pt x="4569" y="10299"/>
                                  </a:lnTo>
                                  <a:lnTo>
                                    <a:pt x="4522" y="10283"/>
                                  </a:lnTo>
                                  <a:lnTo>
                                    <a:pt x="4506" y="10278"/>
                                  </a:lnTo>
                                  <a:lnTo>
                                    <a:pt x="4489" y="10271"/>
                                  </a:lnTo>
                                  <a:lnTo>
                                    <a:pt x="4472" y="10264"/>
                                  </a:lnTo>
                                  <a:lnTo>
                                    <a:pt x="4468" y="10264"/>
                                  </a:lnTo>
                                  <a:lnTo>
                                    <a:pt x="4475" y="10257"/>
                                  </a:lnTo>
                                  <a:lnTo>
                                    <a:pt x="4485" y="10254"/>
                                  </a:lnTo>
                                  <a:lnTo>
                                    <a:pt x="4492" y="10247"/>
                                  </a:lnTo>
                                  <a:lnTo>
                                    <a:pt x="4518" y="10229"/>
                                  </a:lnTo>
                                  <a:lnTo>
                                    <a:pt x="4544" y="10213"/>
                                  </a:lnTo>
                                  <a:lnTo>
                                    <a:pt x="4568" y="10198"/>
                                  </a:lnTo>
                                  <a:lnTo>
                                    <a:pt x="4593" y="10185"/>
                                  </a:lnTo>
                                  <a:lnTo>
                                    <a:pt x="4615" y="10172"/>
                                  </a:lnTo>
                                  <a:lnTo>
                                    <a:pt x="4631" y="10163"/>
                                  </a:lnTo>
                                  <a:lnTo>
                                    <a:pt x="4651" y="10151"/>
                                  </a:lnTo>
                                  <a:lnTo>
                                    <a:pt x="4665" y="10143"/>
                                  </a:lnTo>
                                  <a:lnTo>
                                    <a:pt x="4683" y="10133"/>
                                  </a:lnTo>
                                  <a:lnTo>
                                    <a:pt x="4693" y="10129"/>
                                  </a:lnTo>
                                  <a:lnTo>
                                    <a:pt x="4696" y="10129"/>
                                  </a:lnTo>
                                  <a:lnTo>
                                    <a:pt x="4696" y="10126"/>
                                  </a:lnTo>
                                  <a:lnTo>
                                    <a:pt x="4700" y="10126"/>
                                  </a:lnTo>
                                  <a:lnTo>
                                    <a:pt x="4710" y="10114"/>
                                  </a:lnTo>
                                  <a:lnTo>
                                    <a:pt x="4715" y="10101"/>
                                  </a:lnTo>
                                  <a:lnTo>
                                    <a:pt x="4715" y="10087"/>
                                  </a:lnTo>
                                  <a:lnTo>
                                    <a:pt x="4710" y="10074"/>
                                  </a:lnTo>
                                  <a:lnTo>
                                    <a:pt x="4699" y="10063"/>
                                  </a:lnTo>
                                  <a:lnTo>
                                    <a:pt x="4686" y="10058"/>
                                  </a:lnTo>
                                  <a:lnTo>
                                    <a:pt x="4672" y="10058"/>
                                  </a:lnTo>
                                  <a:lnTo>
                                    <a:pt x="4658" y="10063"/>
                                  </a:lnTo>
                                  <a:lnTo>
                                    <a:pt x="4648" y="10070"/>
                                  </a:lnTo>
                                  <a:lnTo>
                                    <a:pt x="4631" y="10081"/>
                                  </a:lnTo>
                                  <a:lnTo>
                                    <a:pt x="4616" y="10090"/>
                                  </a:lnTo>
                                  <a:lnTo>
                                    <a:pt x="4582" y="10113"/>
                                  </a:lnTo>
                                  <a:lnTo>
                                    <a:pt x="4539" y="10140"/>
                                  </a:lnTo>
                                  <a:lnTo>
                                    <a:pt x="4515" y="10156"/>
                                  </a:lnTo>
                                  <a:lnTo>
                                    <a:pt x="4489" y="10172"/>
                                  </a:lnTo>
                                  <a:lnTo>
                                    <a:pt x="4461" y="10188"/>
                                  </a:lnTo>
                                  <a:lnTo>
                                    <a:pt x="4446" y="10198"/>
                                  </a:lnTo>
                                  <a:lnTo>
                                    <a:pt x="4415" y="10216"/>
                                  </a:lnTo>
                                  <a:lnTo>
                                    <a:pt x="4399" y="10226"/>
                                  </a:lnTo>
                                  <a:lnTo>
                                    <a:pt x="4401" y="10214"/>
                                  </a:lnTo>
                                  <a:lnTo>
                                    <a:pt x="4407" y="10190"/>
                                  </a:lnTo>
                                  <a:lnTo>
                                    <a:pt x="4415" y="10150"/>
                                  </a:lnTo>
                                  <a:lnTo>
                                    <a:pt x="4421" y="10124"/>
                                  </a:lnTo>
                                  <a:lnTo>
                                    <a:pt x="4433" y="10077"/>
                                  </a:lnTo>
                                  <a:lnTo>
                                    <a:pt x="4439" y="10057"/>
                                  </a:lnTo>
                                  <a:lnTo>
                                    <a:pt x="4450" y="10022"/>
                                  </a:lnTo>
                                  <a:lnTo>
                                    <a:pt x="4454" y="10008"/>
                                  </a:lnTo>
                                  <a:lnTo>
                                    <a:pt x="4461" y="9991"/>
                                  </a:lnTo>
                                  <a:lnTo>
                                    <a:pt x="4465" y="9980"/>
                                  </a:lnTo>
                                  <a:lnTo>
                                    <a:pt x="4467" y="9965"/>
                                  </a:lnTo>
                                  <a:lnTo>
                                    <a:pt x="4463" y="9952"/>
                                  </a:lnTo>
                                  <a:lnTo>
                                    <a:pt x="4454" y="9941"/>
                                  </a:lnTo>
                                  <a:lnTo>
                                    <a:pt x="4440" y="9936"/>
                                  </a:lnTo>
                                  <a:lnTo>
                                    <a:pt x="4425" y="9933"/>
                                  </a:lnTo>
                                  <a:lnTo>
                                    <a:pt x="4411" y="9937"/>
                                  </a:lnTo>
                                  <a:lnTo>
                                    <a:pt x="4401" y="9946"/>
                                  </a:lnTo>
                                  <a:lnTo>
                                    <a:pt x="4395" y="9960"/>
                                  </a:lnTo>
                                  <a:lnTo>
                                    <a:pt x="4392" y="9970"/>
                                  </a:lnTo>
                                  <a:lnTo>
                                    <a:pt x="4388" y="9987"/>
                                  </a:lnTo>
                                  <a:lnTo>
                                    <a:pt x="4383" y="10002"/>
                                  </a:lnTo>
                                  <a:lnTo>
                                    <a:pt x="4378" y="10019"/>
                                  </a:lnTo>
                                  <a:lnTo>
                                    <a:pt x="4373" y="10038"/>
                                  </a:lnTo>
                                  <a:lnTo>
                                    <a:pt x="4368" y="10060"/>
                                  </a:lnTo>
                                  <a:lnTo>
                                    <a:pt x="4365" y="10071"/>
                                  </a:lnTo>
                                  <a:lnTo>
                                    <a:pt x="4361" y="10083"/>
                                  </a:lnTo>
                                  <a:lnTo>
                                    <a:pt x="4357" y="10096"/>
                                  </a:lnTo>
                                  <a:lnTo>
                                    <a:pt x="4348" y="10131"/>
                                  </a:lnTo>
                                  <a:lnTo>
                                    <a:pt x="4345" y="10144"/>
                                  </a:lnTo>
                                  <a:lnTo>
                                    <a:pt x="4340" y="10157"/>
                                  </a:lnTo>
                                  <a:lnTo>
                                    <a:pt x="4276" y="10044"/>
                                  </a:lnTo>
                                  <a:lnTo>
                                    <a:pt x="4257" y="10012"/>
                                  </a:lnTo>
                                  <a:lnTo>
                                    <a:pt x="4244" y="9988"/>
                                  </a:lnTo>
                                  <a:lnTo>
                                    <a:pt x="4231" y="9967"/>
                                  </a:lnTo>
                                  <a:lnTo>
                                    <a:pt x="4220" y="9948"/>
                                  </a:lnTo>
                                  <a:lnTo>
                                    <a:pt x="4209" y="9932"/>
                                  </a:lnTo>
                                  <a:lnTo>
                                    <a:pt x="4195" y="9915"/>
                                  </a:lnTo>
                                  <a:lnTo>
                                    <a:pt x="4188" y="9904"/>
                                  </a:lnTo>
                                  <a:lnTo>
                                    <a:pt x="4178" y="9894"/>
                                  </a:lnTo>
                                  <a:lnTo>
                                    <a:pt x="4164" y="9888"/>
                                  </a:lnTo>
                                  <a:lnTo>
                                    <a:pt x="4154" y="9888"/>
                                  </a:lnTo>
                                  <a:lnTo>
                                    <a:pt x="4149" y="9888"/>
                                  </a:lnTo>
                                  <a:lnTo>
                                    <a:pt x="4136" y="9891"/>
                                  </a:lnTo>
                                  <a:lnTo>
                                    <a:pt x="4118" y="9903"/>
                                  </a:lnTo>
                                  <a:lnTo>
                                    <a:pt x="4108" y="9919"/>
                                  </a:lnTo>
                                  <a:lnTo>
                                    <a:pt x="4104" y="9936"/>
                                  </a:lnTo>
                                  <a:lnTo>
                                    <a:pt x="4108" y="9953"/>
                                  </a:lnTo>
                                  <a:lnTo>
                                    <a:pt x="4115" y="9963"/>
                                  </a:lnTo>
                                  <a:lnTo>
                                    <a:pt x="4122" y="9984"/>
                                  </a:lnTo>
                                  <a:lnTo>
                                    <a:pt x="4131" y="10001"/>
                                  </a:lnTo>
                                  <a:lnTo>
                                    <a:pt x="4141" y="10020"/>
                                  </a:lnTo>
                                  <a:lnTo>
                                    <a:pt x="4153" y="10041"/>
                                  </a:lnTo>
                                  <a:lnTo>
                                    <a:pt x="4167" y="10063"/>
                                  </a:lnTo>
                                  <a:lnTo>
                                    <a:pt x="4186" y="10096"/>
                                  </a:lnTo>
                                  <a:lnTo>
                                    <a:pt x="4195" y="10110"/>
                                  </a:lnTo>
                                  <a:lnTo>
                                    <a:pt x="4230" y="10169"/>
                                  </a:lnTo>
                                  <a:lnTo>
                                    <a:pt x="4254" y="10209"/>
                                  </a:lnTo>
                                  <a:lnTo>
                                    <a:pt x="4225" y="10202"/>
                                  </a:lnTo>
                                  <a:lnTo>
                                    <a:pt x="4199" y="10195"/>
                                  </a:lnTo>
                                  <a:lnTo>
                                    <a:pt x="4171" y="10188"/>
                                  </a:lnTo>
                                  <a:lnTo>
                                    <a:pt x="4146" y="10181"/>
                                  </a:lnTo>
                                  <a:lnTo>
                                    <a:pt x="4099" y="10169"/>
                                  </a:lnTo>
                                  <a:lnTo>
                                    <a:pt x="4062" y="10161"/>
                                  </a:lnTo>
                                  <a:lnTo>
                                    <a:pt x="4029" y="10153"/>
                                  </a:lnTo>
                                  <a:lnTo>
                                    <a:pt x="4014" y="10153"/>
                                  </a:lnTo>
                                  <a:lnTo>
                                    <a:pt x="4001" y="10158"/>
                                  </a:lnTo>
                                  <a:lnTo>
                                    <a:pt x="3991" y="10166"/>
                                  </a:lnTo>
                                  <a:lnTo>
                                    <a:pt x="3984" y="10178"/>
                                  </a:lnTo>
                                  <a:lnTo>
                                    <a:pt x="3982" y="10194"/>
                                  </a:lnTo>
                                  <a:lnTo>
                                    <a:pt x="3985" y="10209"/>
                                  </a:lnTo>
                                  <a:lnTo>
                                    <a:pt x="3994" y="10221"/>
                                  </a:lnTo>
                                  <a:lnTo>
                                    <a:pt x="4008" y="10230"/>
                                  </a:lnTo>
                                  <a:lnTo>
                                    <a:pt x="4016" y="10233"/>
                                  </a:lnTo>
                                  <a:lnTo>
                                    <a:pt x="4039" y="10241"/>
                                  </a:lnTo>
                                  <a:lnTo>
                                    <a:pt x="4075" y="10253"/>
                                  </a:lnTo>
                                  <a:lnTo>
                                    <a:pt x="4149" y="10276"/>
                                  </a:lnTo>
                                  <a:lnTo>
                                    <a:pt x="4207" y="10295"/>
                                  </a:lnTo>
                                  <a:lnTo>
                                    <a:pt x="4240" y="10306"/>
                                  </a:lnTo>
                                  <a:lnTo>
                                    <a:pt x="4250" y="10309"/>
                                  </a:lnTo>
                                  <a:lnTo>
                                    <a:pt x="4254" y="10311"/>
                                  </a:lnTo>
                                  <a:lnTo>
                                    <a:pt x="4257" y="10313"/>
                                  </a:lnTo>
                                  <a:lnTo>
                                    <a:pt x="4267" y="10313"/>
                                  </a:lnTo>
                                  <a:lnTo>
                                    <a:pt x="4230" y="10336"/>
                                  </a:lnTo>
                                  <a:lnTo>
                                    <a:pt x="4195" y="10359"/>
                                  </a:lnTo>
                                  <a:lnTo>
                                    <a:pt x="4162" y="10381"/>
                                  </a:lnTo>
                                  <a:lnTo>
                                    <a:pt x="4132" y="10402"/>
                                  </a:lnTo>
                                  <a:lnTo>
                                    <a:pt x="4112" y="10417"/>
                                  </a:lnTo>
                                  <a:lnTo>
                                    <a:pt x="4094" y="10431"/>
                                  </a:lnTo>
                                  <a:lnTo>
                                    <a:pt x="4079" y="10443"/>
                                  </a:lnTo>
                                  <a:lnTo>
                                    <a:pt x="4067" y="10454"/>
                                  </a:lnTo>
                                  <a:lnTo>
                                    <a:pt x="4053" y="10468"/>
                                  </a:lnTo>
                                  <a:lnTo>
                                    <a:pt x="4043" y="10475"/>
                                  </a:lnTo>
                                  <a:lnTo>
                                    <a:pt x="4032" y="10485"/>
                                  </a:lnTo>
                                  <a:lnTo>
                                    <a:pt x="4032" y="10499"/>
                                  </a:lnTo>
                                  <a:lnTo>
                                    <a:pt x="4036" y="10510"/>
                                  </a:lnTo>
                                  <a:lnTo>
                                    <a:pt x="4043" y="10519"/>
                                  </a:lnTo>
                                  <a:lnTo>
                                    <a:pt x="4052" y="10524"/>
                                  </a:lnTo>
                                  <a:lnTo>
                                    <a:pt x="4064" y="10526"/>
                                  </a:lnTo>
                                  <a:lnTo>
                                    <a:pt x="4077" y="10524"/>
                                  </a:lnTo>
                                  <a:lnTo>
                                    <a:pt x="4087" y="10520"/>
                                  </a:lnTo>
                                  <a:lnTo>
                                    <a:pt x="4118" y="10502"/>
                                  </a:lnTo>
                                  <a:lnTo>
                                    <a:pt x="4135" y="10491"/>
                                  </a:lnTo>
                                  <a:lnTo>
                                    <a:pt x="4154" y="10479"/>
                                  </a:lnTo>
                                  <a:lnTo>
                                    <a:pt x="4174" y="10465"/>
                                  </a:lnTo>
                                  <a:lnTo>
                                    <a:pt x="4199" y="10448"/>
                                  </a:lnTo>
                                  <a:lnTo>
                                    <a:pt x="4254" y="10409"/>
                                  </a:lnTo>
                                  <a:lnTo>
                                    <a:pt x="4267" y="10400"/>
                                  </a:lnTo>
                                  <a:lnTo>
                                    <a:pt x="4285" y="10389"/>
                                  </a:lnTo>
                                  <a:lnTo>
                                    <a:pt x="4285" y="10396"/>
                                  </a:lnTo>
                                  <a:lnTo>
                                    <a:pt x="4281" y="10399"/>
                                  </a:lnTo>
                                  <a:lnTo>
                                    <a:pt x="4281" y="10406"/>
                                  </a:lnTo>
                                  <a:lnTo>
                                    <a:pt x="4273" y="10489"/>
                                  </a:lnTo>
                                  <a:lnTo>
                                    <a:pt x="4271" y="10513"/>
                                  </a:lnTo>
                                  <a:lnTo>
                                    <a:pt x="4271" y="10569"/>
                                  </a:lnTo>
                                  <a:lnTo>
                                    <a:pt x="4274" y="10579"/>
                                  </a:lnTo>
                                  <a:lnTo>
                                    <a:pt x="4274" y="10589"/>
                                  </a:lnTo>
                                  <a:lnTo>
                                    <a:pt x="4278" y="10607"/>
                                  </a:lnTo>
                                  <a:lnTo>
                                    <a:pt x="4281" y="10617"/>
                                  </a:lnTo>
                                  <a:lnTo>
                                    <a:pt x="4285" y="10624"/>
                                  </a:lnTo>
                                  <a:lnTo>
                                    <a:pt x="4288" y="10627"/>
                                  </a:lnTo>
                                  <a:lnTo>
                                    <a:pt x="4295" y="10631"/>
                                  </a:lnTo>
                                  <a:lnTo>
                                    <a:pt x="4306" y="10633"/>
                                  </a:lnTo>
                                  <a:lnTo>
                                    <a:pt x="4318" y="10632"/>
                                  </a:lnTo>
                                  <a:lnTo>
                                    <a:pt x="4329" y="10626"/>
                                  </a:lnTo>
                                  <a:lnTo>
                                    <a:pt x="4337" y="10617"/>
                                  </a:lnTo>
                                  <a:lnTo>
                                    <a:pt x="4340" y="10607"/>
                                  </a:lnTo>
                                  <a:lnTo>
                                    <a:pt x="4347" y="10589"/>
                                  </a:lnTo>
                                  <a:lnTo>
                                    <a:pt x="4350" y="10579"/>
                                  </a:lnTo>
                                  <a:lnTo>
                                    <a:pt x="4350" y="10569"/>
                                  </a:lnTo>
                                  <a:lnTo>
                                    <a:pt x="4354" y="10558"/>
                                  </a:lnTo>
                                  <a:lnTo>
                                    <a:pt x="4354" y="10550"/>
                                  </a:lnTo>
                                  <a:lnTo>
                                    <a:pt x="4356" y="10540"/>
                                  </a:lnTo>
                                  <a:lnTo>
                                    <a:pt x="4357" y="10529"/>
                                  </a:lnTo>
                                  <a:lnTo>
                                    <a:pt x="4358" y="10506"/>
                                  </a:lnTo>
                                  <a:lnTo>
                                    <a:pt x="4360" y="10481"/>
                                  </a:lnTo>
                                  <a:lnTo>
                                    <a:pt x="4361" y="10455"/>
                                  </a:lnTo>
                                  <a:lnTo>
                                    <a:pt x="4363" y="10442"/>
                                  </a:lnTo>
                                  <a:lnTo>
                                    <a:pt x="4365" y="10428"/>
                                  </a:lnTo>
                                  <a:lnTo>
                                    <a:pt x="4368" y="10413"/>
                                  </a:lnTo>
                                  <a:lnTo>
                                    <a:pt x="4368" y="10402"/>
                                  </a:lnTo>
                                  <a:lnTo>
                                    <a:pt x="4371" y="10396"/>
                                  </a:lnTo>
                                  <a:lnTo>
                                    <a:pt x="4378" y="10406"/>
                                  </a:lnTo>
                                  <a:lnTo>
                                    <a:pt x="4382" y="10413"/>
                                  </a:lnTo>
                                  <a:lnTo>
                                    <a:pt x="4388" y="10423"/>
                                  </a:lnTo>
                                  <a:lnTo>
                                    <a:pt x="4399" y="10440"/>
                                  </a:lnTo>
                                  <a:lnTo>
                                    <a:pt x="4407" y="10453"/>
                                  </a:lnTo>
                                  <a:lnTo>
                                    <a:pt x="4442" y="10508"/>
                                  </a:lnTo>
                                  <a:lnTo>
                                    <a:pt x="4444" y="10512"/>
                                  </a:lnTo>
                                  <a:lnTo>
                                    <a:pt x="4465" y="10546"/>
                                  </a:lnTo>
                                  <a:lnTo>
                                    <a:pt x="4473" y="10558"/>
                                  </a:lnTo>
                                  <a:lnTo>
                                    <a:pt x="4480" y="10568"/>
                                  </a:lnTo>
                                  <a:lnTo>
                                    <a:pt x="4485" y="10579"/>
                                  </a:lnTo>
                                  <a:lnTo>
                                    <a:pt x="4496" y="10593"/>
                                  </a:lnTo>
                                  <a:lnTo>
                                    <a:pt x="4503" y="10603"/>
                                  </a:lnTo>
                                  <a:lnTo>
                                    <a:pt x="4510" y="10610"/>
                                  </a:lnTo>
                                  <a:lnTo>
                                    <a:pt x="4523" y="10627"/>
                                  </a:lnTo>
                                  <a:lnTo>
                                    <a:pt x="4534" y="10638"/>
                                  </a:lnTo>
                                  <a:lnTo>
                                    <a:pt x="4548" y="10645"/>
                                  </a:lnTo>
                                  <a:lnTo>
                                    <a:pt x="4555" y="10645"/>
                                  </a:lnTo>
                                  <a:lnTo>
                                    <a:pt x="4568" y="10641"/>
                                  </a:lnTo>
                                  <a:lnTo>
                                    <a:pt x="4575" y="10631"/>
                                  </a:lnTo>
                                  <a:lnTo>
                                    <a:pt x="4568" y="10603"/>
                                  </a:lnTo>
                                  <a:lnTo>
                                    <a:pt x="4561" y="10582"/>
                                  </a:lnTo>
                                  <a:lnTo>
                                    <a:pt x="4558" y="10574"/>
                                  </a:lnTo>
                                  <a:lnTo>
                                    <a:pt x="4554" y="10565"/>
                                  </a:lnTo>
                                  <a:lnTo>
                                    <a:pt x="4549" y="10555"/>
                                  </a:lnTo>
                                  <a:lnTo>
                                    <a:pt x="4539" y="10534"/>
                                  </a:lnTo>
                                  <a:lnTo>
                                    <a:pt x="4533" y="10523"/>
                                  </a:lnTo>
                                  <a:lnTo>
                                    <a:pt x="4527" y="10512"/>
                                  </a:lnTo>
                                  <a:lnTo>
                                    <a:pt x="4520" y="10499"/>
                                  </a:lnTo>
                                  <a:lnTo>
                                    <a:pt x="4506" y="10473"/>
                                  </a:lnTo>
                                  <a:lnTo>
                                    <a:pt x="4491" y="10445"/>
                                  </a:lnTo>
                                  <a:lnTo>
                                    <a:pt x="4475" y="10416"/>
                                  </a:lnTo>
                                  <a:lnTo>
                                    <a:pt x="4458" y="10385"/>
                                  </a:lnTo>
                                  <a:lnTo>
                                    <a:pt x="4454" y="10378"/>
                                  </a:lnTo>
                                  <a:lnTo>
                                    <a:pt x="4447" y="10368"/>
                                  </a:lnTo>
                                  <a:lnTo>
                                    <a:pt x="4444" y="10361"/>
                                  </a:lnTo>
                                  <a:lnTo>
                                    <a:pt x="4460" y="10364"/>
                                  </a:lnTo>
                                  <a:lnTo>
                                    <a:pt x="4468" y="10366"/>
                                  </a:lnTo>
                                  <a:lnTo>
                                    <a:pt x="4491" y="10371"/>
                                  </a:lnTo>
                                  <a:lnTo>
                                    <a:pt x="4510" y="10375"/>
                                  </a:lnTo>
                                  <a:lnTo>
                                    <a:pt x="4542" y="10382"/>
                                  </a:lnTo>
                                  <a:lnTo>
                                    <a:pt x="4573" y="10388"/>
                                  </a:lnTo>
                                  <a:lnTo>
                                    <a:pt x="4602" y="10394"/>
                                  </a:lnTo>
                                  <a:lnTo>
                                    <a:pt x="4631" y="10399"/>
                                  </a:lnTo>
                                  <a:lnTo>
                                    <a:pt x="4679" y="10409"/>
                                  </a:lnTo>
                                  <a:lnTo>
                                    <a:pt x="4695" y="10412"/>
                                  </a:lnTo>
                                  <a:lnTo>
                                    <a:pt x="4714" y="10416"/>
                                  </a:lnTo>
                                  <a:lnTo>
                                    <a:pt x="4738" y="10420"/>
                                  </a:lnTo>
                                  <a:lnTo>
                                    <a:pt x="4748" y="10423"/>
                                  </a:lnTo>
                                  <a:lnTo>
                                    <a:pt x="4762" y="10427"/>
                                  </a:lnTo>
                                  <a:lnTo>
                                    <a:pt x="4776" y="10420"/>
                                  </a:lnTo>
                                  <a:lnTo>
                                    <a:pt x="4782" y="10395"/>
                                  </a:lnTo>
                                  <a:moveTo>
                                    <a:pt x="5256" y="8289"/>
                                  </a:moveTo>
                                  <a:lnTo>
                                    <a:pt x="5253" y="8275"/>
                                  </a:lnTo>
                                  <a:lnTo>
                                    <a:pt x="5245" y="8261"/>
                                  </a:lnTo>
                                  <a:lnTo>
                                    <a:pt x="5232" y="8251"/>
                                  </a:lnTo>
                                  <a:lnTo>
                                    <a:pt x="5216" y="8247"/>
                                  </a:lnTo>
                                  <a:lnTo>
                                    <a:pt x="5198" y="8251"/>
                                  </a:lnTo>
                                  <a:lnTo>
                                    <a:pt x="5191" y="8253"/>
                                  </a:lnTo>
                                  <a:lnTo>
                                    <a:pt x="5173" y="8261"/>
                                  </a:lnTo>
                                  <a:lnTo>
                                    <a:pt x="5144" y="8274"/>
                                  </a:lnTo>
                                  <a:lnTo>
                                    <a:pt x="5108" y="8292"/>
                                  </a:lnTo>
                                  <a:lnTo>
                                    <a:pt x="5087" y="8304"/>
                                  </a:lnTo>
                                  <a:lnTo>
                                    <a:pt x="5040" y="8331"/>
                                  </a:lnTo>
                                  <a:lnTo>
                                    <a:pt x="5015" y="8344"/>
                                  </a:lnTo>
                                  <a:lnTo>
                                    <a:pt x="5019" y="8328"/>
                                  </a:lnTo>
                                  <a:lnTo>
                                    <a:pt x="5023" y="8312"/>
                                  </a:lnTo>
                                  <a:lnTo>
                                    <a:pt x="5029" y="8282"/>
                                  </a:lnTo>
                                  <a:lnTo>
                                    <a:pt x="5038" y="8245"/>
                                  </a:lnTo>
                                  <a:lnTo>
                                    <a:pt x="5044" y="8216"/>
                                  </a:lnTo>
                                  <a:lnTo>
                                    <a:pt x="5049" y="8192"/>
                                  </a:lnTo>
                                  <a:lnTo>
                                    <a:pt x="5049" y="8179"/>
                                  </a:lnTo>
                                  <a:lnTo>
                                    <a:pt x="5045" y="8166"/>
                                  </a:lnTo>
                                  <a:lnTo>
                                    <a:pt x="5037" y="8155"/>
                                  </a:lnTo>
                                  <a:lnTo>
                                    <a:pt x="5025" y="8147"/>
                                  </a:lnTo>
                                  <a:lnTo>
                                    <a:pt x="5009" y="8145"/>
                                  </a:lnTo>
                                  <a:lnTo>
                                    <a:pt x="4994" y="8149"/>
                                  </a:lnTo>
                                  <a:lnTo>
                                    <a:pt x="4981" y="8158"/>
                                  </a:lnTo>
                                  <a:lnTo>
                                    <a:pt x="4973" y="8171"/>
                                  </a:lnTo>
                                  <a:lnTo>
                                    <a:pt x="4971" y="8178"/>
                                  </a:lnTo>
                                  <a:lnTo>
                                    <a:pt x="4964" y="8195"/>
                                  </a:lnTo>
                                  <a:lnTo>
                                    <a:pt x="4954" y="8222"/>
                                  </a:lnTo>
                                  <a:lnTo>
                                    <a:pt x="4942" y="8258"/>
                                  </a:lnTo>
                                  <a:lnTo>
                                    <a:pt x="4934" y="8279"/>
                                  </a:lnTo>
                                  <a:lnTo>
                                    <a:pt x="4926" y="8300"/>
                                  </a:lnTo>
                                  <a:lnTo>
                                    <a:pt x="4919" y="8323"/>
                                  </a:lnTo>
                                  <a:lnTo>
                                    <a:pt x="4911" y="8348"/>
                                  </a:lnTo>
                                  <a:lnTo>
                                    <a:pt x="4895" y="8322"/>
                                  </a:lnTo>
                                  <a:lnTo>
                                    <a:pt x="4852" y="8254"/>
                                  </a:lnTo>
                                  <a:lnTo>
                                    <a:pt x="4840" y="8239"/>
                                  </a:lnTo>
                                  <a:lnTo>
                                    <a:pt x="4829" y="8225"/>
                                  </a:lnTo>
                                  <a:lnTo>
                                    <a:pt x="4819" y="8212"/>
                                  </a:lnTo>
                                  <a:lnTo>
                                    <a:pt x="4811" y="8203"/>
                                  </a:lnTo>
                                  <a:lnTo>
                                    <a:pt x="4786" y="8178"/>
                                  </a:lnTo>
                                  <a:lnTo>
                                    <a:pt x="4773" y="8175"/>
                                  </a:lnTo>
                                  <a:lnTo>
                                    <a:pt x="4762" y="8178"/>
                                  </a:lnTo>
                                  <a:lnTo>
                                    <a:pt x="4751" y="8185"/>
                                  </a:lnTo>
                                  <a:lnTo>
                                    <a:pt x="4744" y="8195"/>
                                  </a:lnTo>
                                  <a:lnTo>
                                    <a:pt x="4742" y="8207"/>
                                  </a:lnTo>
                                  <a:lnTo>
                                    <a:pt x="4745" y="8220"/>
                                  </a:lnTo>
                                  <a:lnTo>
                                    <a:pt x="4748" y="8227"/>
                                  </a:lnTo>
                                  <a:lnTo>
                                    <a:pt x="4755" y="8244"/>
                                  </a:lnTo>
                                  <a:lnTo>
                                    <a:pt x="4761" y="8256"/>
                                  </a:lnTo>
                                  <a:lnTo>
                                    <a:pt x="4769" y="8269"/>
                                  </a:lnTo>
                                  <a:lnTo>
                                    <a:pt x="4778" y="8284"/>
                                  </a:lnTo>
                                  <a:lnTo>
                                    <a:pt x="4790" y="8299"/>
                                  </a:lnTo>
                                  <a:lnTo>
                                    <a:pt x="4813" y="8333"/>
                                  </a:lnTo>
                                  <a:lnTo>
                                    <a:pt x="4825" y="8352"/>
                                  </a:lnTo>
                                  <a:lnTo>
                                    <a:pt x="4838" y="8372"/>
                                  </a:lnTo>
                                  <a:lnTo>
                                    <a:pt x="4798" y="8367"/>
                                  </a:lnTo>
                                  <a:lnTo>
                                    <a:pt x="4779" y="8364"/>
                                  </a:lnTo>
                                  <a:lnTo>
                                    <a:pt x="4762" y="8362"/>
                                  </a:lnTo>
                                  <a:lnTo>
                                    <a:pt x="4748" y="8362"/>
                                  </a:lnTo>
                                  <a:lnTo>
                                    <a:pt x="4738" y="8358"/>
                                  </a:lnTo>
                                  <a:lnTo>
                                    <a:pt x="4707" y="8358"/>
                                  </a:lnTo>
                                  <a:lnTo>
                                    <a:pt x="4700" y="8362"/>
                                  </a:lnTo>
                                  <a:lnTo>
                                    <a:pt x="4686" y="8365"/>
                                  </a:lnTo>
                                  <a:lnTo>
                                    <a:pt x="4676" y="8369"/>
                                  </a:lnTo>
                                  <a:lnTo>
                                    <a:pt x="4672" y="8372"/>
                                  </a:lnTo>
                                  <a:lnTo>
                                    <a:pt x="4665" y="8375"/>
                                  </a:lnTo>
                                  <a:lnTo>
                                    <a:pt x="4662" y="8379"/>
                                  </a:lnTo>
                                  <a:lnTo>
                                    <a:pt x="4659" y="8394"/>
                                  </a:lnTo>
                                  <a:lnTo>
                                    <a:pt x="4661" y="8409"/>
                                  </a:lnTo>
                                  <a:lnTo>
                                    <a:pt x="4667" y="8421"/>
                                  </a:lnTo>
                                  <a:lnTo>
                                    <a:pt x="4676" y="8431"/>
                                  </a:lnTo>
                                  <a:lnTo>
                                    <a:pt x="4683" y="8438"/>
                                  </a:lnTo>
                                  <a:lnTo>
                                    <a:pt x="4696" y="8441"/>
                                  </a:lnTo>
                                  <a:lnTo>
                                    <a:pt x="4703" y="8445"/>
                                  </a:lnTo>
                                  <a:lnTo>
                                    <a:pt x="4710" y="8445"/>
                                  </a:lnTo>
                                  <a:lnTo>
                                    <a:pt x="4731" y="8452"/>
                                  </a:lnTo>
                                  <a:lnTo>
                                    <a:pt x="4754" y="8452"/>
                                  </a:lnTo>
                                  <a:lnTo>
                                    <a:pt x="4768" y="8454"/>
                                  </a:lnTo>
                                  <a:lnTo>
                                    <a:pt x="4785" y="8457"/>
                                  </a:lnTo>
                                  <a:lnTo>
                                    <a:pt x="4821" y="8462"/>
                                  </a:lnTo>
                                  <a:lnTo>
                                    <a:pt x="4798" y="8475"/>
                                  </a:lnTo>
                                  <a:lnTo>
                                    <a:pt x="4775" y="8488"/>
                                  </a:lnTo>
                                  <a:lnTo>
                                    <a:pt x="4754" y="8501"/>
                                  </a:lnTo>
                                  <a:lnTo>
                                    <a:pt x="4734" y="8514"/>
                                  </a:lnTo>
                                  <a:lnTo>
                                    <a:pt x="4725" y="8519"/>
                                  </a:lnTo>
                                  <a:lnTo>
                                    <a:pt x="4716" y="8524"/>
                                  </a:lnTo>
                                  <a:lnTo>
                                    <a:pt x="4708" y="8529"/>
                                  </a:lnTo>
                                  <a:lnTo>
                                    <a:pt x="4689" y="8541"/>
                                  </a:lnTo>
                                  <a:lnTo>
                                    <a:pt x="4683" y="8548"/>
                                  </a:lnTo>
                                  <a:lnTo>
                                    <a:pt x="4676" y="8552"/>
                                  </a:lnTo>
                                  <a:lnTo>
                                    <a:pt x="4662" y="8562"/>
                                  </a:lnTo>
                                  <a:lnTo>
                                    <a:pt x="4655" y="8573"/>
                                  </a:lnTo>
                                  <a:lnTo>
                                    <a:pt x="4651" y="8576"/>
                                  </a:lnTo>
                                  <a:lnTo>
                                    <a:pt x="4648" y="8583"/>
                                  </a:lnTo>
                                  <a:lnTo>
                                    <a:pt x="4648" y="8604"/>
                                  </a:lnTo>
                                  <a:lnTo>
                                    <a:pt x="4662" y="8611"/>
                                  </a:lnTo>
                                  <a:lnTo>
                                    <a:pt x="4683" y="8611"/>
                                  </a:lnTo>
                                  <a:lnTo>
                                    <a:pt x="4700" y="8604"/>
                                  </a:lnTo>
                                  <a:lnTo>
                                    <a:pt x="4707" y="8600"/>
                                  </a:lnTo>
                                  <a:lnTo>
                                    <a:pt x="4717" y="8597"/>
                                  </a:lnTo>
                                  <a:lnTo>
                                    <a:pt x="4731" y="8593"/>
                                  </a:lnTo>
                                  <a:lnTo>
                                    <a:pt x="4739" y="8590"/>
                                  </a:lnTo>
                                  <a:lnTo>
                                    <a:pt x="4748" y="8586"/>
                                  </a:lnTo>
                                  <a:lnTo>
                                    <a:pt x="4759" y="8581"/>
                                  </a:lnTo>
                                  <a:lnTo>
                                    <a:pt x="4769" y="8576"/>
                                  </a:lnTo>
                                  <a:lnTo>
                                    <a:pt x="4790" y="8566"/>
                                  </a:lnTo>
                                  <a:lnTo>
                                    <a:pt x="4813" y="8555"/>
                                  </a:lnTo>
                                  <a:lnTo>
                                    <a:pt x="4821" y="8551"/>
                                  </a:lnTo>
                                  <a:lnTo>
                                    <a:pt x="4836" y="8543"/>
                                  </a:lnTo>
                                  <a:lnTo>
                                    <a:pt x="4838" y="8542"/>
                                  </a:lnTo>
                                  <a:lnTo>
                                    <a:pt x="4859" y="8531"/>
                                  </a:lnTo>
                                  <a:lnTo>
                                    <a:pt x="4862" y="8531"/>
                                  </a:lnTo>
                                  <a:lnTo>
                                    <a:pt x="4859" y="8541"/>
                                  </a:lnTo>
                                  <a:lnTo>
                                    <a:pt x="4859" y="8552"/>
                                  </a:lnTo>
                                  <a:lnTo>
                                    <a:pt x="4856" y="8566"/>
                                  </a:lnTo>
                                  <a:lnTo>
                                    <a:pt x="4850" y="8591"/>
                                  </a:lnTo>
                                  <a:lnTo>
                                    <a:pt x="4845" y="8615"/>
                                  </a:lnTo>
                                  <a:lnTo>
                                    <a:pt x="4840" y="8638"/>
                                  </a:lnTo>
                                  <a:lnTo>
                                    <a:pt x="4835" y="8659"/>
                                  </a:lnTo>
                                  <a:lnTo>
                                    <a:pt x="4830" y="8679"/>
                                  </a:lnTo>
                                  <a:lnTo>
                                    <a:pt x="4824" y="8713"/>
                                  </a:lnTo>
                                  <a:lnTo>
                                    <a:pt x="4821" y="8725"/>
                                  </a:lnTo>
                                  <a:lnTo>
                                    <a:pt x="4818" y="8742"/>
                                  </a:lnTo>
                                  <a:lnTo>
                                    <a:pt x="4818" y="8749"/>
                                  </a:lnTo>
                                  <a:lnTo>
                                    <a:pt x="4814" y="8763"/>
                                  </a:lnTo>
                                  <a:lnTo>
                                    <a:pt x="4821" y="8773"/>
                                  </a:lnTo>
                                  <a:lnTo>
                                    <a:pt x="4835" y="8780"/>
                                  </a:lnTo>
                                  <a:lnTo>
                                    <a:pt x="4846" y="8783"/>
                                  </a:lnTo>
                                  <a:lnTo>
                                    <a:pt x="4856" y="8781"/>
                                  </a:lnTo>
                                  <a:lnTo>
                                    <a:pt x="4862" y="8777"/>
                                  </a:lnTo>
                                  <a:lnTo>
                                    <a:pt x="4866" y="8775"/>
                                  </a:lnTo>
                                  <a:lnTo>
                                    <a:pt x="4873" y="8766"/>
                                  </a:lnTo>
                                  <a:lnTo>
                                    <a:pt x="4876" y="8759"/>
                                  </a:lnTo>
                                  <a:lnTo>
                                    <a:pt x="4883" y="8742"/>
                                  </a:lnTo>
                                  <a:lnTo>
                                    <a:pt x="4888" y="8730"/>
                                  </a:lnTo>
                                  <a:lnTo>
                                    <a:pt x="4900" y="8698"/>
                                  </a:lnTo>
                                  <a:lnTo>
                                    <a:pt x="4915" y="8660"/>
                                  </a:lnTo>
                                  <a:lnTo>
                                    <a:pt x="4932" y="8615"/>
                                  </a:lnTo>
                                  <a:lnTo>
                                    <a:pt x="4942" y="8590"/>
                                  </a:lnTo>
                                  <a:lnTo>
                                    <a:pt x="4946" y="8580"/>
                                  </a:lnTo>
                                  <a:lnTo>
                                    <a:pt x="4952" y="8566"/>
                                  </a:lnTo>
                                  <a:lnTo>
                                    <a:pt x="4956" y="8555"/>
                                  </a:lnTo>
                                  <a:lnTo>
                                    <a:pt x="4959" y="8559"/>
                                  </a:lnTo>
                                  <a:lnTo>
                                    <a:pt x="4985" y="8600"/>
                                  </a:lnTo>
                                  <a:lnTo>
                                    <a:pt x="4994" y="8615"/>
                                  </a:lnTo>
                                  <a:lnTo>
                                    <a:pt x="4997" y="8620"/>
                                  </a:lnTo>
                                  <a:lnTo>
                                    <a:pt x="5008" y="8638"/>
                                  </a:lnTo>
                                  <a:lnTo>
                                    <a:pt x="5018" y="8656"/>
                                  </a:lnTo>
                                  <a:lnTo>
                                    <a:pt x="5026" y="8672"/>
                                  </a:lnTo>
                                  <a:lnTo>
                                    <a:pt x="5033" y="8686"/>
                                  </a:lnTo>
                                  <a:lnTo>
                                    <a:pt x="5049" y="8718"/>
                                  </a:lnTo>
                                  <a:lnTo>
                                    <a:pt x="5049" y="8721"/>
                                  </a:lnTo>
                                  <a:lnTo>
                                    <a:pt x="5053" y="8721"/>
                                  </a:lnTo>
                                  <a:lnTo>
                                    <a:pt x="5053" y="8725"/>
                                  </a:lnTo>
                                  <a:lnTo>
                                    <a:pt x="5064" y="8735"/>
                                  </a:lnTo>
                                  <a:lnTo>
                                    <a:pt x="5077" y="8740"/>
                                  </a:lnTo>
                                  <a:lnTo>
                                    <a:pt x="5091" y="8739"/>
                                  </a:lnTo>
                                  <a:lnTo>
                                    <a:pt x="5105" y="8732"/>
                                  </a:lnTo>
                                  <a:lnTo>
                                    <a:pt x="5115" y="8720"/>
                                  </a:lnTo>
                                  <a:lnTo>
                                    <a:pt x="5120" y="8707"/>
                                  </a:lnTo>
                                  <a:lnTo>
                                    <a:pt x="5119" y="8693"/>
                                  </a:lnTo>
                                  <a:lnTo>
                                    <a:pt x="5112" y="8680"/>
                                  </a:lnTo>
                                  <a:lnTo>
                                    <a:pt x="5105" y="8673"/>
                                  </a:lnTo>
                                  <a:lnTo>
                                    <a:pt x="5098" y="8659"/>
                                  </a:lnTo>
                                  <a:lnTo>
                                    <a:pt x="5090" y="8648"/>
                                  </a:lnTo>
                                  <a:lnTo>
                                    <a:pt x="5082" y="8635"/>
                                  </a:lnTo>
                                  <a:lnTo>
                                    <a:pt x="5073" y="8621"/>
                                  </a:lnTo>
                                  <a:lnTo>
                                    <a:pt x="5052" y="8585"/>
                                  </a:lnTo>
                                  <a:lnTo>
                                    <a:pt x="5040" y="8565"/>
                                  </a:lnTo>
                                  <a:lnTo>
                                    <a:pt x="5015" y="8524"/>
                                  </a:lnTo>
                                  <a:lnTo>
                                    <a:pt x="4994" y="8493"/>
                                  </a:lnTo>
                                  <a:lnTo>
                                    <a:pt x="5001" y="8493"/>
                                  </a:lnTo>
                                  <a:lnTo>
                                    <a:pt x="5008" y="8497"/>
                                  </a:lnTo>
                                  <a:lnTo>
                                    <a:pt x="5015" y="8497"/>
                                  </a:lnTo>
                                  <a:lnTo>
                                    <a:pt x="5060" y="8508"/>
                                  </a:lnTo>
                                  <a:lnTo>
                                    <a:pt x="5075" y="8512"/>
                                  </a:lnTo>
                                  <a:lnTo>
                                    <a:pt x="5094" y="8517"/>
                                  </a:lnTo>
                                  <a:lnTo>
                                    <a:pt x="5111" y="8522"/>
                                  </a:lnTo>
                                  <a:lnTo>
                                    <a:pt x="5139" y="8531"/>
                                  </a:lnTo>
                                  <a:lnTo>
                                    <a:pt x="5150" y="8535"/>
                                  </a:lnTo>
                                  <a:lnTo>
                                    <a:pt x="5163" y="8538"/>
                                  </a:lnTo>
                                  <a:lnTo>
                                    <a:pt x="5170" y="8541"/>
                                  </a:lnTo>
                                  <a:lnTo>
                                    <a:pt x="5174" y="8541"/>
                                  </a:lnTo>
                                  <a:lnTo>
                                    <a:pt x="5189" y="8544"/>
                                  </a:lnTo>
                                  <a:lnTo>
                                    <a:pt x="5203" y="8540"/>
                                  </a:lnTo>
                                  <a:lnTo>
                                    <a:pt x="5215" y="8531"/>
                                  </a:lnTo>
                                  <a:lnTo>
                                    <a:pt x="5222" y="8517"/>
                                  </a:lnTo>
                                  <a:lnTo>
                                    <a:pt x="5224" y="8502"/>
                                  </a:lnTo>
                                  <a:lnTo>
                                    <a:pt x="5221" y="8488"/>
                                  </a:lnTo>
                                  <a:lnTo>
                                    <a:pt x="5212" y="8476"/>
                                  </a:lnTo>
                                  <a:lnTo>
                                    <a:pt x="5198" y="8469"/>
                                  </a:lnTo>
                                  <a:lnTo>
                                    <a:pt x="5176" y="8462"/>
                                  </a:lnTo>
                                  <a:lnTo>
                                    <a:pt x="5151" y="8453"/>
                                  </a:lnTo>
                                  <a:lnTo>
                                    <a:pt x="5119" y="8441"/>
                                  </a:lnTo>
                                  <a:lnTo>
                                    <a:pt x="5105" y="8436"/>
                                  </a:lnTo>
                                  <a:lnTo>
                                    <a:pt x="5090" y="8431"/>
                                  </a:lnTo>
                                  <a:lnTo>
                                    <a:pt x="5076" y="8427"/>
                                  </a:lnTo>
                                  <a:lnTo>
                                    <a:pt x="5060" y="8424"/>
                                  </a:lnTo>
                                  <a:lnTo>
                                    <a:pt x="5157" y="8375"/>
                                  </a:lnTo>
                                  <a:lnTo>
                                    <a:pt x="5191" y="8356"/>
                                  </a:lnTo>
                                  <a:lnTo>
                                    <a:pt x="5218" y="8339"/>
                                  </a:lnTo>
                                  <a:lnTo>
                                    <a:pt x="5234" y="8328"/>
                                  </a:lnTo>
                                  <a:lnTo>
                                    <a:pt x="5240" y="8324"/>
                                  </a:lnTo>
                                  <a:lnTo>
                                    <a:pt x="5249" y="8314"/>
                                  </a:lnTo>
                                  <a:lnTo>
                                    <a:pt x="5254" y="8302"/>
                                  </a:lnTo>
                                  <a:lnTo>
                                    <a:pt x="5256" y="8289"/>
                                  </a:lnTo>
                                  <a:moveTo>
                                    <a:pt x="5679" y="6293"/>
                                  </a:moveTo>
                                  <a:lnTo>
                                    <a:pt x="5676" y="6279"/>
                                  </a:lnTo>
                                  <a:lnTo>
                                    <a:pt x="5655" y="6265"/>
                                  </a:lnTo>
                                  <a:lnTo>
                                    <a:pt x="5634" y="6255"/>
                                  </a:lnTo>
                                  <a:lnTo>
                                    <a:pt x="5626" y="6252"/>
                                  </a:lnTo>
                                  <a:lnTo>
                                    <a:pt x="5617" y="6248"/>
                                  </a:lnTo>
                                  <a:lnTo>
                                    <a:pt x="5606" y="6244"/>
                                  </a:lnTo>
                                  <a:lnTo>
                                    <a:pt x="5596" y="6241"/>
                                  </a:lnTo>
                                  <a:lnTo>
                                    <a:pt x="5585" y="6238"/>
                                  </a:lnTo>
                                  <a:lnTo>
                                    <a:pt x="5573" y="6234"/>
                                  </a:lnTo>
                                  <a:lnTo>
                                    <a:pt x="5560" y="6229"/>
                                  </a:lnTo>
                                  <a:lnTo>
                                    <a:pt x="5548" y="6224"/>
                                  </a:lnTo>
                                  <a:lnTo>
                                    <a:pt x="5520" y="6216"/>
                                  </a:lnTo>
                                  <a:lnTo>
                                    <a:pt x="5423" y="6186"/>
                                  </a:lnTo>
                                  <a:lnTo>
                                    <a:pt x="5413" y="6182"/>
                                  </a:lnTo>
                                  <a:lnTo>
                                    <a:pt x="5406" y="6179"/>
                                  </a:lnTo>
                                  <a:lnTo>
                                    <a:pt x="5395" y="6179"/>
                                  </a:lnTo>
                                  <a:lnTo>
                                    <a:pt x="5410" y="6169"/>
                                  </a:lnTo>
                                  <a:lnTo>
                                    <a:pt x="5424" y="6160"/>
                                  </a:lnTo>
                                  <a:lnTo>
                                    <a:pt x="5438" y="6152"/>
                                  </a:lnTo>
                                  <a:lnTo>
                                    <a:pt x="5451" y="6144"/>
                                  </a:lnTo>
                                  <a:lnTo>
                                    <a:pt x="5478" y="6127"/>
                                  </a:lnTo>
                                  <a:lnTo>
                                    <a:pt x="5505" y="6110"/>
                                  </a:lnTo>
                                  <a:lnTo>
                                    <a:pt x="5530" y="6094"/>
                                  </a:lnTo>
                                  <a:lnTo>
                                    <a:pt x="5577" y="6064"/>
                                  </a:lnTo>
                                  <a:lnTo>
                                    <a:pt x="5596" y="6052"/>
                                  </a:lnTo>
                                  <a:lnTo>
                                    <a:pt x="5613" y="6041"/>
                                  </a:lnTo>
                                  <a:lnTo>
                                    <a:pt x="5627" y="6030"/>
                                  </a:lnTo>
                                  <a:lnTo>
                                    <a:pt x="5644" y="6020"/>
                                  </a:lnTo>
                                  <a:lnTo>
                                    <a:pt x="5665" y="6006"/>
                                  </a:lnTo>
                                  <a:lnTo>
                                    <a:pt x="5669" y="5992"/>
                                  </a:lnTo>
                                  <a:lnTo>
                                    <a:pt x="5665" y="5978"/>
                                  </a:lnTo>
                                  <a:lnTo>
                                    <a:pt x="5658" y="5969"/>
                                  </a:lnTo>
                                  <a:lnTo>
                                    <a:pt x="5649" y="5964"/>
                                  </a:lnTo>
                                  <a:lnTo>
                                    <a:pt x="5638" y="5962"/>
                                  </a:lnTo>
                                  <a:lnTo>
                                    <a:pt x="5627" y="5965"/>
                                  </a:lnTo>
                                  <a:lnTo>
                                    <a:pt x="5617" y="5968"/>
                                  </a:lnTo>
                                  <a:lnTo>
                                    <a:pt x="5596" y="5978"/>
                                  </a:lnTo>
                                  <a:lnTo>
                                    <a:pt x="5580" y="5985"/>
                                  </a:lnTo>
                                  <a:lnTo>
                                    <a:pt x="5561" y="5993"/>
                                  </a:lnTo>
                                  <a:lnTo>
                                    <a:pt x="5541" y="6003"/>
                                  </a:lnTo>
                                  <a:lnTo>
                                    <a:pt x="5516" y="6013"/>
                                  </a:lnTo>
                                  <a:lnTo>
                                    <a:pt x="5492" y="6024"/>
                                  </a:lnTo>
                                  <a:lnTo>
                                    <a:pt x="5465" y="6036"/>
                                  </a:lnTo>
                                  <a:lnTo>
                                    <a:pt x="5437" y="6050"/>
                                  </a:lnTo>
                                  <a:lnTo>
                                    <a:pt x="5406" y="6065"/>
                                  </a:lnTo>
                                  <a:lnTo>
                                    <a:pt x="5343" y="6096"/>
                                  </a:lnTo>
                                  <a:lnTo>
                                    <a:pt x="5340" y="6096"/>
                                  </a:lnTo>
                                  <a:lnTo>
                                    <a:pt x="5343" y="6086"/>
                                  </a:lnTo>
                                  <a:lnTo>
                                    <a:pt x="5343" y="6075"/>
                                  </a:lnTo>
                                  <a:lnTo>
                                    <a:pt x="5347" y="6068"/>
                                  </a:lnTo>
                                  <a:lnTo>
                                    <a:pt x="5353" y="6038"/>
                                  </a:lnTo>
                                  <a:lnTo>
                                    <a:pt x="5359" y="6009"/>
                                  </a:lnTo>
                                  <a:lnTo>
                                    <a:pt x="5367" y="5981"/>
                                  </a:lnTo>
                                  <a:lnTo>
                                    <a:pt x="5375" y="5954"/>
                                  </a:lnTo>
                                  <a:lnTo>
                                    <a:pt x="5382" y="5931"/>
                                  </a:lnTo>
                                  <a:lnTo>
                                    <a:pt x="5388" y="5910"/>
                                  </a:lnTo>
                                  <a:lnTo>
                                    <a:pt x="5392" y="5891"/>
                                  </a:lnTo>
                                  <a:lnTo>
                                    <a:pt x="5395" y="5875"/>
                                  </a:lnTo>
                                  <a:lnTo>
                                    <a:pt x="5402" y="5857"/>
                                  </a:lnTo>
                                  <a:lnTo>
                                    <a:pt x="5406" y="5843"/>
                                  </a:lnTo>
                                  <a:lnTo>
                                    <a:pt x="5406" y="5837"/>
                                  </a:lnTo>
                                  <a:lnTo>
                                    <a:pt x="5405" y="5821"/>
                                  </a:lnTo>
                                  <a:lnTo>
                                    <a:pt x="5399" y="5808"/>
                                  </a:lnTo>
                                  <a:lnTo>
                                    <a:pt x="5389" y="5797"/>
                                  </a:lnTo>
                                  <a:lnTo>
                                    <a:pt x="5375" y="5792"/>
                                  </a:lnTo>
                                  <a:lnTo>
                                    <a:pt x="5359" y="5792"/>
                                  </a:lnTo>
                                  <a:lnTo>
                                    <a:pt x="5346" y="5798"/>
                                  </a:lnTo>
                                  <a:lnTo>
                                    <a:pt x="5335" y="5809"/>
                                  </a:lnTo>
                                  <a:lnTo>
                                    <a:pt x="5330" y="5823"/>
                                  </a:lnTo>
                                  <a:lnTo>
                                    <a:pt x="5326" y="5833"/>
                                  </a:lnTo>
                                  <a:lnTo>
                                    <a:pt x="5323" y="5854"/>
                                  </a:lnTo>
                                  <a:lnTo>
                                    <a:pt x="5319" y="5871"/>
                                  </a:lnTo>
                                  <a:lnTo>
                                    <a:pt x="5300" y="5963"/>
                                  </a:lnTo>
                                  <a:lnTo>
                                    <a:pt x="5293" y="5991"/>
                                  </a:lnTo>
                                  <a:lnTo>
                                    <a:pt x="5278" y="6051"/>
                                  </a:lnTo>
                                  <a:lnTo>
                                    <a:pt x="5273" y="6069"/>
                                  </a:lnTo>
                                  <a:lnTo>
                                    <a:pt x="5265" y="6103"/>
                                  </a:lnTo>
                                  <a:lnTo>
                                    <a:pt x="5260" y="6120"/>
                                  </a:lnTo>
                                  <a:lnTo>
                                    <a:pt x="5253" y="6110"/>
                                  </a:lnTo>
                                  <a:lnTo>
                                    <a:pt x="5240" y="6089"/>
                                  </a:lnTo>
                                  <a:lnTo>
                                    <a:pt x="5233" y="6079"/>
                                  </a:lnTo>
                                  <a:lnTo>
                                    <a:pt x="5218" y="6055"/>
                                  </a:lnTo>
                                  <a:lnTo>
                                    <a:pt x="5204" y="6032"/>
                                  </a:lnTo>
                                  <a:lnTo>
                                    <a:pt x="5192" y="6010"/>
                                  </a:lnTo>
                                  <a:lnTo>
                                    <a:pt x="5171" y="5969"/>
                                  </a:lnTo>
                                  <a:lnTo>
                                    <a:pt x="5161" y="5952"/>
                                  </a:lnTo>
                                  <a:lnTo>
                                    <a:pt x="5153" y="5937"/>
                                  </a:lnTo>
                                  <a:lnTo>
                                    <a:pt x="5146" y="5923"/>
                                  </a:lnTo>
                                  <a:lnTo>
                                    <a:pt x="5139" y="5906"/>
                                  </a:lnTo>
                                  <a:lnTo>
                                    <a:pt x="5136" y="5899"/>
                                  </a:lnTo>
                                  <a:lnTo>
                                    <a:pt x="5126" y="5888"/>
                                  </a:lnTo>
                                  <a:lnTo>
                                    <a:pt x="5114" y="5881"/>
                                  </a:lnTo>
                                  <a:lnTo>
                                    <a:pt x="5101" y="5880"/>
                                  </a:lnTo>
                                  <a:lnTo>
                                    <a:pt x="5099" y="5880"/>
                                  </a:lnTo>
                                  <a:lnTo>
                                    <a:pt x="5084" y="5885"/>
                                  </a:lnTo>
                                  <a:lnTo>
                                    <a:pt x="5074" y="5894"/>
                                  </a:lnTo>
                                  <a:lnTo>
                                    <a:pt x="5074" y="5905"/>
                                  </a:lnTo>
                                  <a:lnTo>
                                    <a:pt x="5080" y="5919"/>
                                  </a:lnTo>
                                  <a:lnTo>
                                    <a:pt x="5087" y="5933"/>
                                  </a:lnTo>
                                  <a:lnTo>
                                    <a:pt x="5091" y="5944"/>
                                  </a:lnTo>
                                  <a:lnTo>
                                    <a:pt x="5101" y="5958"/>
                                  </a:lnTo>
                                  <a:lnTo>
                                    <a:pt x="5108" y="5971"/>
                                  </a:lnTo>
                                  <a:lnTo>
                                    <a:pt x="5116" y="5987"/>
                                  </a:lnTo>
                                  <a:lnTo>
                                    <a:pt x="5126" y="6004"/>
                                  </a:lnTo>
                                  <a:lnTo>
                                    <a:pt x="5136" y="6023"/>
                                  </a:lnTo>
                                  <a:lnTo>
                                    <a:pt x="5142" y="6034"/>
                                  </a:lnTo>
                                  <a:lnTo>
                                    <a:pt x="5148" y="6045"/>
                                  </a:lnTo>
                                  <a:lnTo>
                                    <a:pt x="5154" y="6056"/>
                                  </a:lnTo>
                                  <a:lnTo>
                                    <a:pt x="5160" y="6068"/>
                                  </a:lnTo>
                                  <a:lnTo>
                                    <a:pt x="5166" y="6079"/>
                                  </a:lnTo>
                                  <a:lnTo>
                                    <a:pt x="5172" y="6089"/>
                                  </a:lnTo>
                                  <a:lnTo>
                                    <a:pt x="5179" y="6101"/>
                                  </a:lnTo>
                                  <a:lnTo>
                                    <a:pt x="5184" y="6113"/>
                                  </a:lnTo>
                                  <a:lnTo>
                                    <a:pt x="5142" y="6101"/>
                                  </a:lnTo>
                                  <a:lnTo>
                                    <a:pt x="5064" y="6080"/>
                                  </a:lnTo>
                                  <a:lnTo>
                                    <a:pt x="5022" y="6068"/>
                                  </a:lnTo>
                                  <a:lnTo>
                                    <a:pt x="4995" y="6061"/>
                                  </a:lnTo>
                                  <a:lnTo>
                                    <a:pt x="4972" y="6056"/>
                                  </a:lnTo>
                                  <a:lnTo>
                                    <a:pt x="4951" y="6051"/>
                                  </a:lnTo>
                                  <a:lnTo>
                                    <a:pt x="4932" y="6048"/>
                                  </a:lnTo>
                                  <a:lnTo>
                                    <a:pt x="4911" y="6044"/>
                                  </a:lnTo>
                                  <a:lnTo>
                                    <a:pt x="4897" y="6041"/>
                                  </a:lnTo>
                                  <a:lnTo>
                                    <a:pt x="4882" y="6041"/>
                                  </a:lnTo>
                                  <a:lnTo>
                                    <a:pt x="4869" y="6045"/>
                                  </a:lnTo>
                                  <a:lnTo>
                                    <a:pt x="4859" y="6055"/>
                                  </a:lnTo>
                                  <a:lnTo>
                                    <a:pt x="4852" y="6068"/>
                                  </a:lnTo>
                                  <a:lnTo>
                                    <a:pt x="4850" y="6084"/>
                                  </a:lnTo>
                                  <a:lnTo>
                                    <a:pt x="4854" y="6100"/>
                                  </a:lnTo>
                                  <a:lnTo>
                                    <a:pt x="4863" y="6114"/>
                                  </a:lnTo>
                                  <a:lnTo>
                                    <a:pt x="4876" y="6124"/>
                                  </a:lnTo>
                                  <a:lnTo>
                                    <a:pt x="4907" y="6134"/>
                                  </a:lnTo>
                                  <a:lnTo>
                                    <a:pt x="4925" y="6140"/>
                                  </a:lnTo>
                                  <a:lnTo>
                                    <a:pt x="4946" y="6146"/>
                                  </a:lnTo>
                                  <a:lnTo>
                                    <a:pt x="4969" y="6152"/>
                                  </a:lnTo>
                                  <a:lnTo>
                                    <a:pt x="4994" y="6158"/>
                                  </a:lnTo>
                                  <a:lnTo>
                                    <a:pt x="5030" y="6167"/>
                                  </a:lnTo>
                                  <a:lnTo>
                                    <a:pt x="5113" y="6189"/>
                                  </a:lnTo>
                                  <a:lnTo>
                                    <a:pt x="5157" y="6200"/>
                                  </a:lnTo>
                                  <a:lnTo>
                                    <a:pt x="5136" y="6212"/>
                                  </a:lnTo>
                                  <a:lnTo>
                                    <a:pt x="5108" y="6228"/>
                                  </a:lnTo>
                                  <a:lnTo>
                                    <a:pt x="5085" y="6242"/>
                                  </a:lnTo>
                                  <a:lnTo>
                                    <a:pt x="5064" y="6255"/>
                                  </a:lnTo>
                                  <a:lnTo>
                                    <a:pt x="5022" y="6281"/>
                                  </a:lnTo>
                                  <a:lnTo>
                                    <a:pt x="4990" y="6300"/>
                                  </a:lnTo>
                                  <a:lnTo>
                                    <a:pt x="4963" y="6317"/>
                                  </a:lnTo>
                                  <a:lnTo>
                                    <a:pt x="4952" y="6327"/>
                                  </a:lnTo>
                                  <a:lnTo>
                                    <a:pt x="4946" y="6339"/>
                                  </a:lnTo>
                                  <a:lnTo>
                                    <a:pt x="4944" y="6354"/>
                                  </a:lnTo>
                                  <a:lnTo>
                                    <a:pt x="4949" y="6369"/>
                                  </a:lnTo>
                                  <a:lnTo>
                                    <a:pt x="4959" y="6382"/>
                                  </a:lnTo>
                                  <a:lnTo>
                                    <a:pt x="4972" y="6390"/>
                                  </a:lnTo>
                                  <a:lnTo>
                                    <a:pt x="4987" y="6393"/>
                                  </a:lnTo>
                                  <a:lnTo>
                                    <a:pt x="5001" y="6390"/>
                                  </a:lnTo>
                                  <a:lnTo>
                                    <a:pt x="5030" y="6376"/>
                                  </a:lnTo>
                                  <a:lnTo>
                                    <a:pt x="5063" y="6360"/>
                                  </a:lnTo>
                                  <a:lnTo>
                                    <a:pt x="5107" y="6338"/>
                                  </a:lnTo>
                                  <a:lnTo>
                                    <a:pt x="5133" y="6325"/>
                                  </a:lnTo>
                                  <a:lnTo>
                                    <a:pt x="5157" y="6313"/>
                                  </a:lnTo>
                                  <a:lnTo>
                                    <a:pt x="5184" y="6299"/>
                                  </a:lnTo>
                                  <a:lnTo>
                                    <a:pt x="5187" y="6298"/>
                                  </a:lnTo>
                                  <a:lnTo>
                                    <a:pt x="5215" y="6283"/>
                                  </a:lnTo>
                                  <a:lnTo>
                                    <a:pt x="5222" y="6279"/>
                                  </a:lnTo>
                                  <a:lnTo>
                                    <a:pt x="5233" y="6272"/>
                                  </a:lnTo>
                                  <a:lnTo>
                                    <a:pt x="5240" y="6269"/>
                                  </a:lnTo>
                                  <a:lnTo>
                                    <a:pt x="5230" y="6312"/>
                                  </a:lnTo>
                                  <a:lnTo>
                                    <a:pt x="5221" y="6354"/>
                                  </a:lnTo>
                                  <a:lnTo>
                                    <a:pt x="5214" y="6392"/>
                                  </a:lnTo>
                                  <a:lnTo>
                                    <a:pt x="5208" y="6428"/>
                                  </a:lnTo>
                                  <a:lnTo>
                                    <a:pt x="5204" y="6453"/>
                                  </a:lnTo>
                                  <a:lnTo>
                                    <a:pt x="5201" y="6475"/>
                                  </a:lnTo>
                                  <a:lnTo>
                                    <a:pt x="5199" y="6494"/>
                                  </a:lnTo>
                                  <a:lnTo>
                                    <a:pt x="5198" y="6511"/>
                                  </a:lnTo>
                                  <a:lnTo>
                                    <a:pt x="5198" y="6556"/>
                                  </a:lnTo>
                                  <a:lnTo>
                                    <a:pt x="5205" y="6566"/>
                                  </a:lnTo>
                                  <a:lnTo>
                                    <a:pt x="5219" y="6570"/>
                                  </a:lnTo>
                                  <a:lnTo>
                                    <a:pt x="5230" y="6572"/>
                                  </a:lnTo>
                                  <a:lnTo>
                                    <a:pt x="5233" y="6572"/>
                                  </a:lnTo>
                                  <a:lnTo>
                                    <a:pt x="5240" y="6570"/>
                                  </a:lnTo>
                                  <a:lnTo>
                                    <a:pt x="5243" y="6569"/>
                                  </a:lnTo>
                                  <a:lnTo>
                                    <a:pt x="5252" y="6562"/>
                                  </a:lnTo>
                                  <a:lnTo>
                                    <a:pt x="5257" y="6553"/>
                                  </a:lnTo>
                                  <a:lnTo>
                                    <a:pt x="5267" y="6521"/>
                                  </a:lnTo>
                                  <a:lnTo>
                                    <a:pt x="5272" y="6505"/>
                                  </a:lnTo>
                                  <a:lnTo>
                                    <a:pt x="5276" y="6487"/>
                                  </a:lnTo>
                                  <a:lnTo>
                                    <a:pt x="5297" y="6380"/>
                                  </a:lnTo>
                                  <a:lnTo>
                                    <a:pt x="5303" y="6346"/>
                                  </a:lnTo>
                                  <a:lnTo>
                                    <a:pt x="5309" y="6310"/>
                                  </a:lnTo>
                                  <a:lnTo>
                                    <a:pt x="5312" y="6314"/>
                                  </a:lnTo>
                                  <a:lnTo>
                                    <a:pt x="5316" y="6321"/>
                                  </a:lnTo>
                                  <a:lnTo>
                                    <a:pt x="5319" y="6324"/>
                                  </a:lnTo>
                                  <a:lnTo>
                                    <a:pt x="5337" y="6347"/>
                                  </a:lnTo>
                                  <a:lnTo>
                                    <a:pt x="5340" y="6350"/>
                                  </a:lnTo>
                                  <a:lnTo>
                                    <a:pt x="5355" y="6368"/>
                                  </a:lnTo>
                                  <a:lnTo>
                                    <a:pt x="5375" y="6391"/>
                                  </a:lnTo>
                                  <a:lnTo>
                                    <a:pt x="5388" y="6407"/>
                                  </a:lnTo>
                                  <a:lnTo>
                                    <a:pt x="5395" y="6415"/>
                                  </a:lnTo>
                                  <a:lnTo>
                                    <a:pt x="5404" y="6424"/>
                                  </a:lnTo>
                                  <a:lnTo>
                                    <a:pt x="5412" y="6432"/>
                                  </a:lnTo>
                                  <a:lnTo>
                                    <a:pt x="5420" y="6438"/>
                                  </a:lnTo>
                                  <a:lnTo>
                                    <a:pt x="5437" y="6456"/>
                                  </a:lnTo>
                                  <a:lnTo>
                                    <a:pt x="5444" y="6459"/>
                                  </a:lnTo>
                                  <a:lnTo>
                                    <a:pt x="5458" y="6470"/>
                                  </a:lnTo>
                                  <a:lnTo>
                                    <a:pt x="5468" y="6473"/>
                                  </a:lnTo>
                                  <a:lnTo>
                                    <a:pt x="5475" y="6476"/>
                                  </a:lnTo>
                                  <a:lnTo>
                                    <a:pt x="5482" y="6476"/>
                                  </a:lnTo>
                                  <a:lnTo>
                                    <a:pt x="5489" y="6473"/>
                                  </a:lnTo>
                                  <a:lnTo>
                                    <a:pt x="5500" y="6466"/>
                                  </a:lnTo>
                                  <a:lnTo>
                                    <a:pt x="5507" y="6457"/>
                                  </a:lnTo>
                                  <a:lnTo>
                                    <a:pt x="5510" y="6446"/>
                                  </a:lnTo>
                                  <a:lnTo>
                                    <a:pt x="5509" y="6435"/>
                                  </a:lnTo>
                                  <a:lnTo>
                                    <a:pt x="5506" y="6425"/>
                                  </a:lnTo>
                                  <a:lnTo>
                                    <a:pt x="5496" y="6407"/>
                                  </a:lnTo>
                                  <a:lnTo>
                                    <a:pt x="5492" y="6400"/>
                                  </a:lnTo>
                                  <a:lnTo>
                                    <a:pt x="5479" y="6380"/>
                                  </a:lnTo>
                                  <a:lnTo>
                                    <a:pt x="5473" y="6372"/>
                                  </a:lnTo>
                                  <a:lnTo>
                                    <a:pt x="5466" y="6364"/>
                                  </a:lnTo>
                                  <a:lnTo>
                                    <a:pt x="5458" y="6356"/>
                                  </a:lnTo>
                                  <a:lnTo>
                                    <a:pt x="5451" y="6348"/>
                                  </a:lnTo>
                                  <a:lnTo>
                                    <a:pt x="5443" y="6340"/>
                                  </a:lnTo>
                                  <a:lnTo>
                                    <a:pt x="5435" y="6331"/>
                                  </a:lnTo>
                                  <a:lnTo>
                                    <a:pt x="5427" y="6321"/>
                                  </a:lnTo>
                                  <a:lnTo>
                                    <a:pt x="5412" y="6300"/>
                                  </a:lnTo>
                                  <a:lnTo>
                                    <a:pt x="5404" y="6290"/>
                                  </a:lnTo>
                                  <a:lnTo>
                                    <a:pt x="5395" y="6279"/>
                                  </a:lnTo>
                                  <a:lnTo>
                                    <a:pt x="5385" y="6269"/>
                                  </a:lnTo>
                                  <a:lnTo>
                                    <a:pt x="5381" y="6265"/>
                                  </a:lnTo>
                                  <a:lnTo>
                                    <a:pt x="5378" y="6259"/>
                                  </a:lnTo>
                                  <a:lnTo>
                                    <a:pt x="5375" y="6255"/>
                                  </a:lnTo>
                                  <a:lnTo>
                                    <a:pt x="5395" y="6262"/>
                                  </a:lnTo>
                                  <a:lnTo>
                                    <a:pt x="5406" y="6262"/>
                                  </a:lnTo>
                                  <a:lnTo>
                                    <a:pt x="5435" y="6269"/>
                                  </a:lnTo>
                                  <a:lnTo>
                                    <a:pt x="5472" y="6278"/>
                                  </a:lnTo>
                                  <a:lnTo>
                                    <a:pt x="5502" y="6285"/>
                                  </a:lnTo>
                                  <a:lnTo>
                                    <a:pt x="5530" y="6293"/>
                                  </a:lnTo>
                                  <a:lnTo>
                                    <a:pt x="5582" y="6303"/>
                                  </a:lnTo>
                                  <a:lnTo>
                                    <a:pt x="5596" y="6307"/>
                                  </a:lnTo>
                                  <a:lnTo>
                                    <a:pt x="5610" y="6307"/>
                                  </a:lnTo>
                                  <a:lnTo>
                                    <a:pt x="5620" y="6310"/>
                                  </a:lnTo>
                                  <a:lnTo>
                                    <a:pt x="5641" y="6314"/>
                                  </a:lnTo>
                                  <a:lnTo>
                                    <a:pt x="5662" y="6314"/>
                                  </a:lnTo>
                                  <a:lnTo>
                                    <a:pt x="5669" y="6310"/>
                                  </a:lnTo>
                                  <a:lnTo>
                                    <a:pt x="5672" y="6303"/>
                                  </a:lnTo>
                                  <a:lnTo>
                                    <a:pt x="5679" y="6293"/>
                                  </a:lnTo>
                                  <a:moveTo>
                                    <a:pt x="7087" y="662"/>
                                  </a:moveTo>
                                  <a:lnTo>
                                    <a:pt x="7084" y="646"/>
                                  </a:lnTo>
                                  <a:lnTo>
                                    <a:pt x="7073" y="634"/>
                                  </a:lnTo>
                                  <a:lnTo>
                                    <a:pt x="7059" y="628"/>
                                  </a:lnTo>
                                  <a:lnTo>
                                    <a:pt x="7042" y="627"/>
                                  </a:lnTo>
                                  <a:lnTo>
                                    <a:pt x="7028" y="631"/>
                                  </a:lnTo>
                                  <a:lnTo>
                                    <a:pt x="7008" y="634"/>
                                  </a:lnTo>
                                  <a:lnTo>
                                    <a:pt x="6987" y="637"/>
                                  </a:lnTo>
                                  <a:lnTo>
                                    <a:pt x="6966" y="642"/>
                                  </a:lnTo>
                                  <a:lnTo>
                                    <a:pt x="6942" y="648"/>
                                  </a:lnTo>
                                  <a:lnTo>
                                    <a:pt x="6914" y="655"/>
                                  </a:lnTo>
                                  <a:lnTo>
                                    <a:pt x="6880" y="665"/>
                                  </a:lnTo>
                                  <a:lnTo>
                                    <a:pt x="6842" y="676"/>
                                  </a:lnTo>
                                  <a:lnTo>
                                    <a:pt x="6755" y="700"/>
                                  </a:lnTo>
                                  <a:lnTo>
                                    <a:pt x="6762" y="689"/>
                                  </a:lnTo>
                                  <a:lnTo>
                                    <a:pt x="6765" y="677"/>
                                  </a:lnTo>
                                  <a:lnTo>
                                    <a:pt x="6776" y="655"/>
                                  </a:lnTo>
                                  <a:lnTo>
                                    <a:pt x="6783" y="643"/>
                                  </a:lnTo>
                                  <a:lnTo>
                                    <a:pt x="6790" y="631"/>
                                  </a:lnTo>
                                  <a:lnTo>
                                    <a:pt x="6797" y="620"/>
                                  </a:lnTo>
                                  <a:lnTo>
                                    <a:pt x="6800" y="610"/>
                                  </a:lnTo>
                                  <a:lnTo>
                                    <a:pt x="6810" y="590"/>
                                  </a:lnTo>
                                  <a:lnTo>
                                    <a:pt x="6821" y="572"/>
                                  </a:lnTo>
                                  <a:lnTo>
                                    <a:pt x="6831" y="556"/>
                                  </a:lnTo>
                                  <a:lnTo>
                                    <a:pt x="6835" y="544"/>
                                  </a:lnTo>
                                  <a:lnTo>
                                    <a:pt x="6842" y="527"/>
                                  </a:lnTo>
                                  <a:lnTo>
                                    <a:pt x="6848" y="520"/>
                                  </a:lnTo>
                                  <a:lnTo>
                                    <a:pt x="6855" y="506"/>
                                  </a:lnTo>
                                  <a:lnTo>
                                    <a:pt x="6852" y="492"/>
                                  </a:lnTo>
                                  <a:lnTo>
                                    <a:pt x="6845" y="480"/>
                                  </a:lnTo>
                                  <a:lnTo>
                                    <a:pt x="6831" y="472"/>
                                  </a:lnTo>
                                  <a:lnTo>
                                    <a:pt x="6817" y="467"/>
                                  </a:lnTo>
                                  <a:lnTo>
                                    <a:pt x="6803" y="470"/>
                                  </a:lnTo>
                                  <a:lnTo>
                                    <a:pt x="6793" y="477"/>
                                  </a:lnTo>
                                  <a:lnTo>
                                    <a:pt x="6783" y="489"/>
                                  </a:lnTo>
                                  <a:lnTo>
                                    <a:pt x="6779" y="499"/>
                                  </a:lnTo>
                                  <a:lnTo>
                                    <a:pt x="6772" y="513"/>
                                  </a:lnTo>
                                  <a:lnTo>
                                    <a:pt x="6769" y="527"/>
                                  </a:lnTo>
                                  <a:lnTo>
                                    <a:pt x="6762" y="542"/>
                                  </a:lnTo>
                                  <a:lnTo>
                                    <a:pt x="6752" y="559"/>
                                  </a:lnTo>
                                  <a:lnTo>
                                    <a:pt x="6738" y="579"/>
                                  </a:lnTo>
                                  <a:lnTo>
                                    <a:pt x="6727" y="600"/>
                                  </a:lnTo>
                                  <a:lnTo>
                                    <a:pt x="6713" y="621"/>
                                  </a:lnTo>
                                  <a:lnTo>
                                    <a:pt x="6700" y="644"/>
                                  </a:lnTo>
                                  <a:lnTo>
                                    <a:pt x="6686" y="669"/>
                                  </a:lnTo>
                                  <a:lnTo>
                                    <a:pt x="6682" y="679"/>
                                  </a:lnTo>
                                  <a:lnTo>
                                    <a:pt x="6669" y="700"/>
                                  </a:lnTo>
                                  <a:lnTo>
                                    <a:pt x="6658" y="710"/>
                                  </a:lnTo>
                                  <a:lnTo>
                                    <a:pt x="6648" y="657"/>
                                  </a:lnTo>
                                  <a:lnTo>
                                    <a:pt x="6641" y="641"/>
                                  </a:lnTo>
                                  <a:lnTo>
                                    <a:pt x="6634" y="611"/>
                                  </a:lnTo>
                                  <a:lnTo>
                                    <a:pt x="6627" y="581"/>
                                  </a:lnTo>
                                  <a:lnTo>
                                    <a:pt x="6624" y="553"/>
                                  </a:lnTo>
                                  <a:lnTo>
                                    <a:pt x="6613" y="527"/>
                                  </a:lnTo>
                                  <a:lnTo>
                                    <a:pt x="6610" y="502"/>
                                  </a:lnTo>
                                  <a:lnTo>
                                    <a:pt x="6606" y="480"/>
                                  </a:lnTo>
                                  <a:lnTo>
                                    <a:pt x="6599" y="461"/>
                                  </a:lnTo>
                                  <a:lnTo>
                                    <a:pt x="6596" y="444"/>
                                  </a:lnTo>
                                  <a:lnTo>
                                    <a:pt x="6592" y="423"/>
                                  </a:lnTo>
                                  <a:lnTo>
                                    <a:pt x="6589" y="413"/>
                                  </a:lnTo>
                                  <a:lnTo>
                                    <a:pt x="6589" y="406"/>
                                  </a:lnTo>
                                  <a:lnTo>
                                    <a:pt x="6582" y="392"/>
                                  </a:lnTo>
                                  <a:lnTo>
                                    <a:pt x="6572" y="383"/>
                                  </a:lnTo>
                                  <a:lnTo>
                                    <a:pt x="6558" y="380"/>
                                  </a:lnTo>
                                  <a:lnTo>
                                    <a:pt x="6544" y="382"/>
                                  </a:lnTo>
                                  <a:lnTo>
                                    <a:pt x="6530" y="389"/>
                                  </a:lnTo>
                                  <a:lnTo>
                                    <a:pt x="6520" y="401"/>
                                  </a:lnTo>
                                  <a:lnTo>
                                    <a:pt x="6516" y="415"/>
                                  </a:lnTo>
                                  <a:lnTo>
                                    <a:pt x="6520" y="430"/>
                                  </a:lnTo>
                                  <a:lnTo>
                                    <a:pt x="6530" y="461"/>
                                  </a:lnTo>
                                  <a:lnTo>
                                    <a:pt x="6534" y="476"/>
                                  </a:lnTo>
                                  <a:lnTo>
                                    <a:pt x="6540" y="494"/>
                                  </a:lnTo>
                                  <a:lnTo>
                                    <a:pt x="6544" y="516"/>
                                  </a:lnTo>
                                  <a:lnTo>
                                    <a:pt x="6551" y="541"/>
                                  </a:lnTo>
                                  <a:lnTo>
                                    <a:pt x="6554" y="567"/>
                                  </a:lnTo>
                                  <a:lnTo>
                                    <a:pt x="6561" y="595"/>
                                  </a:lnTo>
                                  <a:lnTo>
                                    <a:pt x="6579" y="655"/>
                                  </a:lnTo>
                                  <a:lnTo>
                                    <a:pt x="6582" y="665"/>
                                  </a:lnTo>
                                  <a:lnTo>
                                    <a:pt x="6582" y="672"/>
                                  </a:lnTo>
                                  <a:lnTo>
                                    <a:pt x="6585" y="683"/>
                                  </a:lnTo>
                                  <a:lnTo>
                                    <a:pt x="6582" y="683"/>
                                  </a:lnTo>
                                  <a:lnTo>
                                    <a:pt x="6520" y="651"/>
                                  </a:lnTo>
                                  <a:lnTo>
                                    <a:pt x="6489" y="638"/>
                                  </a:lnTo>
                                  <a:lnTo>
                                    <a:pt x="6457" y="624"/>
                                  </a:lnTo>
                                  <a:lnTo>
                                    <a:pt x="6433" y="611"/>
                                  </a:lnTo>
                                  <a:lnTo>
                                    <a:pt x="6409" y="600"/>
                                  </a:lnTo>
                                  <a:lnTo>
                                    <a:pt x="6385" y="589"/>
                                  </a:lnTo>
                                  <a:lnTo>
                                    <a:pt x="6364" y="580"/>
                                  </a:lnTo>
                                  <a:lnTo>
                                    <a:pt x="6343" y="571"/>
                                  </a:lnTo>
                                  <a:lnTo>
                                    <a:pt x="6329" y="565"/>
                                  </a:lnTo>
                                  <a:lnTo>
                                    <a:pt x="6305" y="558"/>
                                  </a:lnTo>
                                  <a:lnTo>
                                    <a:pt x="6298" y="551"/>
                                  </a:lnTo>
                                  <a:lnTo>
                                    <a:pt x="6288" y="548"/>
                                  </a:lnTo>
                                  <a:lnTo>
                                    <a:pt x="6278" y="550"/>
                                  </a:lnTo>
                                  <a:lnTo>
                                    <a:pt x="6267" y="555"/>
                                  </a:lnTo>
                                  <a:lnTo>
                                    <a:pt x="6264" y="561"/>
                                  </a:lnTo>
                                  <a:lnTo>
                                    <a:pt x="6257" y="572"/>
                                  </a:lnTo>
                                  <a:lnTo>
                                    <a:pt x="6257" y="583"/>
                                  </a:lnTo>
                                  <a:lnTo>
                                    <a:pt x="6260" y="593"/>
                                  </a:lnTo>
                                  <a:lnTo>
                                    <a:pt x="6281" y="606"/>
                                  </a:lnTo>
                                  <a:lnTo>
                                    <a:pt x="6298" y="617"/>
                                  </a:lnTo>
                                  <a:lnTo>
                                    <a:pt x="6329" y="637"/>
                                  </a:lnTo>
                                  <a:lnTo>
                                    <a:pt x="6347" y="650"/>
                                  </a:lnTo>
                                  <a:lnTo>
                                    <a:pt x="6371" y="665"/>
                                  </a:lnTo>
                                  <a:lnTo>
                                    <a:pt x="6392" y="681"/>
                                  </a:lnTo>
                                  <a:lnTo>
                                    <a:pt x="6419" y="697"/>
                                  </a:lnTo>
                                  <a:lnTo>
                                    <a:pt x="6444" y="713"/>
                                  </a:lnTo>
                                  <a:lnTo>
                                    <a:pt x="6475" y="731"/>
                                  </a:lnTo>
                                  <a:lnTo>
                                    <a:pt x="6485" y="739"/>
                                  </a:lnTo>
                                  <a:lnTo>
                                    <a:pt x="6516" y="757"/>
                                  </a:lnTo>
                                  <a:lnTo>
                                    <a:pt x="6530" y="766"/>
                                  </a:lnTo>
                                  <a:lnTo>
                                    <a:pt x="6520" y="769"/>
                                  </a:lnTo>
                                  <a:lnTo>
                                    <a:pt x="6513" y="772"/>
                                  </a:lnTo>
                                  <a:lnTo>
                                    <a:pt x="6502" y="772"/>
                                  </a:lnTo>
                                  <a:lnTo>
                                    <a:pt x="6468" y="783"/>
                                  </a:lnTo>
                                  <a:lnTo>
                                    <a:pt x="6437" y="793"/>
                                  </a:lnTo>
                                  <a:lnTo>
                                    <a:pt x="6378" y="811"/>
                                  </a:lnTo>
                                  <a:lnTo>
                                    <a:pt x="6364" y="815"/>
                                  </a:lnTo>
                                  <a:lnTo>
                                    <a:pt x="6350" y="819"/>
                                  </a:lnTo>
                                  <a:lnTo>
                                    <a:pt x="6340" y="823"/>
                                  </a:lnTo>
                                  <a:lnTo>
                                    <a:pt x="6319" y="832"/>
                                  </a:lnTo>
                                  <a:lnTo>
                                    <a:pt x="6309" y="836"/>
                                  </a:lnTo>
                                  <a:lnTo>
                                    <a:pt x="6291" y="842"/>
                                  </a:lnTo>
                                  <a:lnTo>
                                    <a:pt x="6271" y="852"/>
                                  </a:lnTo>
                                  <a:lnTo>
                                    <a:pt x="6260" y="859"/>
                                  </a:lnTo>
                                  <a:lnTo>
                                    <a:pt x="6253" y="862"/>
                                  </a:lnTo>
                                  <a:lnTo>
                                    <a:pt x="6250" y="869"/>
                                  </a:lnTo>
                                  <a:lnTo>
                                    <a:pt x="6250" y="890"/>
                                  </a:lnTo>
                                  <a:lnTo>
                                    <a:pt x="6260" y="900"/>
                                  </a:lnTo>
                                  <a:lnTo>
                                    <a:pt x="6284" y="900"/>
                                  </a:lnTo>
                                  <a:lnTo>
                                    <a:pt x="6305" y="897"/>
                                  </a:lnTo>
                                  <a:lnTo>
                                    <a:pt x="6316" y="897"/>
                                  </a:lnTo>
                                  <a:lnTo>
                                    <a:pt x="6364" y="885"/>
                                  </a:lnTo>
                                  <a:lnTo>
                                    <a:pt x="6378" y="882"/>
                                  </a:lnTo>
                                  <a:lnTo>
                                    <a:pt x="6395" y="880"/>
                                  </a:lnTo>
                                  <a:lnTo>
                                    <a:pt x="6423" y="872"/>
                                  </a:lnTo>
                                  <a:lnTo>
                                    <a:pt x="6454" y="865"/>
                                  </a:lnTo>
                                  <a:lnTo>
                                    <a:pt x="6485" y="858"/>
                                  </a:lnTo>
                                  <a:lnTo>
                                    <a:pt x="6520" y="849"/>
                                  </a:lnTo>
                                  <a:lnTo>
                                    <a:pt x="6530" y="845"/>
                                  </a:lnTo>
                                  <a:lnTo>
                                    <a:pt x="6540" y="842"/>
                                  </a:lnTo>
                                  <a:lnTo>
                                    <a:pt x="6551" y="842"/>
                                  </a:lnTo>
                                  <a:lnTo>
                                    <a:pt x="6547" y="845"/>
                                  </a:lnTo>
                                  <a:lnTo>
                                    <a:pt x="6544" y="852"/>
                                  </a:lnTo>
                                  <a:lnTo>
                                    <a:pt x="6530" y="866"/>
                                  </a:lnTo>
                                  <a:lnTo>
                                    <a:pt x="6513" y="887"/>
                                  </a:lnTo>
                                  <a:lnTo>
                                    <a:pt x="6506" y="897"/>
                                  </a:lnTo>
                                  <a:lnTo>
                                    <a:pt x="6496" y="907"/>
                                  </a:lnTo>
                                  <a:lnTo>
                                    <a:pt x="6482" y="925"/>
                                  </a:lnTo>
                                  <a:lnTo>
                                    <a:pt x="6475" y="935"/>
                                  </a:lnTo>
                                  <a:lnTo>
                                    <a:pt x="6464" y="943"/>
                                  </a:lnTo>
                                  <a:lnTo>
                                    <a:pt x="6454" y="958"/>
                                  </a:lnTo>
                                  <a:lnTo>
                                    <a:pt x="6447" y="966"/>
                                  </a:lnTo>
                                  <a:lnTo>
                                    <a:pt x="6440" y="977"/>
                                  </a:lnTo>
                                  <a:lnTo>
                                    <a:pt x="6433" y="983"/>
                                  </a:lnTo>
                                  <a:lnTo>
                                    <a:pt x="6430" y="994"/>
                                  </a:lnTo>
                                  <a:lnTo>
                                    <a:pt x="6419" y="1011"/>
                                  </a:lnTo>
                                  <a:lnTo>
                                    <a:pt x="6416" y="1022"/>
                                  </a:lnTo>
                                  <a:lnTo>
                                    <a:pt x="6412" y="1028"/>
                                  </a:lnTo>
                                  <a:lnTo>
                                    <a:pt x="6412" y="1035"/>
                                  </a:lnTo>
                                  <a:lnTo>
                                    <a:pt x="6416" y="1042"/>
                                  </a:lnTo>
                                  <a:lnTo>
                                    <a:pt x="6423" y="1053"/>
                                  </a:lnTo>
                                  <a:lnTo>
                                    <a:pt x="6430" y="1060"/>
                                  </a:lnTo>
                                  <a:lnTo>
                                    <a:pt x="6444" y="1062"/>
                                  </a:lnTo>
                                  <a:lnTo>
                                    <a:pt x="6457" y="1060"/>
                                  </a:lnTo>
                                  <a:lnTo>
                                    <a:pt x="6468" y="1056"/>
                                  </a:lnTo>
                                  <a:lnTo>
                                    <a:pt x="6482" y="1046"/>
                                  </a:lnTo>
                                  <a:lnTo>
                                    <a:pt x="6489" y="1042"/>
                                  </a:lnTo>
                                  <a:lnTo>
                                    <a:pt x="6499" y="1035"/>
                                  </a:lnTo>
                                  <a:lnTo>
                                    <a:pt x="6506" y="1025"/>
                                  </a:lnTo>
                                  <a:lnTo>
                                    <a:pt x="6537" y="994"/>
                                  </a:lnTo>
                                  <a:lnTo>
                                    <a:pt x="6551" y="975"/>
                                  </a:lnTo>
                                  <a:lnTo>
                                    <a:pt x="6568" y="955"/>
                                  </a:lnTo>
                                  <a:lnTo>
                                    <a:pt x="6585" y="934"/>
                                  </a:lnTo>
                                  <a:lnTo>
                                    <a:pt x="6606" y="911"/>
                                  </a:lnTo>
                                  <a:lnTo>
                                    <a:pt x="6610" y="907"/>
                                  </a:lnTo>
                                  <a:lnTo>
                                    <a:pt x="6613" y="900"/>
                                  </a:lnTo>
                                  <a:lnTo>
                                    <a:pt x="6617" y="897"/>
                                  </a:lnTo>
                                  <a:lnTo>
                                    <a:pt x="6624" y="933"/>
                                  </a:lnTo>
                                  <a:lnTo>
                                    <a:pt x="6627" y="967"/>
                                  </a:lnTo>
                                  <a:lnTo>
                                    <a:pt x="6634" y="999"/>
                                  </a:lnTo>
                                  <a:lnTo>
                                    <a:pt x="6641" y="1028"/>
                                  </a:lnTo>
                                  <a:lnTo>
                                    <a:pt x="6644" y="1053"/>
                                  </a:lnTo>
                                  <a:lnTo>
                                    <a:pt x="6648" y="1075"/>
                                  </a:lnTo>
                                  <a:lnTo>
                                    <a:pt x="6655" y="1093"/>
                                  </a:lnTo>
                                  <a:lnTo>
                                    <a:pt x="6658" y="1108"/>
                                  </a:lnTo>
                                  <a:lnTo>
                                    <a:pt x="6662" y="1129"/>
                                  </a:lnTo>
                                  <a:lnTo>
                                    <a:pt x="6669" y="1139"/>
                                  </a:lnTo>
                                  <a:lnTo>
                                    <a:pt x="6672" y="1150"/>
                                  </a:lnTo>
                                  <a:lnTo>
                                    <a:pt x="6682" y="1160"/>
                                  </a:lnTo>
                                  <a:lnTo>
                                    <a:pt x="6693" y="1160"/>
                                  </a:lnTo>
                                  <a:lnTo>
                                    <a:pt x="6696" y="1160"/>
                                  </a:lnTo>
                                  <a:lnTo>
                                    <a:pt x="6713" y="1153"/>
                                  </a:lnTo>
                                  <a:lnTo>
                                    <a:pt x="6724" y="1145"/>
                                  </a:lnTo>
                                  <a:lnTo>
                                    <a:pt x="6734" y="1134"/>
                                  </a:lnTo>
                                  <a:lnTo>
                                    <a:pt x="6734" y="1054"/>
                                  </a:lnTo>
                                  <a:lnTo>
                                    <a:pt x="6731" y="1032"/>
                                  </a:lnTo>
                                  <a:lnTo>
                                    <a:pt x="6724" y="1008"/>
                                  </a:lnTo>
                                  <a:lnTo>
                                    <a:pt x="6720" y="972"/>
                                  </a:lnTo>
                                  <a:lnTo>
                                    <a:pt x="6710" y="933"/>
                                  </a:lnTo>
                                  <a:lnTo>
                                    <a:pt x="6703" y="892"/>
                                  </a:lnTo>
                                  <a:lnTo>
                                    <a:pt x="6693" y="849"/>
                                  </a:lnTo>
                                  <a:lnTo>
                                    <a:pt x="6700" y="852"/>
                                  </a:lnTo>
                                  <a:lnTo>
                                    <a:pt x="6710" y="859"/>
                                  </a:lnTo>
                                  <a:lnTo>
                                    <a:pt x="6717" y="862"/>
                                  </a:lnTo>
                                  <a:lnTo>
                                    <a:pt x="6748" y="877"/>
                                  </a:lnTo>
                                  <a:lnTo>
                                    <a:pt x="6755" y="881"/>
                                  </a:lnTo>
                                  <a:lnTo>
                                    <a:pt x="6783" y="896"/>
                                  </a:lnTo>
                                  <a:lnTo>
                                    <a:pt x="6800" y="905"/>
                                  </a:lnTo>
                                  <a:lnTo>
                                    <a:pt x="6824" y="918"/>
                                  </a:lnTo>
                                  <a:lnTo>
                                    <a:pt x="6904" y="955"/>
                                  </a:lnTo>
                                  <a:lnTo>
                                    <a:pt x="6925" y="966"/>
                                  </a:lnTo>
                                  <a:lnTo>
                                    <a:pt x="6931" y="970"/>
                                  </a:lnTo>
                                  <a:lnTo>
                                    <a:pt x="6945" y="973"/>
                                  </a:lnTo>
                                  <a:lnTo>
                                    <a:pt x="6959" y="972"/>
                                  </a:lnTo>
                                  <a:lnTo>
                                    <a:pt x="6973" y="966"/>
                                  </a:lnTo>
                                  <a:lnTo>
                                    <a:pt x="6983" y="956"/>
                                  </a:lnTo>
                                  <a:lnTo>
                                    <a:pt x="6990" y="942"/>
                                  </a:lnTo>
                                  <a:lnTo>
                                    <a:pt x="6990" y="927"/>
                                  </a:lnTo>
                                  <a:lnTo>
                                    <a:pt x="6983" y="913"/>
                                  </a:lnTo>
                                  <a:lnTo>
                                    <a:pt x="6973" y="900"/>
                                  </a:lnTo>
                                  <a:lnTo>
                                    <a:pt x="6966" y="896"/>
                                  </a:lnTo>
                                  <a:lnTo>
                                    <a:pt x="6945" y="884"/>
                                  </a:lnTo>
                                  <a:lnTo>
                                    <a:pt x="6914" y="864"/>
                                  </a:lnTo>
                                  <a:lnTo>
                                    <a:pt x="6876" y="838"/>
                                  </a:lnTo>
                                  <a:lnTo>
                                    <a:pt x="6852" y="825"/>
                                  </a:lnTo>
                                  <a:lnTo>
                                    <a:pt x="6831" y="812"/>
                                  </a:lnTo>
                                  <a:lnTo>
                                    <a:pt x="6807" y="798"/>
                                  </a:lnTo>
                                  <a:lnTo>
                                    <a:pt x="6783" y="783"/>
                                  </a:lnTo>
                                  <a:lnTo>
                                    <a:pt x="6907" y="750"/>
                                  </a:lnTo>
                                  <a:lnTo>
                                    <a:pt x="6945" y="741"/>
                                  </a:lnTo>
                                  <a:lnTo>
                                    <a:pt x="6970" y="734"/>
                                  </a:lnTo>
                                  <a:lnTo>
                                    <a:pt x="6994" y="727"/>
                                  </a:lnTo>
                                  <a:lnTo>
                                    <a:pt x="7014" y="721"/>
                                  </a:lnTo>
                                  <a:lnTo>
                                    <a:pt x="7032" y="717"/>
                                  </a:lnTo>
                                  <a:lnTo>
                                    <a:pt x="7059" y="707"/>
                                  </a:lnTo>
                                  <a:lnTo>
                                    <a:pt x="7073" y="699"/>
                                  </a:lnTo>
                                  <a:lnTo>
                                    <a:pt x="7084" y="688"/>
                                  </a:lnTo>
                                  <a:lnTo>
                                    <a:pt x="7087" y="675"/>
                                  </a:lnTo>
                                  <a:lnTo>
                                    <a:pt x="7087" y="662"/>
                                  </a:lnTo>
                                  <a:moveTo>
                                    <a:pt x="7246" y="3132"/>
                                  </a:moveTo>
                                  <a:lnTo>
                                    <a:pt x="7212" y="3097"/>
                                  </a:lnTo>
                                  <a:lnTo>
                                    <a:pt x="7205" y="3094"/>
                                  </a:lnTo>
                                  <a:lnTo>
                                    <a:pt x="7187" y="3081"/>
                                  </a:lnTo>
                                  <a:lnTo>
                                    <a:pt x="7178" y="3076"/>
                                  </a:lnTo>
                                  <a:lnTo>
                                    <a:pt x="7170" y="3071"/>
                                  </a:lnTo>
                                  <a:lnTo>
                                    <a:pt x="7160" y="3066"/>
                                  </a:lnTo>
                                  <a:lnTo>
                                    <a:pt x="7141" y="3055"/>
                                  </a:lnTo>
                                  <a:lnTo>
                                    <a:pt x="7120" y="3043"/>
                                  </a:lnTo>
                                  <a:lnTo>
                                    <a:pt x="7097" y="3029"/>
                                  </a:lnTo>
                                  <a:lnTo>
                                    <a:pt x="7073" y="3014"/>
                                  </a:lnTo>
                                  <a:lnTo>
                                    <a:pt x="7109" y="3009"/>
                                  </a:lnTo>
                                  <a:lnTo>
                                    <a:pt x="7140" y="3004"/>
                                  </a:lnTo>
                                  <a:lnTo>
                                    <a:pt x="7153" y="3004"/>
                                  </a:lnTo>
                                  <a:lnTo>
                                    <a:pt x="7167" y="3000"/>
                                  </a:lnTo>
                                  <a:lnTo>
                                    <a:pt x="7174" y="3000"/>
                                  </a:lnTo>
                                  <a:lnTo>
                                    <a:pt x="7184" y="2997"/>
                                  </a:lnTo>
                                  <a:lnTo>
                                    <a:pt x="7191" y="2997"/>
                                  </a:lnTo>
                                  <a:lnTo>
                                    <a:pt x="7198" y="2993"/>
                                  </a:lnTo>
                                  <a:lnTo>
                                    <a:pt x="7212" y="2990"/>
                                  </a:lnTo>
                                  <a:lnTo>
                                    <a:pt x="7226" y="2976"/>
                                  </a:lnTo>
                                  <a:lnTo>
                                    <a:pt x="7229" y="2969"/>
                                  </a:lnTo>
                                  <a:lnTo>
                                    <a:pt x="7232" y="2956"/>
                                  </a:lnTo>
                                  <a:lnTo>
                                    <a:pt x="7230" y="2944"/>
                                  </a:lnTo>
                                  <a:lnTo>
                                    <a:pt x="7224" y="2933"/>
                                  </a:lnTo>
                                  <a:lnTo>
                                    <a:pt x="7215" y="2924"/>
                                  </a:lnTo>
                                  <a:lnTo>
                                    <a:pt x="7208" y="2921"/>
                                  </a:lnTo>
                                  <a:lnTo>
                                    <a:pt x="7191" y="2917"/>
                                  </a:lnTo>
                                  <a:lnTo>
                                    <a:pt x="7184" y="2917"/>
                                  </a:lnTo>
                                  <a:lnTo>
                                    <a:pt x="7174" y="2914"/>
                                  </a:lnTo>
                                  <a:lnTo>
                                    <a:pt x="7143" y="2914"/>
                                  </a:lnTo>
                                  <a:lnTo>
                                    <a:pt x="7130" y="2917"/>
                                  </a:lnTo>
                                  <a:lnTo>
                                    <a:pt x="7128" y="2917"/>
                                  </a:lnTo>
                                  <a:lnTo>
                                    <a:pt x="7111" y="2919"/>
                                  </a:lnTo>
                                  <a:lnTo>
                                    <a:pt x="7092" y="2921"/>
                                  </a:lnTo>
                                  <a:lnTo>
                                    <a:pt x="7073" y="2923"/>
                                  </a:lnTo>
                                  <a:lnTo>
                                    <a:pt x="7053" y="2927"/>
                                  </a:lnTo>
                                  <a:lnTo>
                                    <a:pt x="7065" y="2909"/>
                                  </a:lnTo>
                                  <a:lnTo>
                                    <a:pt x="7073" y="2897"/>
                                  </a:lnTo>
                                  <a:lnTo>
                                    <a:pt x="7101" y="2855"/>
                                  </a:lnTo>
                                  <a:lnTo>
                                    <a:pt x="7111" y="2838"/>
                                  </a:lnTo>
                                  <a:lnTo>
                                    <a:pt x="7120" y="2823"/>
                                  </a:lnTo>
                                  <a:lnTo>
                                    <a:pt x="7128" y="2811"/>
                                  </a:lnTo>
                                  <a:lnTo>
                                    <a:pt x="7136" y="2799"/>
                                  </a:lnTo>
                                  <a:lnTo>
                                    <a:pt x="7143" y="2786"/>
                                  </a:lnTo>
                                  <a:lnTo>
                                    <a:pt x="7149" y="2765"/>
                                  </a:lnTo>
                                  <a:lnTo>
                                    <a:pt x="7149" y="2751"/>
                                  </a:lnTo>
                                  <a:lnTo>
                                    <a:pt x="7139" y="2744"/>
                                  </a:lnTo>
                                  <a:lnTo>
                                    <a:pt x="7130" y="2736"/>
                                  </a:lnTo>
                                  <a:lnTo>
                                    <a:pt x="7118" y="2733"/>
                                  </a:lnTo>
                                  <a:lnTo>
                                    <a:pt x="7105" y="2735"/>
                                  </a:lnTo>
                                  <a:lnTo>
                                    <a:pt x="7094" y="2741"/>
                                  </a:lnTo>
                                  <a:lnTo>
                                    <a:pt x="7077" y="2758"/>
                                  </a:lnTo>
                                  <a:lnTo>
                                    <a:pt x="7068" y="2768"/>
                                  </a:lnTo>
                                  <a:lnTo>
                                    <a:pt x="7061" y="2777"/>
                                  </a:lnTo>
                                  <a:lnTo>
                                    <a:pt x="7048" y="2794"/>
                                  </a:lnTo>
                                  <a:lnTo>
                                    <a:pt x="7035" y="2810"/>
                                  </a:lnTo>
                                  <a:lnTo>
                                    <a:pt x="6992" y="2878"/>
                                  </a:lnTo>
                                  <a:lnTo>
                                    <a:pt x="6976" y="2903"/>
                                  </a:lnTo>
                                  <a:lnTo>
                                    <a:pt x="6969" y="2879"/>
                                  </a:lnTo>
                                  <a:lnTo>
                                    <a:pt x="6961" y="2856"/>
                                  </a:lnTo>
                                  <a:lnTo>
                                    <a:pt x="6953" y="2834"/>
                                  </a:lnTo>
                                  <a:lnTo>
                                    <a:pt x="6945" y="2813"/>
                                  </a:lnTo>
                                  <a:lnTo>
                                    <a:pt x="6933" y="2778"/>
                                  </a:lnTo>
                                  <a:lnTo>
                                    <a:pt x="6923" y="2751"/>
                                  </a:lnTo>
                                  <a:lnTo>
                                    <a:pt x="6917" y="2733"/>
                                  </a:lnTo>
                                  <a:lnTo>
                                    <a:pt x="6914" y="2727"/>
                                  </a:lnTo>
                                  <a:lnTo>
                                    <a:pt x="6907" y="2715"/>
                                  </a:lnTo>
                                  <a:lnTo>
                                    <a:pt x="6897" y="2707"/>
                                  </a:lnTo>
                                  <a:lnTo>
                                    <a:pt x="6884" y="2703"/>
                                  </a:lnTo>
                                  <a:lnTo>
                                    <a:pt x="6869" y="2703"/>
                                  </a:lnTo>
                                  <a:lnTo>
                                    <a:pt x="6855" y="2708"/>
                                  </a:lnTo>
                                  <a:lnTo>
                                    <a:pt x="6845" y="2719"/>
                                  </a:lnTo>
                                  <a:lnTo>
                                    <a:pt x="6839" y="2734"/>
                                  </a:lnTo>
                                  <a:lnTo>
                                    <a:pt x="6838" y="2751"/>
                                  </a:lnTo>
                                  <a:lnTo>
                                    <a:pt x="6839" y="2758"/>
                                  </a:lnTo>
                                  <a:lnTo>
                                    <a:pt x="6843" y="2777"/>
                                  </a:lnTo>
                                  <a:lnTo>
                                    <a:pt x="6850" y="2805"/>
                                  </a:lnTo>
                                  <a:lnTo>
                                    <a:pt x="6859" y="2841"/>
                                  </a:lnTo>
                                  <a:lnTo>
                                    <a:pt x="6862" y="2855"/>
                                  </a:lnTo>
                                  <a:lnTo>
                                    <a:pt x="6870" y="2887"/>
                                  </a:lnTo>
                                  <a:lnTo>
                                    <a:pt x="6873" y="2903"/>
                                  </a:lnTo>
                                  <a:lnTo>
                                    <a:pt x="6847" y="2888"/>
                                  </a:lnTo>
                                  <a:lnTo>
                                    <a:pt x="6823" y="2875"/>
                                  </a:lnTo>
                                  <a:lnTo>
                                    <a:pt x="6801" y="2862"/>
                                  </a:lnTo>
                                  <a:lnTo>
                                    <a:pt x="6779" y="2851"/>
                                  </a:lnTo>
                                  <a:lnTo>
                                    <a:pt x="6743" y="2833"/>
                                  </a:lnTo>
                                  <a:lnTo>
                                    <a:pt x="6715" y="2820"/>
                                  </a:lnTo>
                                  <a:lnTo>
                                    <a:pt x="6696" y="2812"/>
                                  </a:lnTo>
                                  <a:lnTo>
                                    <a:pt x="6689" y="2810"/>
                                  </a:lnTo>
                                  <a:lnTo>
                                    <a:pt x="6676" y="2807"/>
                                  </a:lnTo>
                                  <a:lnTo>
                                    <a:pt x="6673" y="2808"/>
                                  </a:lnTo>
                                  <a:lnTo>
                                    <a:pt x="6662" y="2809"/>
                                  </a:lnTo>
                                  <a:lnTo>
                                    <a:pt x="6650" y="2815"/>
                                  </a:lnTo>
                                  <a:lnTo>
                                    <a:pt x="6641" y="2824"/>
                                  </a:lnTo>
                                  <a:lnTo>
                                    <a:pt x="6634" y="2840"/>
                                  </a:lnTo>
                                  <a:lnTo>
                                    <a:pt x="6633" y="2856"/>
                                  </a:lnTo>
                                  <a:lnTo>
                                    <a:pt x="6639" y="2870"/>
                                  </a:lnTo>
                                  <a:lnTo>
                                    <a:pt x="6651" y="2883"/>
                                  </a:lnTo>
                                  <a:lnTo>
                                    <a:pt x="6657" y="2887"/>
                                  </a:lnTo>
                                  <a:lnTo>
                                    <a:pt x="6673" y="2898"/>
                                  </a:lnTo>
                                  <a:lnTo>
                                    <a:pt x="6699" y="2915"/>
                                  </a:lnTo>
                                  <a:lnTo>
                                    <a:pt x="6734" y="2934"/>
                                  </a:lnTo>
                                  <a:lnTo>
                                    <a:pt x="6831" y="2983"/>
                                  </a:lnTo>
                                  <a:lnTo>
                                    <a:pt x="6816" y="2988"/>
                                  </a:lnTo>
                                  <a:lnTo>
                                    <a:pt x="6801" y="2993"/>
                                  </a:lnTo>
                                  <a:lnTo>
                                    <a:pt x="6786" y="2997"/>
                                  </a:lnTo>
                                  <a:lnTo>
                                    <a:pt x="6772" y="3000"/>
                                  </a:lnTo>
                                  <a:lnTo>
                                    <a:pt x="6739" y="3012"/>
                                  </a:lnTo>
                                  <a:lnTo>
                                    <a:pt x="6715" y="3020"/>
                                  </a:lnTo>
                                  <a:lnTo>
                                    <a:pt x="6693" y="3028"/>
                                  </a:lnTo>
                                  <a:lnTo>
                                    <a:pt x="6689" y="3028"/>
                                  </a:lnTo>
                                  <a:lnTo>
                                    <a:pt x="6676" y="3035"/>
                                  </a:lnTo>
                                  <a:lnTo>
                                    <a:pt x="6669" y="3047"/>
                                  </a:lnTo>
                                  <a:lnTo>
                                    <a:pt x="6666" y="3061"/>
                                  </a:lnTo>
                                  <a:lnTo>
                                    <a:pt x="6669" y="3076"/>
                                  </a:lnTo>
                                  <a:lnTo>
                                    <a:pt x="6676" y="3089"/>
                                  </a:lnTo>
                                  <a:lnTo>
                                    <a:pt x="6688" y="3097"/>
                                  </a:lnTo>
                                  <a:lnTo>
                                    <a:pt x="6702" y="3100"/>
                                  </a:lnTo>
                                  <a:lnTo>
                                    <a:pt x="6717" y="3097"/>
                                  </a:lnTo>
                                  <a:lnTo>
                                    <a:pt x="6724" y="3094"/>
                                  </a:lnTo>
                                  <a:lnTo>
                                    <a:pt x="6738" y="3090"/>
                                  </a:lnTo>
                                  <a:lnTo>
                                    <a:pt x="6749" y="3087"/>
                                  </a:lnTo>
                                  <a:lnTo>
                                    <a:pt x="6776" y="3078"/>
                                  </a:lnTo>
                                  <a:lnTo>
                                    <a:pt x="6793" y="3073"/>
                                  </a:lnTo>
                                  <a:lnTo>
                                    <a:pt x="6811" y="3068"/>
                                  </a:lnTo>
                                  <a:lnTo>
                                    <a:pt x="6831" y="3062"/>
                                  </a:lnTo>
                                  <a:lnTo>
                                    <a:pt x="6850" y="3057"/>
                                  </a:lnTo>
                                  <a:lnTo>
                                    <a:pt x="6873" y="3052"/>
                                  </a:lnTo>
                                  <a:lnTo>
                                    <a:pt x="6880" y="3052"/>
                                  </a:lnTo>
                                  <a:lnTo>
                                    <a:pt x="6886" y="3049"/>
                                  </a:lnTo>
                                  <a:lnTo>
                                    <a:pt x="6893" y="3049"/>
                                  </a:lnTo>
                                  <a:lnTo>
                                    <a:pt x="6873" y="3080"/>
                                  </a:lnTo>
                                  <a:lnTo>
                                    <a:pt x="6860" y="3102"/>
                                  </a:lnTo>
                                  <a:lnTo>
                                    <a:pt x="6835" y="3141"/>
                                  </a:lnTo>
                                  <a:lnTo>
                                    <a:pt x="6814" y="3176"/>
                                  </a:lnTo>
                                  <a:lnTo>
                                    <a:pt x="6796" y="3203"/>
                                  </a:lnTo>
                                  <a:lnTo>
                                    <a:pt x="6790" y="3215"/>
                                  </a:lnTo>
                                  <a:lnTo>
                                    <a:pt x="6779" y="3228"/>
                                  </a:lnTo>
                                  <a:lnTo>
                                    <a:pt x="6776" y="3235"/>
                                  </a:lnTo>
                                  <a:lnTo>
                                    <a:pt x="6776" y="3239"/>
                                  </a:lnTo>
                                  <a:lnTo>
                                    <a:pt x="6772" y="3239"/>
                                  </a:lnTo>
                                  <a:lnTo>
                                    <a:pt x="6772" y="3242"/>
                                  </a:lnTo>
                                  <a:lnTo>
                                    <a:pt x="6770" y="3258"/>
                                  </a:lnTo>
                                  <a:lnTo>
                                    <a:pt x="6772" y="3272"/>
                                  </a:lnTo>
                                  <a:lnTo>
                                    <a:pt x="6780" y="3283"/>
                                  </a:lnTo>
                                  <a:lnTo>
                                    <a:pt x="6793" y="3291"/>
                                  </a:lnTo>
                                  <a:lnTo>
                                    <a:pt x="6808" y="3293"/>
                                  </a:lnTo>
                                  <a:lnTo>
                                    <a:pt x="6822" y="3291"/>
                                  </a:lnTo>
                                  <a:lnTo>
                                    <a:pt x="6834" y="3283"/>
                                  </a:lnTo>
                                  <a:lnTo>
                                    <a:pt x="6842" y="3270"/>
                                  </a:lnTo>
                                  <a:lnTo>
                                    <a:pt x="6858" y="3238"/>
                                  </a:lnTo>
                                  <a:lnTo>
                                    <a:pt x="6865" y="3224"/>
                                  </a:lnTo>
                                  <a:lnTo>
                                    <a:pt x="6873" y="3208"/>
                                  </a:lnTo>
                                  <a:lnTo>
                                    <a:pt x="6883" y="3190"/>
                                  </a:lnTo>
                                  <a:lnTo>
                                    <a:pt x="6893" y="3173"/>
                                  </a:lnTo>
                                  <a:lnTo>
                                    <a:pt x="6906" y="3152"/>
                                  </a:lnTo>
                                  <a:lnTo>
                                    <a:pt x="6931" y="3111"/>
                                  </a:lnTo>
                                  <a:lnTo>
                                    <a:pt x="6935" y="3107"/>
                                  </a:lnTo>
                                  <a:lnTo>
                                    <a:pt x="6938" y="3118"/>
                                  </a:lnTo>
                                  <a:lnTo>
                                    <a:pt x="6945" y="3132"/>
                                  </a:lnTo>
                                  <a:lnTo>
                                    <a:pt x="6949" y="3142"/>
                                  </a:lnTo>
                                  <a:lnTo>
                                    <a:pt x="6959" y="3165"/>
                                  </a:lnTo>
                                  <a:lnTo>
                                    <a:pt x="6967" y="3188"/>
                                  </a:lnTo>
                                  <a:lnTo>
                                    <a:pt x="6983" y="3232"/>
                                  </a:lnTo>
                                  <a:lnTo>
                                    <a:pt x="6991" y="3250"/>
                                  </a:lnTo>
                                  <a:lnTo>
                                    <a:pt x="6998" y="3267"/>
                                  </a:lnTo>
                                  <a:lnTo>
                                    <a:pt x="7004" y="3282"/>
                                  </a:lnTo>
                                  <a:lnTo>
                                    <a:pt x="7008" y="3294"/>
                                  </a:lnTo>
                                  <a:lnTo>
                                    <a:pt x="7014" y="3308"/>
                                  </a:lnTo>
                                  <a:lnTo>
                                    <a:pt x="7021" y="3329"/>
                                  </a:lnTo>
                                  <a:lnTo>
                                    <a:pt x="7028" y="3332"/>
                                  </a:lnTo>
                                  <a:lnTo>
                                    <a:pt x="7035" y="3336"/>
                                  </a:lnTo>
                                  <a:lnTo>
                                    <a:pt x="7049" y="3336"/>
                                  </a:lnTo>
                                  <a:lnTo>
                                    <a:pt x="7061" y="3329"/>
                                  </a:lnTo>
                                  <a:lnTo>
                                    <a:pt x="7069" y="3321"/>
                                  </a:lnTo>
                                  <a:lnTo>
                                    <a:pt x="7073" y="3311"/>
                                  </a:lnTo>
                                  <a:lnTo>
                                    <a:pt x="7073" y="3301"/>
                                  </a:lnTo>
                                  <a:lnTo>
                                    <a:pt x="7073" y="3291"/>
                                  </a:lnTo>
                                  <a:lnTo>
                                    <a:pt x="7070" y="3277"/>
                                  </a:lnTo>
                                  <a:lnTo>
                                    <a:pt x="7064" y="3248"/>
                                  </a:lnTo>
                                  <a:lnTo>
                                    <a:pt x="7061" y="3231"/>
                                  </a:lnTo>
                                  <a:lnTo>
                                    <a:pt x="7056" y="3211"/>
                                  </a:lnTo>
                                  <a:lnTo>
                                    <a:pt x="7053" y="3190"/>
                                  </a:lnTo>
                                  <a:lnTo>
                                    <a:pt x="7048" y="3167"/>
                                  </a:lnTo>
                                  <a:lnTo>
                                    <a:pt x="7042" y="3143"/>
                                  </a:lnTo>
                                  <a:lnTo>
                                    <a:pt x="7035" y="3118"/>
                                  </a:lnTo>
                                  <a:lnTo>
                                    <a:pt x="7032" y="3107"/>
                                  </a:lnTo>
                                  <a:lnTo>
                                    <a:pt x="7032" y="3097"/>
                                  </a:lnTo>
                                  <a:lnTo>
                                    <a:pt x="7028" y="3083"/>
                                  </a:lnTo>
                                  <a:lnTo>
                                    <a:pt x="7032" y="3083"/>
                                  </a:lnTo>
                                  <a:lnTo>
                                    <a:pt x="7053" y="3093"/>
                                  </a:lnTo>
                                  <a:lnTo>
                                    <a:pt x="7073" y="3103"/>
                                  </a:lnTo>
                                  <a:lnTo>
                                    <a:pt x="7081" y="3107"/>
                                  </a:lnTo>
                                  <a:lnTo>
                                    <a:pt x="7102" y="3118"/>
                                  </a:lnTo>
                                  <a:lnTo>
                                    <a:pt x="7119" y="3127"/>
                                  </a:lnTo>
                                  <a:lnTo>
                                    <a:pt x="7140" y="3138"/>
                                  </a:lnTo>
                                  <a:lnTo>
                                    <a:pt x="7150" y="3142"/>
                                  </a:lnTo>
                                  <a:lnTo>
                                    <a:pt x="7160" y="3145"/>
                                  </a:lnTo>
                                  <a:lnTo>
                                    <a:pt x="7191" y="3156"/>
                                  </a:lnTo>
                                  <a:lnTo>
                                    <a:pt x="7208" y="3159"/>
                                  </a:lnTo>
                                  <a:lnTo>
                                    <a:pt x="7219" y="3163"/>
                                  </a:lnTo>
                                  <a:lnTo>
                                    <a:pt x="7232" y="3163"/>
                                  </a:lnTo>
                                  <a:lnTo>
                                    <a:pt x="7236" y="3156"/>
                                  </a:lnTo>
                                  <a:lnTo>
                                    <a:pt x="7246" y="3149"/>
                                  </a:lnTo>
                                  <a:lnTo>
                                    <a:pt x="7246" y="3132"/>
                                  </a:lnTo>
                                  <a:moveTo>
                                    <a:pt x="7923" y="4180"/>
                                  </a:moveTo>
                                  <a:lnTo>
                                    <a:pt x="7916" y="4166"/>
                                  </a:lnTo>
                                  <a:lnTo>
                                    <a:pt x="7905" y="4155"/>
                                  </a:lnTo>
                                  <a:lnTo>
                                    <a:pt x="7891" y="4149"/>
                                  </a:lnTo>
                                  <a:lnTo>
                                    <a:pt x="7874" y="4149"/>
                                  </a:lnTo>
                                  <a:lnTo>
                                    <a:pt x="7843" y="4156"/>
                                  </a:lnTo>
                                  <a:lnTo>
                                    <a:pt x="7805" y="4165"/>
                                  </a:lnTo>
                                  <a:lnTo>
                                    <a:pt x="7732" y="4182"/>
                                  </a:lnTo>
                                  <a:lnTo>
                                    <a:pt x="7705" y="4189"/>
                                  </a:lnTo>
                                  <a:lnTo>
                                    <a:pt x="7677" y="4196"/>
                                  </a:lnTo>
                                  <a:lnTo>
                                    <a:pt x="7649" y="4204"/>
                                  </a:lnTo>
                                  <a:lnTo>
                                    <a:pt x="7715" y="4091"/>
                                  </a:lnTo>
                                  <a:lnTo>
                                    <a:pt x="7736" y="4059"/>
                                  </a:lnTo>
                                  <a:lnTo>
                                    <a:pt x="7750" y="4035"/>
                                  </a:lnTo>
                                  <a:lnTo>
                                    <a:pt x="7763" y="4014"/>
                                  </a:lnTo>
                                  <a:lnTo>
                                    <a:pt x="7774" y="3994"/>
                                  </a:lnTo>
                                  <a:lnTo>
                                    <a:pt x="7781" y="3979"/>
                                  </a:lnTo>
                                  <a:lnTo>
                                    <a:pt x="7791" y="3958"/>
                                  </a:lnTo>
                                  <a:lnTo>
                                    <a:pt x="7795" y="3948"/>
                                  </a:lnTo>
                                  <a:lnTo>
                                    <a:pt x="7798" y="3934"/>
                                  </a:lnTo>
                                  <a:lnTo>
                                    <a:pt x="7798" y="3919"/>
                                  </a:lnTo>
                                  <a:lnTo>
                                    <a:pt x="7791" y="3906"/>
                                  </a:lnTo>
                                  <a:lnTo>
                                    <a:pt x="7781" y="3896"/>
                                  </a:lnTo>
                                  <a:lnTo>
                                    <a:pt x="7767" y="3889"/>
                                  </a:lnTo>
                                  <a:lnTo>
                                    <a:pt x="7750" y="3888"/>
                                  </a:lnTo>
                                  <a:lnTo>
                                    <a:pt x="7736" y="3894"/>
                                  </a:lnTo>
                                  <a:lnTo>
                                    <a:pt x="7722" y="3906"/>
                                  </a:lnTo>
                                  <a:lnTo>
                                    <a:pt x="7715" y="3917"/>
                                  </a:lnTo>
                                  <a:lnTo>
                                    <a:pt x="7701" y="3934"/>
                                  </a:lnTo>
                                  <a:lnTo>
                                    <a:pt x="7691" y="3949"/>
                                  </a:lnTo>
                                  <a:lnTo>
                                    <a:pt x="7667" y="3989"/>
                                  </a:lnTo>
                                  <a:lnTo>
                                    <a:pt x="7653" y="4014"/>
                                  </a:lnTo>
                                  <a:lnTo>
                                    <a:pt x="7635" y="4047"/>
                                  </a:lnTo>
                                  <a:lnTo>
                                    <a:pt x="7615" y="4082"/>
                                  </a:lnTo>
                                  <a:lnTo>
                                    <a:pt x="7594" y="4120"/>
                                  </a:lnTo>
                                  <a:lnTo>
                                    <a:pt x="7570" y="4159"/>
                                  </a:lnTo>
                                  <a:lnTo>
                                    <a:pt x="7563" y="4133"/>
                                  </a:lnTo>
                                  <a:lnTo>
                                    <a:pt x="7559" y="4121"/>
                                  </a:lnTo>
                                  <a:lnTo>
                                    <a:pt x="7556" y="4110"/>
                                  </a:lnTo>
                                  <a:lnTo>
                                    <a:pt x="7549" y="4085"/>
                                  </a:lnTo>
                                  <a:lnTo>
                                    <a:pt x="7545" y="4073"/>
                                  </a:lnTo>
                                  <a:lnTo>
                                    <a:pt x="7535" y="4040"/>
                                  </a:lnTo>
                                  <a:lnTo>
                                    <a:pt x="7528" y="4021"/>
                                  </a:lnTo>
                                  <a:lnTo>
                                    <a:pt x="7525" y="4004"/>
                                  </a:lnTo>
                                  <a:lnTo>
                                    <a:pt x="7521" y="3989"/>
                                  </a:lnTo>
                                  <a:lnTo>
                                    <a:pt x="7514" y="3972"/>
                                  </a:lnTo>
                                  <a:lnTo>
                                    <a:pt x="7514" y="3962"/>
                                  </a:lnTo>
                                  <a:lnTo>
                                    <a:pt x="7507" y="3948"/>
                                  </a:lnTo>
                                  <a:lnTo>
                                    <a:pt x="7497" y="3939"/>
                                  </a:lnTo>
                                  <a:lnTo>
                                    <a:pt x="7480" y="3935"/>
                                  </a:lnTo>
                                  <a:lnTo>
                                    <a:pt x="7466" y="3938"/>
                                  </a:lnTo>
                                  <a:lnTo>
                                    <a:pt x="7452" y="3945"/>
                                  </a:lnTo>
                                  <a:lnTo>
                                    <a:pt x="7445" y="3957"/>
                                  </a:lnTo>
                                  <a:lnTo>
                                    <a:pt x="7438" y="3971"/>
                                  </a:lnTo>
                                  <a:lnTo>
                                    <a:pt x="7442" y="3986"/>
                                  </a:lnTo>
                                  <a:lnTo>
                                    <a:pt x="7445" y="3996"/>
                                  </a:lnTo>
                                  <a:lnTo>
                                    <a:pt x="7452" y="4014"/>
                                  </a:lnTo>
                                  <a:lnTo>
                                    <a:pt x="7459" y="4028"/>
                                  </a:lnTo>
                                  <a:lnTo>
                                    <a:pt x="7462" y="4044"/>
                                  </a:lnTo>
                                  <a:lnTo>
                                    <a:pt x="7469" y="4063"/>
                                  </a:lnTo>
                                  <a:lnTo>
                                    <a:pt x="7480" y="4105"/>
                                  </a:lnTo>
                                  <a:lnTo>
                                    <a:pt x="7487" y="4129"/>
                                  </a:lnTo>
                                  <a:lnTo>
                                    <a:pt x="7490" y="4155"/>
                                  </a:lnTo>
                                  <a:lnTo>
                                    <a:pt x="7497" y="4183"/>
                                  </a:lnTo>
                                  <a:lnTo>
                                    <a:pt x="7500" y="4194"/>
                                  </a:lnTo>
                                  <a:lnTo>
                                    <a:pt x="7504" y="4206"/>
                                  </a:lnTo>
                                  <a:lnTo>
                                    <a:pt x="7507" y="4232"/>
                                  </a:lnTo>
                                  <a:lnTo>
                                    <a:pt x="7494" y="4222"/>
                                  </a:lnTo>
                                  <a:lnTo>
                                    <a:pt x="7462" y="4203"/>
                                  </a:lnTo>
                                  <a:lnTo>
                                    <a:pt x="7445" y="4193"/>
                                  </a:lnTo>
                                  <a:lnTo>
                                    <a:pt x="7417" y="4177"/>
                                  </a:lnTo>
                                  <a:lnTo>
                                    <a:pt x="7393" y="4161"/>
                                  </a:lnTo>
                                  <a:lnTo>
                                    <a:pt x="7369" y="4145"/>
                                  </a:lnTo>
                                  <a:lnTo>
                                    <a:pt x="7345" y="4131"/>
                                  </a:lnTo>
                                  <a:lnTo>
                                    <a:pt x="7324" y="4118"/>
                                  </a:lnTo>
                                  <a:lnTo>
                                    <a:pt x="7289" y="4095"/>
                                  </a:lnTo>
                                  <a:lnTo>
                                    <a:pt x="7276" y="4086"/>
                                  </a:lnTo>
                                  <a:lnTo>
                                    <a:pt x="7258" y="4076"/>
                                  </a:lnTo>
                                  <a:lnTo>
                                    <a:pt x="7248" y="4069"/>
                                  </a:lnTo>
                                  <a:lnTo>
                                    <a:pt x="7244" y="4065"/>
                                  </a:lnTo>
                                  <a:lnTo>
                                    <a:pt x="7241" y="4065"/>
                                  </a:lnTo>
                                  <a:lnTo>
                                    <a:pt x="7227" y="4061"/>
                                  </a:lnTo>
                                  <a:lnTo>
                                    <a:pt x="7213" y="4064"/>
                                  </a:lnTo>
                                  <a:lnTo>
                                    <a:pt x="7199" y="4071"/>
                                  </a:lnTo>
                                  <a:lnTo>
                                    <a:pt x="7189" y="4083"/>
                                  </a:lnTo>
                                  <a:lnTo>
                                    <a:pt x="7186" y="4097"/>
                                  </a:lnTo>
                                  <a:lnTo>
                                    <a:pt x="7189" y="4111"/>
                                  </a:lnTo>
                                  <a:lnTo>
                                    <a:pt x="7196" y="4125"/>
                                  </a:lnTo>
                                  <a:lnTo>
                                    <a:pt x="7206" y="4135"/>
                                  </a:lnTo>
                                  <a:lnTo>
                                    <a:pt x="7217" y="4138"/>
                                  </a:lnTo>
                                  <a:lnTo>
                                    <a:pt x="7234" y="4149"/>
                                  </a:lnTo>
                                  <a:lnTo>
                                    <a:pt x="7248" y="4157"/>
                                  </a:lnTo>
                                  <a:lnTo>
                                    <a:pt x="7265" y="4167"/>
                                  </a:lnTo>
                                  <a:lnTo>
                                    <a:pt x="7286" y="4178"/>
                                  </a:lnTo>
                                  <a:lnTo>
                                    <a:pt x="7307" y="4190"/>
                                  </a:lnTo>
                                  <a:lnTo>
                                    <a:pt x="7327" y="4204"/>
                                  </a:lnTo>
                                  <a:lnTo>
                                    <a:pt x="7352" y="4219"/>
                                  </a:lnTo>
                                  <a:lnTo>
                                    <a:pt x="7379" y="4235"/>
                                  </a:lnTo>
                                  <a:lnTo>
                                    <a:pt x="7407" y="4252"/>
                                  </a:lnTo>
                                  <a:lnTo>
                                    <a:pt x="7414" y="4256"/>
                                  </a:lnTo>
                                  <a:lnTo>
                                    <a:pt x="7424" y="4263"/>
                                  </a:lnTo>
                                  <a:lnTo>
                                    <a:pt x="7431" y="4270"/>
                                  </a:lnTo>
                                  <a:lnTo>
                                    <a:pt x="7428" y="4270"/>
                                  </a:lnTo>
                                  <a:lnTo>
                                    <a:pt x="7410" y="4275"/>
                                  </a:lnTo>
                                  <a:lnTo>
                                    <a:pt x="7397" y="4280"/>
                                  </a:lnTo>
                                  <a:lnTo>
                                    <a:pt x="7379" y="4287"/>
                                  </a:lnTo>
                                  <a:lnTo>
                                    <a:pt x="7362" y="4294"/>
                                  </a:lnTo>
                                  <a:lnTo>
                                    <a:pt x="7300" y="4315"/>
                                  </a:lnTo>
                                  <a:lnTo>
                                    <a:pt x="7272" y="4325"/>
                                  </a:lnTo>
                                  <a:lnTo>
                                    <a:pt x="7248" y="4335"/>
                                  </a:lnTo>
                                  <a:lnTo>
                                    <a:pt x="7224" y="4345"/>
                                  </a:lnTo>
                                  <a:lnTo>
                                    <a:pt x="7182" y="4361"/>
                                  </a:lnTo>
                                  <a:lnTo>
                                    <a:pt x="7168" y="4366"/>
                                  </a:lnTo>
                                  <a:lnTo>
                                    <a:pt x="7137" y="4377"/>
                                  </a:lnTo>
                                  <a:lnTo>
                                    <a:pt x="7123" y="4380"/>
                                  </a:lnTo>
                                  <a:lnTo>
                                    <a:pt x="7116" y="4394"/>
                                  </a:lnTo>
                                  <a:lnTo>
                                    <a:pt x="7120" y="4408"/>
                                  </a:lnTo>
                                  <a:lnTo>
                                    <a:pt x="7123" y="4418"/>
                                  </a:lnTo>
                                  <a:lnTo>
                                    <a:pt x="7130" y="4425"/>
                                  </a:lnTo>
                                  <a:lnTo>
                                    <a:pt x="7141" y="4429"/>
                                  </a:lnTo>
                                  <a:lnTo>
                                    <a:pt x="7151" y="4429"/>
                                  </a:lnTo>
                                  <a:lnTo>
                                    <a:pt x="7161" y="4425"/>
                                  </a:lnTo>
                                  <a:lnTo>
                                    <a:pt x="7182" y="4422"/>
                                  </a:lnTo>
                                  <a:lnTo>
                                    <a:pt x="7199" y="4419"/>
                                  </a:lnTo>
                                  <a:lnTo>
                                    <a:pt x="7241" y="4410"/>
                                  </a:lnTo>
                                  <a:lnTo>
                                    <a:pt x="7269" y="4404"/>
                                  </a:lnTo>
                                  <a:lnTo>
                                    <a:pt x="7296" y="4399"/>
                                  </a:lnTo>
                                  <a:lnTo>
                                    <a:pt x="7324" y="4392"/>
                                  </a:lnTo>
                                  <a:lnTo>
                                    <a:pt x="7390" y="4380"/>
                                  </a:lnTo>
                                  <a:lnTo>
                                    <a:pt x="7407" y="4377"/>
                                  </a:lnTo>
                                  <a:lnTo>
                                    <a:pt x="7421" y="4373"/>
                                  </a:lnTo>
                                  <a:lnTo>
                                    <a:pt x="7431" y="4371"/>
                                  </a:lnTo>
                                  <a:lnTo>
                                    <a:pt x="7438" y="4370"/>
                                  </a:lnTo>
                                  <a:lnTo>
                                    <a:pt x="7455" y="4366"/>
                                  </a:lnTo>
                                  <a:lnTo>
                                    <a:pt x="7452" y="4373"/>
                                  </a:lnTo>
                                  <a:lnTo>
                                    <a:pt x="7445" y="4384"/>
                                  </a:lnTo>
                                  <a:lnTo>
                                    <a:pt x="7442" y="4391"/>
                                  </a:lnTo>
                                  <a:lnTo>
                                    <a:pt x="7424" y="4421"/>
                                  </a:lnTo>
                                  <a:lnTo>
                                    <a:pt x="7410" y="4450"/>
                                  </a:lnTo>
                                  <a:lnTo>
                                    <a:pt x="7393" y="4478"/>
                                  </a:lnTo>
                                  <a:lnTo>
                                    <a:pt x="7379" y="4505"/>
                                  </a:lnTo>
                                  <a:lnTo>
                                    <a:pt x="7372" y="4517"/>
                                  </a:lnTo>
                                  <a:lnTo>
                                    <a:pt x="7366" y="4529"/>
                                  </a:lnTo>
                                  <a:lnTo>
                                    <a:pt x="7362" y="4539"/>
                                  </a:lnTo>
                                  <a:lnTo>
                                    <a:pt x="7355" y="4550"/>
                                  </a:lnTo>
                                  <a:lnTo>
                                    <a:pt x="7352" y="4560"/>
                                  </a:lnTo>
                                  <a:lnTo>
                                    <a:pt x="7348" y="4570"/>
                                  </a:lnTo>
                                  <a:lnTo>
                                    <a:pt x="7341" y="4579"/>
                                  </a:lnTo>
                                  <a:lnTo>
                                    <a:pt x="7338" y="4588"/>
                                  </a:lnTo>
                                  <a:lnTo>
                                    <a:pt x="7331" y="4609"/>
                                  </a:lnTo>
                                  <a:lnTo>
                                    <a:pt x="7327" y="4622"/>
                                  </a:lnTo>
                                  <a:lnTo>
                                    <a:pt x="7327" y="4636"/>
                                  </a:lnTo>
                                  <a:lnTo>
                                    <a:pt x="7334" y="4643"/>
                                  </a:lnTo>
                                  <a:lnTo>
                                    <a:pt x="7341" y="4654"/>
                                  </a:lnTo>
                                  <a:lnTo>
                                    <a:pt x="7359" y="4654"/>
                                  </a:lnTo>
                                  <a:lnTo>
                                    <a:pt x="7366" y="4643"/>
                                  </a:lnTo>
                                  <a:lnTo>
                                    <a:pt x="7372" y="4638"/>
                                  </a:lnTo>
                                  <a:lnTo>
                                    <a:pt x="7379" y="4631"/>
                                  </a:lnTo>
                                  <a:lnTo>
                                    <a:pt x="7386" y="4623"/>
                                  </a:lnTo>
                                  <a:lnTo>
                                    <a:pt x="7397" y="4612"/>
                                  </a:lnTo>
                                  <a:lnTo>
                                    <a:pt x="7410" y="4591"/>
                                  </a:lnTo>
                                  <a:lnTo>
                                    <a:pt x="7421" y="4581"/>
                                  </a:lnTo>
                                  <a:lnTo>
                                    <a:pt x="7428" y="4570"/>
                                  </a:lnTo>
                                  <a:lnTo>
                                    <a:pt x="7435" y="4560"/>
                                  </a:lnTo>
                                  <a:lnTo>
                                    <a:pt x="7442" y="4548"/>
                                  </a:lnTo>
                                  <a:lnTo>
                                    <a:pt x="7449" y="4536"/>
                                  </a:lnTo>
                                  <a:lnTo>
                                    <a:pt x="7455" y="4526"/>
                                  </a:lnTo>
                                  <a:lnTo>
                                    <a:pt x="7466" y="4511"/>
                                  </a:lnTo>
                                  <a:lnTo>
                                    <a:pt x="7483" y="4484"/>
                                  </a:lnTo>
                                  <a:lnTo>
                                    <a:pt x="7500" y="4456"/>
                                  </a:lnTo>
                                  <a:lnTo>
                                    <a:pt x="7507" y="4443"/>
                                  </a:lnTo>
                                  <a:lnTo>
                                    <a:pt x="7518" y="4425"/>
                                  </a:lnTo>
                                  <a:lnTo>
                                    <a:pt x="7525" y="4415"/>
                                  </a:lnTo>
                                  <a:lnTo>
                                    <a:pt x="7528" y="4408"/>
                                  </a:lnTo>
                                  <a:lnTo>
                                    <a:pt x="7535" y="4398"/>
                                  </a:lnTo>
                                  <a:lnTo>
                                    <a:pt x="7535" y="4408"/>
                                  </a:lnTo>
                                  <a:lnTo>
                                    <a:pt x="7538" y="4415"/>
                                  </a:lnTo>
                                  <a:lnTo>
                                    <a:pt x="7542" y="4428"/>
                                  </a:lnTo>
                                  <a:lnTo>
                                    <a:pt x="7542" y="4457"/>
                                  </a:lnTo>
                                  <a:lnTo>
                                    <a:pt x="7545" y="4470"/>
                                  </a:lnTo>
                                  <a:lnTo>
                                    <a:pt x="7545" y="4483"/>
                                  </a:lnTo>
                                  <a:lnTo>
                                    <a:pt x="7549" y="4508"/>
                                  </a:lnTo>
                                  <a:lnTo>
                                    <a:pt x="7549" y="4529"/>
                                  </a:lnTo>
                                  <a:lnTo>
                                    <a:pt x="7552" y="4550"/>
                                  </a:lnTo>
                                  <a:lnTo>
                                    <a:pt x="7552" y="4571"/>
                                  </a:lnTo>
                                  <a:lnTo>
                                    <a:pt x="7556" y="4584"/>
                                  </a:lnTo>
                                  <a:lnTo>
                                    <a:pt x="7559" y="4591"/>
                                  </a:lnTo>
                                  <a:lnTo>
                                    <a:pt x="7563" y="4609"/>
                                  </a:lnTo>
                                  <a:lnTo>
                                    <a:pt x="7570" y="4619"/>
                                  </a:lnTo>
                                  <a:lnTo>
                                    <a:pt x="7573" y="4626"/>
                                  </a:lnTo>
                                  <a:lnTo>
                                    <a:pt x="7577" y="4629"/>
                                  </a:lnTo>
                                  <a:lnTo>
                                    <a:pt x="7583" y="4633"/>
                                  </a:lnTo>
                                  <a:lnTo>
                                    <a:pt x="7597" y="4635"/>
                                  </a:lnTo>
                                  <a:lnTo>
                                    <a:pt x="7608" y="4633"/>
                                  </a:lnTo>
                                  <a:lnTo>
                                    <a:pt x="7618" y="4626"/>
                                  </a:lnTo>
                                  <a:lnTo>
                                    <a:pt x="7622" y="4621"/>
                                  </a:lnTo>
                                  <a:lnTo>
                                    <a:pt x="7625" y="4615"/>
                                  </a:lnTo>
                                  <a:lnTo>
                                    <a:pt x="7628" y="4605"/>
                                  </a:lnTo>
                                  <a:lnTo>
                                    <a:pt x="7632" y="4588"/>
                                  </a:lnTo>
                                  <a:lnTo>
                                    <a:pt x="7635" y="4577"/>
                                  </a:lnTo>
                                  <a:lnTo>
                                    <a:pt x="7635" y="4487"/>
                                  </a:lnTo>
                                  <a:lnTo>
                                    <a:pt x="7625" y="4404"/>
                                  </a:lnTo>
                                  <a:lnTo>
                                    <a:pt x="7625" y="4398"/>
                                  </a:lnTo>
                                  <a:lnTo>
                                    <a:pt x="7622" y="4394"/>
                                  </a:lnTo>
                                  <a:lnTo>
                                    <a:pt x="7622" y="4387"/>
                                  </a:lnTo>
                                  <a:lnTo>
                                    <a:pt x="7639" y="4399"/>
                                  </a:lnTo>
                                  <a:lnTo>
                                    <a:pt x="7653" y="4408"/>
                                  </a:lnTo>
                                  <a:lnTo>
                                    <a:pt x="7708" y="4447"/>
                                  </a:lnTo>
                                  <a:lnTo>
                                    <a:pt x="7732" y="4463"/>
                                  </a:lnTo>
                                  <a:lnTo>
                                    <a:pt x="7753" y="4476"/>
                                  </a:lnTo>
                                  <a:lnTo>
                                    <a:pt x="7788" y="4499"/>
                                  </a:lnTo>
                                  <a:lnTo>
                                    <a:pt x="7801" y="4508"/>
                                  </a:lnTo>
                                  <a:lnTo>
                                    <a:pt x="7819" y="4519"/>
                                  </a:lnTo>
                                  <a:lnTo>
                                    <a:pt x="7829" y="4522"/>
                                  </a:lnTo>
                                  <a:lnTo>
                                    <a:pt x="7836" y="4525"/>
                                  </a:lnTo>
                                  <a:lnTo>
                                    <a:pt x="7846" y="4525"/>
                                  </a:lnTo>
                                  <a:lnTo>
                                    <a:pt x="7857" y="4522"/>
                                  </a:lnTo>
                                  <a:lnTo>
                                    <a:pt x="7864" y="4515"/>
                                  </a:lnTo>
                                  <a:lnTo>
                                    <a:pt x="7871" y="4506"/>
                                  </a:lnTo>
                                  <a:lnTo>
                                    <a:pt x="7874" y="4494"/>
                                  </a:lnTo>
                                  <a:lnTo>
                                    <a:pt x="7871" y="4482"/>
                                  </a:lnTo>
                                  <a:lnTo>
                                    <a:pt x="7864" y="4470"/>
                                  </a:lnTo>
                                  <a:lnTo>
                                    <a:pt x="7857" y="4463"/>
                                  </a:lnTo>
                                  <a:lnTo>
                                    <a:pt x="7840" y="4449"/>
                                  </a:lnTo>
                                  <a:lnTo>
                                    <a:pt x="7829" y="4438"/>
                                  </a:lnTo>
                                  <a:lnTo>
                                    <a:pt x="7812" y="4426"/>
                                  </a:lnTo>
                                  <a:lnTo>
                                    <a:pt x="7795" y="4412"/>
                                  </a:lnTo>
                                  <a:lnTo>
                                    <a:pt x="7774" y="4398"/>
                                  </a:lnTo>
                                  <a:lnTo>
                                    <a:pt x="7743" y="4376"/>
                                  </a:lnTo>
                                  <a:lnTo>
                                    <a:pt x="7711" y="4354"/>
                                  </a:lnTo>
                                  <a:lnTo>
                                    <a:pt x="7673" y="4331"/>
                                  </a:lnTo>
                                  <a:lnTo>
                                    <a:pt x="7639" y="4308"/>
                                  </a:lnTo>
                                  <a:lnTo>
                                    <a:pt x="7649" y="4304"/>
                                  </a:lnTo>
                                  <a:lnTo>
                                    <a:pt x="7656" y="4301"/>
                                  </a:lnTo>
                                  <a:lnTo>
                                    <a:pt x="7667" y="4301"/>
                                  </a:lnTo>
                                  <a:lnTo>
                                    <a:pt x="7698" y="4290"/>
                                  </a:lnTo>
                                  <a:lnTo>
                                    <a:pt x="7729" y="4280"/>
                                  </a:lnTo>
                                  <a:lnTo>
                                    <a:pt x="7756" y="4271"/>
                                  </a:lnTo>
                                  <a:lnTo>
                                    <a:pt x="7833" y="4248"/>
                                  </a:lnTo>
                                  <a:lnTo>
                                    <a:pt x="7867" y="4236"/>
                                  </a:lnTo>
                                  <a:lnTo>
                                    <a:pt x="7891" y="4228"/>
                                  </a:lnTo>
                                  <a:lnTo>
                                    <a:pt x="7898" y="4225"/>
                                  </a:lnTo>
                                  <a:lnTo>
                                    <a:pt x="7912" y="4217"/>
                                  </a:lnTo>
                                  <a:lnTo>
                                    <a:pt x="7919" y="4206"/>
                                  </a:lnTo>
                                  <a:lnTo>
                                    <a:pt x="7923" y="4193"/>
                                  </a:lnTo>
                                  <a:lnTo>
                                    <a:pt x="7923" y="4180"/>
                                  </a:lnTo>
                                  <a:moveTo>
                                    <a:pt x="8004" y="1600"/>
                                  </a:moveTo>
                                  <a:lnTo>
                                    <a:pt x="8004" y="1585"/>
                                  </a:lnTo>
                                  <a:lnTo>
                                    <a:pt x="7998" y="1571"/>
                                  </a:lnTo>
                                  <a:lnTo>
                                    <a:pt x="7988" y="1561"/>
                                  </a:lnTo>
                                  <a:lnTo>
                                    <a:pt x="7974" y="1555"/>
                                  </a:lnTo>
                                  <a:lnTo>
                                    <a:pt x="7967" y="1554"/>
                                  </a:lnTo>
                                  <a:lnTo>
                                    <a:pt x="7956" y="1555"/>
                                  </a:lnTo>
                                  <a:lnTo>
                                    <a:pt x="7936" y="1559"/>
                                  </a:lnTo>
                                  <a:lnTo>
                                    <a:pt x="7910" y="1563"/>
                                  </a:lnTo>
                                  <a:lnTo>
                                    <a:pt x="7869" y="1572"/>
                                  </a:lnTo>
                                  <a:lnTo>
                                    <a:pt x="7855" y="1575"/>
                                  </a:lnTo>
                                  <a:lnTo>
                                    <a:pt x="7839" y="1578"/>
                                  </a:lnTo>
                                  <a:lnTo>
                                    <a:pt x="7823" y="1582"/>
                                  </a:lnTo>
                                  <a:lnTo>
                                    <a:pt x="7807" y="1585"/>
                                  </a:lnTo>
                                  <a:lnTo>
                                    <a:pt x="7829" y="1548"/>
                                  </a:lnTo>
                                  <a:lnTo>
                                    <a:pt x="7849" y="1513"/>
                                  </a:lnTo>
                                  <a:lnTo>
                                    <a:pt x="7862" y="1492"/>
                                  </a:lnTo>
                                  <a:lnTo>
                                    <a:pt x="7882" y="1457"/>
                                  </a:lnTo>
                                  <a:lnTo>
                                    <a:pt x="7896" y="1429"/>
                                  </a:lnTo>
                                  <a:lnTo>
                                    <a:pt x="7904" y="1412"/>
                                  </a:lnTo>
                                  <a:lnTo>
                                    <a:pt x="7907" y="1405"/>
                                  </a:lnTo>
                                  <a:lnTo>
                                    <a:pt x="7910" y="1392"/>
                                  </a:lnTo>
                                  <a:lnTo>
                                    <a:pt x="7909" y="1379"/>
                                  </a:lnTo>
                                  <a:lnTo>
                                    <a:pt x="7904" y="1367"/>
                                  </a:lnTo>
                                  <a:lnTo>
                                    <a:pt x="7893" y="1357"/>
                                  </a:lnTo>
                                  <a:lnTo>
                                    <a:pt x="7879" y="1350"/>
                                  </a:lnTo>
                                  <a:lnTo>
                                    <a:pt x="7863" y="1349"/>
                                  </a:lnTo>
                                  <a:lnTo>
                                    <a:pt x="7847" y="1354"/>
                                  </a:lnTo>
                                  <a:lnTo>
                                    <a:pt x="7834" y="1364"/>
                                  </a:lnTo>
                                  <a:lnTo>
                                    <a:pt x="7830" y="1370"/>
                                  </a:lnTo>
                                  <a:lnTo>
                                    <a:pt x="7819" y="1386"/>
                                  </a:lnTo>
                                  <a:lnTo>
                                    <a:pt x="7802" y="1412"/>
                                  </a:lnTo>
                                  <a:lnTo>
                                    <a:pt x="7783" y="1447"/>
                                  </a:lnTo>
                                  <a:lnTo>
                                    <a:pt x="7771" y="1468"/>
                                  </a:lnTo>
                                  <a:lnTo>
                                    <a:pt x="7758" y="1492"/>
                                  </a:lnTo>
                                  <a:lnTo>
                                    <a:pt x="7744" y="1517"/>
                                  </a:lnTo>
                                  <a:lnTo>
                                    <a:pt x="7731" y="1544"/>
                                  </a:lnTo>
                                  <a:lnTo>
                                    <a:pt x="7726" y="1528"/>
                                  </a:lnTo>
                                  <a:lnTo>
                                    <a:pt x="7722" y="1513"/>
                                  </a:lnTo>
                                  <a:lnTo>
                                    <a:pt x="7718" y="1499"/>
                                  </a:lnTo>
                                  <a:lnTo>
                                    <a:pt x="7713" y="1485"/>
                                  </a:lnTo>
                                  <a:lnTo>
                                    <a:pt x="7704" y="1452"/>
                                  </a:lnTo>
                                  <a:lnTo>
                                    <a:pt x="7696" y="1427"/>
                                  </a:lnTo>
                                  <a:lnTo>
                                    <a:pt x="7689" y="1405"/>
                                  </a:lnTo>
                                  <a:lnTo>
                                    <a:pt x="7689" y="1402"/>
                                  </a:lnTo>
                                  <a:lnTo>
                                    <a:pt x="7682" y="1389"/>
                                  </a:lnTo>
                                  <a:lnTo>
                                    <a:pt x="7670" y="1381"/>
                                  </a:lnTo>
                                  <a:lnTo>
                                    <a:pt x="7656" y="1379"/>
                                  </a:lnTo>
                                  <a:lnTo>
                                    <a:pt x="7641" y="1381"/>
                                  </a:lnTo>
                                  <a:lnTo>
                                    <a:pt x="7628" y="1389"/>
                                  </a:lnTo>
                                  <a:lnTo>
                                    <a:pt x="7620" y="1400"/>
                                  </a:lnTo>
                                  <a:lnTo>
                                    <a:pt x="7617" y="1414"/>
                                  </a:lnTo>
                                  <a:lnTo>
                                    <a:pt x="7620" y="1430"/>
                                  </a:lnTo>
                                  <a:lnTo>
                                    <a:pt x="7623" y="1437"/>
                                  </a:lnTo>
                                  <a:lnTo>
                                    <a:pt x="7627" y="1450"/>
                                  </a:lnTo>
                                  <a:lnTo>
                                    <a:pt x="7630" y="1462"/>
                                  </a:lnTo>
                                  <a:lnTo>
                                    <a:pt x="7639" y="1489"/>
                                  </a:lnTo>
                                  <a:lnTo>
                                    <a:pt x="7644" y="1506"/>
                                  </a:lnTo>
                                  <a:lnTo>
                                    <a:pt x="7655" y="1543"/>
                                  </a:lnTo>
                                  <a:lnTo>
                                    <a:pt x="7660" y="1563"/>
                                  </a:lnTo>
                                  <a:lnTo>
                                    <a:pt x="7665" y="1585"/>
                                  </a:lnTo>
                                  <a:lnTo>
                                    <a:pt x="7665" y="1592"/>
                                  </a:lnTo>
                                  <a:lnTo>
                                    <a:pt x="7668" y="1599"/>
                                  </a:lnTo>
                                  <a:lnTo>
                                    <a:pt x="7668" y="1606"/>
                                  </a:lnTo>
                                  <a:lnTo>
                                    <a:pt x="7637" y="1585"/>
                                  </a:lnTo>
                                  <a:lnTo>
                                    <a:pt x="7623" y="1577"/>
                                  </a:lnTo>
                                  <a:lnTo>
                                    <a:pt x="7596" y="1559"/>
                                  </a:lnTo>
                                  <a:lnTo>
                                    <a:pt x="7576" y="1546"/>
                                  </a:lnTo>
                                  <a:lnTo>
                                    <a:pt x="7558" y="1534"/>
                                  </a:lnTo>
                                  <a:lnTo>
                                    <a:pt x="7541" y="1523"/>
                                  </a:lnTo>
                                  <a:lnTo>
                                    <a:pt x="7526" y="1513"/>
                                  </a:lnTo>
                                  <a:lnTo>
                                    <a:pt x="7513" y="1504"/>
                                  </a:lnTo>
                                  <a:lnTo>
                                    <a:pt x="7488" y="1485"/>
                                  </a:lnTo>
                                  <a:lnTo>
                                    <a:pt x="7482" y="1482"/>
                                  </a:lnTo>
                                  <a:lnTo>
                                    <a:pt x="7478" y="1482"/>
                                  </a:lnTo>
                                  <a:lnTo>
                                    <a:pt x="7478" y="1478"/>
                                  </a:lnTo>
                                  <a:lnTo>
                                    <a:pt x="7475" y="1478"/>
                                  </a:lnTo>
                                  <a:lnTo>
                                    <a:pt x="7461" y="1474"/>
                                  </a:lnTo>
                                  <a:lnTo>
                                    <a:pt x="7446" y="1476"/>
                                  </a:lnTo>
                                  <a:lnTo>
                                    <a:pt x="7433" y="1484"/>
                                  </a:lnTo>
                                  <a:lnTo>
                                    <a:pt x="7423" y="1495"/>
                                  </a:lnTo>
                                  <a:lnTo>
                                    <a:pt x="7419" y="1509"/>
                                  </a:lnTo>
                                  <a:lnTo>
                                    <a:pt x="7421" y="1524"/>
                                  </a:lnTo>
                                  <a:lnTo>
                                    <a:pt x="7429" y="1537"/>
                                  </a:lnTo>
                                  <a:lnTo>
                                    <a:pt x="7440" y="1547"/>
                                  </a:lnTo>
                                  <a:lnTo>
                                    <a:pt x="7472" y="1564"/>
                                  </a:lnTo>
                                  <a:lnTo>
                                    <a:pt x="7486" y="1571"/>
                                  </a:lnTo>
                                  <a:lnTo>
                                    <a:pt x="7502" y="1579"/>
                                  </a:lnTo>
                                  <a:lnTo>
                                    <a:pt x="7520" y="1589"/>
                                  </a:lnTo>
                                  <a:lnTo>
                                    <a:pt x="7538" y="1600"/>
                                  </a:lnTo>
                                  <a:lnTo>
                                    <a:pt x="7558" y="1611"/>
                                  </a:lnTo>
                                  <a:lnTo>
                                    <a:pt x="7599" y="1637"/>
                                  </a:lnTo>
                                  <a:lnTo>
                                    <a:pt x="7603" y="1641"/>
                                  </a:lnTo>
                                  <a:lnTo>
                                    <a:pt x="7592" y="1644"/>
                                  </a:lnTo>
                                  <a:lnTo>
                                    <a:pt x="7579" y="1648"/>
                                  </a:lnTo>
                                  <a:lnTo>
                                    <a:pt x="7568" y="1655"/>
                                  </a:lnTo>
                                  <a:lnTo>
                                    <a:pt x="7545" y="1663"/>
                                  </a:lnTo>
                                  <a:lnTo>
                                    <a:pt x="7522" y="1672"/>
                                  </a:lnTo>
                                  <a:lnTo>
                                    <a:pt x="7499" y="1681"/>
                                  </a:lnTo>
                                  <a:lnTo>
                                    <a:pt x="7478" y="1689"/>
                                  </a:lnTo>
                                  <a:lnTo>
                                    <a:pt x="7442" y="1703"/>
                                  </a:lnTo>
                                  <a:lnTo>
                                    <a:pt x="7428" y="1708"/>
                                  </a:lnTo>
                                  <a:lnTo>
                                    <a:pt x="7416" y="1713"/>
                                  </a:lnTo>
                                  <a:lnTo>
                                    <a:pt x="7402" y="1720"/>
                                  </a:lnTo>
                                  <a:lnTo>
                                    <a:pt x="7381" y="1727"/>
                                  </a:lnTo>
                                  <a:lnTo>
                                    <a:pt x="7371" y="1741"/>
                                  </a:lnTo>
                                  <a:lnTo>
                                    <a:pt x="7378" y="1769"/>
                                  </a:lnTo>
                                  <a:lnTo>
                                    <a:pt x="7392" y="1779"/>
                                  </a:lnTo>
                                  <a:lnTo>
                                    <a:pt x="7416" y="1779"/>
                                  </a:lnTo>
                                  <a:lnTo>
                                    <a:pt x="7430" y="1776"/>
                                  </a:lnTo>
                                  <a:lnTo>
                                    <a:pt x="7440" y="1774"/>
                                  </a:lnTo>
                                  <a:lnTo>
                                    <a:pt x="7459" y="1770"/>
                                  </a:lnTo>
                                  <a:lnTo>
                                    <a:pt x="7472" y="1768"/>
                                  </a:lnTo>
                                  <a:lnTo>
                                    <a:pt x="7495" y="1765"/>
                                  </a:lnTo>
                                  <a:lnTo>
                                    <a:pt x="7517" y="1762"/>
                                  </a:lnTo>
                                  <a:lnTo>
                                    <a:pt x="7538" y="1758"/>
                                  </a:lnTo>
                                  <a:lnTo>
                                    <a:pt x="7589" y="1748"/>
                                  </a:lnTo>
                                  <a:lnTo>
                                    <a:pt x="7599" y="1744"/>
                                  </a:lnTo>
                                  <a:lnTo>
                                    <a:pt x="7603" y="1744"/>
                                  </a:lnTo>
                                  <a:lnTo>
                                    <a:pt x="7610" y="1744"/>
                                  </a:lnTo>
                                  <a:lnTo>
                                    <a:pt x="7623" y="1741"/>
                                  </a:lnTo>
                                  <a:lnTo>
                                    <a:pt x="7623" y="1744"/>
                                  </a:lnTo>
                                  <a:lnTo>
                                    <a:pt x="7611" y="1768"/>
                                  </a:lnTo>
                                  <a:lnTo>
                                    <a:pt x="7600" y="1791"/>
                                  </a:lnTo>
                                  <a:lnTo>
                                    <a:pt x="7592" y="1806"/>
                                  </a:lnTo>
                                  <a:lnTo>
                                    <a:pt x="7579" y="1834"/>
                                  </a:lnTo>
                                  <a:lnTo>
                                    <a:pt x="7572" y="1848"/>
                                  </a:lnTo>
                                  <a:lnTo>
                                    <a:pt x="7565" y="1859"/>
                                  </a:lnTo>
                                  <a:lnTo>
                                    <a:pt x="7558" y="1879"/>
                                  </a:lnTo>
                                  <a:lnTo>
                                    <a:pt x="7551" y="1890"/>
                                  </a:lnTo>
                                  <a:lnTo>
                                    <a:pt x="7551" y="1897"/>
                                  </a:lnTo>
                                  <a:lnTo>
                                    <a:pt x="7544" y="1914"/>
                                  </a:lnTo>
                                  <a:lnTo>
                                    <a:pt x="7544" y="1938"/>
                                  </a:lnTo>
                                  <a:lnTo>
                                    <a:pt x="7547" y="1942"/>
                                  </a:lnTo>
                                  <a:lnTo>
                                    <a:pt x="7554" y="1952"/>
                                  </a:lnTo>
                                  <a:lnTo>
                                    <a:pt x="7572" y="1952"/>
                                  </a:lnTo>
                                  <a:lnTo>
                                    <a:pt x="7578" y="1945"/>
                                  </a:lnTo>
                                  <a:lnTo>
                                    <a:pt x="7572" y="1949"/>
                                  </a:lnTo>
                                  <a:lnTo>
                                    <a:pt x="7582" y="1942"/>
                                  </a:lnTo>
                                  <a:lnTo>
                                    <a:pt x="7592" y="1928"/>
                                  </a:lnTo>
                                  <a:lnTo>
                                    <a:pt x="7606" y="1914"/>
                                  </a:lnTo>
                                  <a:lnTo>
                                    <a:pt x="7618" y="1896"/>
                                  </a:lnTo>
                                  <a:lnTo>
                                    <a:pt x="7623" y="1888"/>
                                  </a:lnTo>
                                  <a:lnTo>
                                    <a:pt x="7629" y="1879"/>
                                  </a:lnTo>
                                  <a:lnTo>
                                    <a:pt x="7634" y="1869"/>
                                  </a:lnTo>
                                  <a:lnTo>
                                    <a:pt x="7645" y="1850"/>
                                  </a:lnTo>
                                  <a:lnTo>
                                    <a:pt x="7658" y="1829"/>
                                  </a:lnTo>
                                  <a:lnTo>
                                    <a:pt x="7668" y="1813"/>
                                  </a:lnTo>
                                  <a:lnTo>
                                    <a:pt x="7686" y="1786"/>
                                  </a:lnTo>
                                  <a:lnTo>
                                    <a:pt x="7688" y="1804"/>
                                  </a:lnTo>
                                  <a:lnTo>
                                    <a:pt x="7690" y="1822"/>
                                  </a:lnTo>
                                  <a:lnTo>
                                    <a:pt x="7692" y="1839"/>
                                  </a:lnTo>
                                  <a:lnTo>
                                    <a:pt x="7693" y="1855"/>
                                  </a:lnTo>
                                  <a:lnTo>
                                    <a:pt x="7693" y="1866"/>
                                  </a:lnTo>
                                  <a:lnTo>
                                    <a:pt x="7696" y="1879"/>
                                  </a:lnTo>
                                  <a:lnTo>
                                    <a:pt x="7696" y="1897"/>
                                  </a:lnTo>
                                  <a:lnTo>
                                    <a:pt x="7703" y="1911"/>
                                  </a:lnTo>
                                  <a:lnTo>
                                    <a:pt x="7706" y="1924"/>
                                  </a:lnTo>
                                  <a:lnTo>
                                    <a:pt x="7720" y="1938"/>
                                  </a:lnTo>
                                  <a:lnTo>
                                    <a:pt x="7727" y="1942"/>
                                  </a:lnTo>
                                  <a:lnTo>
                                    <a:pt x="7740" y="1945"/>
                                  </a:lnTo>
                                  <a:lnTo>
                                    <a:pt x="7752" y="1944"/>
                                  </a:lnTo>
                                  <a:lnTo>
                                    <a:pt x="7763" y="1938"/>
                                  </a:lnTo>
                                  <a:lnTo>
                                    <a:pt x="7772" y="1928"/>
                                  </a:lnTo>
                                  <a:lnTo>
                                    <a:pt x="7776" y="1921"/>
                                  </a:lnTo>
                                  <a:lnTo>
                                    <a:pt x="7779" y="1904"/>
                                  </a:lnTo>
                                  <a:lnTo>
                                    <a:pt x="7783" y="1897"/>
                                  </a:lnTo>
                                  <a:lnTo>
                                    <a:pt x="7783" y="1841"/>
                                  </a:lnTo>
                                  <a:lnTo>
                                    <a:pt x="7782" y="1823"/>
                                  </a:lnTo>
                                  <a:lnTo>
                                    <a:pt x="7780" y="1805"/>
                                  </a:lnTo>
                                  <a:lnTo>
                                    <a:pt x="7778" y="1785"/>
                                  </a:lnTo>
                                  <a:lnTo>
                                    <a:pt x="7776" y="1765"/>
                                  </a:lnTo>
                                  <a:lnTo>
                                    <a:pt x="7803" y="1785"/>
                                  </a:lnTo>
                                  <a:lnTo>
                                    <a:pt x="7812" y="1791"/>
                                  </a:lnTo>
                                  <a:lnTo>
                                    <a:pt x="7829" y="1803"/>
                                  </a:lnTo>
                                  <a:lnTo>
                                    <a:pt x="7845" y="1814"/>
                                  </a:lnTo>
                                  <a:lnTo>
                                    <a:pt x="7862" y="1824"/>
                                  </a:lnTo>
                                  <a:lnTo>
                                    <a:pt x="7889" y="1842"/>
                                  </a:lnTo>
                                  <a:lnTo>
                                    <a:pt x="7900" y="1848"/>
                                  </a:lnTo>
                                  <a:lnTo>
                                    <a:pt x="7914" y="1855"/>
                                  </a:lnTo>
                                  <a:lnTo>
                                    <a:pt x="7935" y="1862"/>
                                  </a:lnTo>
                                  <a:lnTo>
                                    <a:pt x="7949" y="1862"/>
                                  </a:lnTo>
                                  <a:lnTo>
                                    <a:pt x="7959" y="1855"/>
                                  </a:lnTo>
                                  <a:lnTo>
                                    <a:pt x="7967" y="1846"/>
                                  </a:lnTo>
                                  <a:lnTo>
                                    <a:pt x="7970" y="1834"/>
                                  </a:lnTo>
                                  <a:lnTo>
                                    <a:pt x="7968" y="1822"/>
                                  </a:lnTo>
                                  <a:lnTo>
                                    <a:pt x="7962" y="1810"/>
                                  </a:lnTo>
                                  <a:lnTo>
                                    <a:pt x="7945" y="1793"/>
                                  </a:lnTo>
                                  <a:lnTo>
                                    <a:pt x="7936" y="1784"/>
                                  </a:lnTo>
                                  <a:lnTo>
                                    <a:pt x="7923" y="1773"/>
                                  </a:lnTo>
                                  <a:lnTo>
                                    <a:pt x="7909" y="1762"/>
                                  </a:lnTo>
                                  <a:lnTo>
                                    <a:pt x="7874" y="1738"/>
                                  </a:lnTo>
                                  <a:lnTo>
                                    <a:pt x="7851" y="1722"/>
                                  </a:lnTo>
                                  <a:lnTo>
                                    <a:pt x="7829" y="1706"/>
                                  </a:lnTo>
                                  <a:lnTo>
                                    <a:pt x="7803" y="1689"/>
                                  </a:lnTo>
                                  <a:lnTo>
                                    <a:pt x="7807" y="1688"/>
                                  </a:lnTo>
                                  <a:lnTo>
                                    <a:pt x="7822" y="1683"/>
                                  </a:lnTo>
                                  <a:lnTo>
                                    <a:pt x="7873" y="1667"/>
                                  </a:lnTo>
                                  <a:lnTo>
                                    <a:pt x="7893" y="1661"/>
                                  </a:lnTo>
                                  <a:lnTo>
                                    <a:pt x="7929" y="1649"/>
                                  </a:lnTo>
                                  <a:lnTo>
                                    <a:pt x="7956" y="1639"/>
                                  </a:lnTo>
                                  <a:lnTo>
                                    <a:pt x="7974" y="1633"/>
                                  </a:lnTo>
                                  <a:lnTo>
                                    <a:pt x="7980" y="1630"/>
                                  </a:lnTo>
                                  <a:lnTo>
                                    <a:pt x="7991" y="1623"/>
                                  </a:lnTo>
                                  <a:lnTo>
                                    <a:pt x="8000" y="1613"/>
                                  </a:lnTo>
                                  <a:lnTo>
                                    <a:pt x="8004" y="1600"/>
                                  </a:lnTo>
                                  <a:moveTo>
                                    <a:pt x="9050" y="2716"/>
                                  </a:moveTo>
                                  <a:lnTo>
                                    <a:pt x="9049" y="2703"/>
                                  </a:lnTo>
                                  <a:lnTo>
                                    <a:pt x="9043" y="2689"/>
                                  </a:lnTo>
                                  <a:lnTo>
                                    <a:pt x="9032" y="2678"/>
                                  </a:lnTo>
                                  <a:lnTo>
                                    <a:pt x="9018" y="2672"/>
                                  </a:lnTo>
                                  <a:lnTo>
                                    <a:pt x="9000" y="2672"/>
                                  </a:lnTo>
                                  <a:lnTo>
                                    <a:pt x="8932" y="2688"/>
                                  </a:lnTo>
                                  <a:lnTo>
                                    <a:pt x="8859" y="2705"/>
                                  </a:lnTo>
                                  <a:lnTo>
                                    <a:pt x="8832" y="2712"/>
                                  </a:lnTo>
                                  <a:lnTo>
                                    <a:pt x="8804" y="2719"/>
                                  </a:lnTo>
                                  <a:lnTo>
                                    <a:pt x="8776" y="2727"/>
                                  </a:lnTo>
                                  <a:lnTo>
                                    <a:pt x="8862" y="2582"/>
                                  </a:lnTo>
                                  <a:lnTo>
                                    <a:pt x="8876" y="2559"/>
                                  </a:lnTo>
                                  <a:lnTo>
                                    <a:pt x="8888" y="2537"/>
                                  </a:lnTo>
                                  <a:lnTo>
                                    <a:pt x="8899" y="2517"/>
                                  </a:lnTo>
                                  <a:lnTo>
                                    <a:pt x="8907" y="2502"/>
                                  </a:lnTo>
                                  <a:lnTo>
                                    <a:pt x="8917" y="2481"/>
                                  </a:lnTo>
                                  <a:lnTo>
                                    <a:pt x="8921" y="2471"/>
                                  </a:lnTo>
                                  <a:lnTo>
                                    <a:pt x="8924" y="2457"/>
                                  </a:lnTo>
                                  <a:lnTo>
                                    <a:pt x="8923" y="2442"/>
                                  </a:lnTo>
                                  <a:lnTo>
                                    <a:pt x="8917" y="2429"/>
                                  </a:lnTo>
                                  <a:lnTo>
                                    <a:pt x="8907" y="2419"/>
                                  </a:lnTo>
                                  <a:lnTo>
                                    <a:pt x="8892" y="2412"/>
                                  </a:lnTo>
                                  <a:lnTo>
                                    <a:pt x="8876" y="2411"/>
                                  </a:lnTo>
                                  <a:lnTo>
                                    <a:pt x="8861" y="2417"/>
                                  </a:lnTo>
                                  <a:lnTo>
                                    <a:pt x="8848" y="2429"/>
                                  </a:lnTo>
                                  <a:lnTo>
                                    <a:pt x="8841" y="2440"/>
                                  </a:lnTo>
                                  <a:lnTo>
                                    <a:pt x="8827" y="2457"/>
                                  </a:lnTo>
                                  <a:lnTo>
                                    <a:pt x="8779" y="2537"/>
                                  </a:lnTo>
                                  <a:lnTo>
                                    <a:pt x="8760" y="2570"/>
                                  </a:lnTo>
                                  <a:lnTo>
                                    <a:pt x="8751" y="2585"/>
                                  </a:lnTo>
                                  <a:lnTo>
                                    <a:pt x="8719" y="2643"/>
                                  </a:lnTo>
                                  <a:lnTo>
                                    <a:pt x="8696" y="2682"/>
                                  </a:lnTo>
                                  <a:lnTo>
                                    <a:pt x="8693" y="2669"/>
                                  </a:lnTo>
                                  <a:lnTo>
                                    <a:pt x="8690" y="2656"/>
                                  </a:lnTo>
                                  <a:lnTo>
                                    <a:pt x="8687" y="2644"/>
                                  </a:lnTo>
                                  <a:lnTo>
                                    <a:pt x="8682" y="2633"/>
                                  </a:lnTo>
                                  <a:lnTo>
                                    <a:pt x="8679" y="2621"/>
                                  </a:lnTo>
                                  <a:lnTo>
                                    <a:pt x="8675" y="2608"/>
                                  </a:lnTo>
                                  <a:lnTo>
                                    <a:pt x="8671" y="2596"/>
                                  </a:lnTo>
                                  <a:lnTo>
                                    <a:pt x="8668" y="2585"/>
                                  </a:lnTo>
                                  <a:lnTo>
                                    <a:pt x="8661" y="2563"/>
                                  </a:lnTo>
                                  <a:lnTo>
                                    <a:pt x="8655" y="2544"/>
                                  </a:lnTo>
                                  <a:lnTo>
                                    <a:pt x="8651" y="2527"/>
                                  </a:lnTo>
                                  <a:lnTo>
                                    <a:pt x="8648" y="2512"/>
                                  </a:lnTo>
                                  <a:lnTo>
                                    <a:pt x="8641" y="2495"/>
                                  </a:lnTo>
                                  <a:lnTo>
                                    <a:pt x="8641" y="2485"/>
                                  </a:lnTo>
                                  <a:lnTo>
                                    <a:pt x="8633" y="2471"/>
                                  </a:lnTo>
                                  <a:lnTo>
                                    <a:pt x="8622" y="2462"/>
                                  </a:lnTo>
                                  <a:lnTo>
                                    <a:pt x="8608" y="2459"/>
                                  </a:lnTo>
                                  <a:lnTo>
                                    <a:pt x="8605" y="2459"/>
                                  </a:lnTo>
                                  <a:lnTo>
                                    <a:pt x="8592" y="2461"/>
                                  </a:lnTo>
                                  <a:lnTo>
                                    <a:pt x="8579" y="2468"/>
                                  </a:lnTo>
                                  <a:lnTo>
                                    <a:pt x="8570" y="2480"/>
                                  </a:lnTo>
                                  <a:lnTo>
                                    <a:pt x="8566" y="2494"/>
                                  </a:lnTo>
                                  <a:lnTo>
                                    <a:pt x="8568" y="2509"/>
                                  </a:lnTo>
                                  <a:lnTo>
                                    <a:pt x="8571" y="2519"/>
                                  </a:lnTo>
                                  <a:lnTo>
                                    <a:pt x="8578" y="2537"/>
                                  </a:lnTo>
                                  <a:lnTo>
                                    <a:pt x="8584" y="2551"/>
                                  </a:lnTo>
                                  <a:lnTo>
                                    <a:pt x="8589" y="2567"/>
                                  </a:lnTo>
                                  <a:lnTo>
                                    <a:pt x="8594" y="2586"/>
                                  </a:lnTo>
                                  <a:lnTo>
                                    <a:pt x="8611" y="2652"/>
                                  </a:lnTo>
                                  <a:lnTo>
                                    <a:pt x="8618" y="2678"/>
                                  </a:lnTo>
                                  <a:lnTo>
                                    <a:pt x="8623" y="2706"/>
                                  </a:lnTo>
                                  <a:lnTo>
                                    <a:pt x="8626" y="2717"/>
                                  </a:lnTo>
                                  <a:lnTo>
                                    <a:pt x="8629" y="2729"/>
                                  </a:lnTo>
                                  <a:lnTo>
                                    <a:pt x="8634" y="2755"/>
                                  </a:lnTo>
                                  <a:lnTo>
                                    <a:pt x="8618" y="2745"/>
                                  </a:lnTo>
                                  <a:lnTo>
                                    <a:pt x="8587" y="2726"/>
                                  </a:lnTo>
                                  <a:lnTo>
                                    <a:pt x="8571" y="2716"/>
                                  </a:lnTo>
                                  <a:lnTo>
                                    <a:pt x="8544" y="2700"/>
                                  </a:lnTo>
                                  <a:lnTo>
                                    <a:pt x="8523" y="2687"/>
                                  </a:lnTo>
                                  <a:lnTo>
                                    <a:pt x="8495" y="2668"/>
                                  </a:lnTo>
                                  <a:lnTo>
                                    <a:pt x="8471" y="2654"/>
                                  </a:lnTo>
                                  <a:lnTo>
                                    <a:pt x="8451" y="2641"/>
                                  </a:lnTo>
                                  <a:lnTo>
                                    <a:pt x="8416" y="2618"/>
                                  </a:lnTo>
                                  <a:lnTo>
                                    <a:pt x="8402" y="2609"/>
                                  </a:lnTo>
                                  <a:lnTo>
                                    <a:pt x="8385" y="2599"/>
                                  </a:lnTo>
                                  <a:lnTo>
                                    <a:pt x="8374" y="2592"/>
                                  </a:lnTo>
                                  <a:lnTo>
                                    <a:pt x="8371" y="2588"/>
                                  </a:lnTo>
                                  <a:lnTo>
                                    <a:pt x="8367" y="2588"/>
                                  </a:lnTo>
                                  <a:lnTo>
                                    <a:pt x="8353" y="2584"/>
                                  </a:lnTo>
                                  <a:lnTo>
                                    <a:pt x="8339" y="2587"/>
                                  </a:lnTo>
                                  <a:lnTo>
                                    <a:pt x="8325" y="2594"/>
                                  </a:lnTo>
                                  <a:lnTo>
                                    <a:pt x="8315" y="2606"/>
                                  </a:lnTo>
                                  <a:lnTo>
                                    <a:pt x="8311" y="2620"/>
                                  </a:lnTo>
                                  <a:lnTo>
                                    <a:pt x="8314" y="2634"/>
                                  </a:lnTo>
                                  <a:lnTo>
                                    <a:pt x="8321" y="2648"/>
                                  </a:lnTo>
                                  <a:lnTo>
                                    <a:pt x="8333" y="2658"/>
                                  </a:lnTo>
                                  <a:lnTo>
                                    <a:pt x="8343" y="2661"/>
                                  </a:lnTo>
                                  <a:lnTo>
                                    <a:pt x="8360" y="2672"/>
                                  </a:lnTo>
                                  <a:lnTo>
                                    <a:pt x="8374" y="2680"/>
                                  </a:lnTo>
                                  <a:lnTo>
                                    <a:pt x="8392" y="2690"/>
                                  </a:lnTo>
                                  <a:lnTo>
                                    <a:pt x="8411" y="2701"/>
                                  </a:lnTo>
                                  <a:lnTo>
                                    <a:pt x="8433" y="2713"/>
                                  </a:lnTo>
                                  <a:lnTo>
                                    <a:pt x="8461" y="2725"/>
                                  </a:lnTo>
                                  <a:lnTo>
                                    <a:pt x="8488" y="2739"/>
                                  </a:lnTo>
                                  <a:lnTo>
                                    <a:pt x="8514" y="2754"/>
                                  </a:lnTo>
                                  <a:lnTo>
                                    <a:pt x="8540" y="2772"/>
                                  </a:lnTo>
                                  <a:lnTo>
                                    <a:pt x="8547" y="2775"/>
                                  </a:lnTo>
                                  <a:lnTo>
                                    <a:pt x="8558" y="2782"/>
                                  </a:lnTo>
                                  <a:lnTo>
                                    <a:pt x="8564" y="2789"/>
                                  </a:lnTo>
                                  <a:lnTo>
                                    <a:pt x="8561" y="2789"/>
                                  </a:lnTo>
                                  <a:lnTo>
                                    <a:pt x="8547" y="2794"/>
                                  </a:lnTo>
                                  <a:lnTo>
                                    <a:pt x="8528" y="2800"/>
                                  </a:lnTo>
                                  <a:lnTo>
                                    <a:pt x="8511" y="2806"/>
                                  </a:lnTo>
                                  <a:lnTo>
                                    <a:pt x="8495" y="2813"/>
                                  </a:lnTo>
                                  <a:lnTo>
                                    <a:pt x="8464" y="2824"/>
                                  </a:lnTo>
                                  <a:lnTo>
                                    <a:pt x="8434" y="2834"/>
                                  </a:lnTo>
                                  <a:lnTo>
                                    <a:pt x="8406" y="2844"/>
                                  </a:lnTo>
                                  <a:lnTo>
                                    <a:pt x="8381" y="2855"/>
                                  </a:lnTo>
                                  <a:lnTo>
                                    <a:pt x="8357" y="2865"/>
                                  </a:lnTo>
                                  <a:lnTo>
                                    <a:pt x="8302" y="2886"/>
                                  </a:lnTo>
                                  <a:lnTo>
                                    <a:pt x="8270" y="2896"/>
                                  </a:lnTo>
                                  <a:lnTo>
                                    <a:pt x="8257" y="2900"/>
                                  </a:lnTo>
                                  <a:lnTo>
                                    <a:pt x="8250" y="2914"/>
                                  </a:lnTo>
                                  <a:lnTo>
                                    <a:pt x="8253" y="2927"/>
                                  </a:lnTo>
                                  <a:lnTo>
                                    <a:pt x="8257" y="2937"/>
                                  </a:lnTo>
                                  <a:lnTo>
                                    <a:pt x="8265" y="2944"/>
                                  </a:lnTo>
                                  <a:lnTo>
                                    <a:pt x="8274" y="2948"/>
                                  </a:lnTo>
                                  <a:lnTo>
                                    <a:pt x="8284" y="2948"/>
                                  </a:lnTo>
                                  <a:lnTo>
                                    <a:pt x="8295" y="2945"/>
                                  </a:lnTo>
                                  <a:lnTo>
                                    <a:pt x="8314" y="2942"/>
                                  </a:lnTo>
                                  <a:lnTo>
                                    <a:pt x="8332" y="2938"/>
                                  </a:lnTo>
                                  <a:lnTo>
                                    <a:pt x="8374" y="2929"/>
                                  </a:lnTo>
                                  <a:lnTo>
                                    <a:pt x="8402" y="2924"/>
                                  </a:lnTo>
                                  <a:lnTo>
                                    <a:pt x="8429" y="2918"/>
                                  </a:lnTo>
                                  <a:lnTo>
                                    <a:pt x="8459" y="2912"/>
                                  </a:lnTo>
                                  <a:lnTo>
                                    <a:pt x="8490" y="2906"/>
                                  </a:lnTo>
                                  <a:lnTo>
                                    <a:pt x="8523" y="2900"/>
                                  </a:lnTo>
                                  <a:lnTo>
                                    <a:pt x="8539" y="2897"/>
                                  </a:lnTo>
                                  <a:lnTo>
                                    <a:pt x="8555" y="2893"/>
                                  </a:lnTo>
                                  <a:lnTo>
                                    <a:pt x="8564" y="2891"/>
                                  </a:lnTo>
                                  <a:lnTo>
                                    <a:pt x="8571" y="2889"/>
                                  </a:lnTo>
                                  <a:lnTo>
                                    <a:pt x="8589" y="2886"/>
                                  </a:lnTo>
                                  <a:lnTo>
                                    <a:pt x="8585" y="2893"/>
                                  </a:lnTo>
                                  <a:lnTo>
                                    <a:pt x="8578" y="2903"/>
                                  </a:lnTo>
                                  <a:lnTo>
                                    <a:pt x="8575" y="2910"/>
                                  </a:lnTo>
                                  <a:lnTo>
                                    <a:pt x="8559" y="2941"/>
                                  </a:lnTo>
                                  <a:lnTo>
                                    <a:pt x="8527" y="2998"/>
                                  </a:lnTo>
                                  <a:lnTo>
                                    <a:pt x="8513" y="3024"/>
                                  </a:lnTo>
                                  <a:lnTo>
                                    <a:pt x="8505" y="3037"/>
                                  </a:lnTo>
                                  <a:lnTo>
                                    <a:pt x="8499" y="3048"/>
                                  </a:lnTo>
                                  <a:lnTo>
                                    <a:pt x="8494" y="3059"/>
                                  </a:lnTo>
                                  <a:lnTo>
                                    <a:pt x="8488" y="3069"/>
                                  </a:lnTo>
                                  <a:lnTo>
                                    <a:pt x="8484" y="3080"/>
                                  </a:lnTo>
                                  <a:lnTo>
                                    <a:pt x="8480" y="3090"/>
                                  </a:lnTo>
                                  <a:lnTo>
                                    <a:pt x="8476" y="3099"/>
                                  </a:lnTo>
                                  <a:lnTo>
                                    <a:pt x="8471" y="3107"/>
                                  </a:lnTo>
                                  <a:lnTo>
                                    <a:pt x="8464" y="3128"/>
                                  </a:lnTo>
                                  <a:lnTo>
                                    <a:pt x="8461" y="3142"/>
                                  </a:lnTo>
                                  <a:lnTo>
                                    <a:pt x="8461" y="3156"/>
                                  </a:lnTo>
                                  <a:lnTo>
                                    <a:pt x="8468" y="3163"/>
                                  </a:lnTo>
                                  <a:lnTo>
                                    <a:pt x="8475" y="3173"/>
                                  </a:lnTo>
                                  <a:lnTo>
                                    <a:pt x="8492" y="3173"/>
                                  </a:lnTo>
                                  <a:lnTo>
                                    <a:pt x="8499" y="3163"/>
                                  </a:lnTo>
                                  <a:lnTo>
                                    <a:pt x="8509" y="3152"/>
                                  </a:lnTo>
                                  <a:lnTo>
                                    <a:pt x="8523" y="3135"/>
                                  </a:lnTo>
                                  <a:lnTo>
                                    <a:pt x="8537" y="3114"/>
                                  </a:lnTo>
                                  <a:lnTo>
                                    <a:pt x="8547" y="3104"/>
                                  </a:lnTo>
                                  <a:lnTo>
                                    <a:pt x="8553" y="3093"/>
                                  </a:lnTo>
                                  <a:lnTo>
                                    <a:pt x="8560" y="3083"/>
                                  </a:lnTo>
                                  <a:lnTo>
                                    <a:pt x="8567" y="3071"/>
                                  </a:lnTo>
                                  <a:lnTo>
                                    <a:pt x="8575" y="3059"/>
                                  </a:lnTo>
                                  <a:lnTo>
                                    <a:pt x="8589" y="3038"/>
                                  </a:lnTo>
                                  <a:lnTo>
                                    <a:pt x="8591" y="3034"/>
                                  </a:lnTo>
                                  <a:lnTo>
                                    <a:pt x="8608" y="3007"/>
                                  </a:lnTo>
                                  <a:lnTo>
                                    <a:pt x="8626" y="2979"/>
                                  </a:lnTo>
                                  <a:lnTo>
                                    <a:pt x="8634" y="2966"/>
                                  </a:lnTo>
                                  <a:lnTo>
                                    <a:pt x="8644" y="2948"/>
                                  </a:lnTo>
                                  <a:lnTo>
                                    <a:pt x="8651" y="2938"/>
                                  </a:lnTo>
                                  <a:lnTo>
                                    <a:pt x="8654" y="2931"/>
                                  </a:lnTo>
                                  <a:lnTo>
                                    <a:pt x="8661" y="2921"/>
                                  </a:lnTo>
                                  <a:lnTo>
                                    <a:pt x="8661" y="2931"/>
                                  </a:lnTo>
                                  <a:lnTo>
                                    <a:pt x="8665" y="2938"/>
                                  </a:lnTo>
                                  <a:lnTo>
                                    <a:pt x="8667" y="2951"/>
                                  </a:lnTo>
                                  <a:lnTo>
                                    <a:pt x="8670" y="2980"/>
                                  </a:lnTo>
                                  <a:lnTo>
                                    <a:pt x="8672" y="2993"/>
                                  </a:lnTo>
                                  <a:lnTo>
                                    <a:pt x="8672" y="3006"/>
                                  </a:lnTo>
                                  <a:lnTo>
                                    <a:pt x="8675" y="3031"/>
                                  </a:lnTo>
                                  <a:lnTo>
                                    <a:pt x="8676" y="3052"/>
                                  </a:lnTo>
                                  <a:lnTo>
                                    <a:pt x="8678" y="3073"/>
                                  </a:lnTo>
                                  <a:lnTo>
                                    <a:pt x="8679" y="3083"/>
                                  </a:lnTo>
                                  <a:lnTo>
                                    <a:pt x="8679" y="3094"/>
                                  </a:lnTo>
                                  <a:lnTo>
                                    <a:pt x="8682" y="3107"/>
                                  </a:lnTo>
                                  <a:lnTo>
                                    <a:pt x="8686" y="3114"/>
                                  </a:lnTo>
                                  <a:lnTo>
                                    <a:pt x="8689" y="3132"/>
                                  </a:lnTo>
                                  <a:lnTo>
                                    <a:pt x="8696" y="3142"/>
                                  </a:lnTo>
                                  <a:lnTo>
                                    <a:pt x="8699" y="3149"/>
                                  </a:lnTo>
                                  <a:lnTo>
                                    <a:pt x="8703" y="3152"/>
                                  </a:lnTo>
                                  <a:lnTo>
                                    <a:pt x="8710" y="3156"/>
                                  </a:lnTo>
                                  <a:lnTo>
                                    <a:pt x="8723" y="3158"/>
                                  </a:lnTo>
                                  <a:lnTo>
                                    <a:pt x="8734" y="3156"/>
                                  </a:lnTo>
                                  <a:lnTo>
                                    <a:pt x="8744" y="3149"/>
                                  </a:lnTo>
                                  <a:lnTo>
                                    <a:pt x="8748" y="3144"/>
                                  </a:lnTo>
                                  <a:lnTo>
                                    <a:pt x="8751" y="3138"/>
                                  </a:lnTo>
                                  <a:lnTo>
                                    <a:pt x="8755" y="3128"/>
                                  </a:lnTo>
                                  <a:lnTo>
                                    <a:pt x="8758" y="3111"/>
                                  </a:lnTo>
                                  <a:lnTo>
                                    <a:pt x="8762" y="3100"/>
                                  </a:lnTo>
                                  <a:lnTo>
                                    <a:pt x="8762" y="3035"/>
                                  </a:lnTo>
                                  <a:lnTo>
                                    <a:pt x="8761" y="3010"/>
                                  </a:lnTo>
                                  <a:lnTo>
                                    <a:pt x="8759" y="2984"/>
                                  </a:lnTo>
                                  <a:lnTo>
                                    <a:pt x="8756" y="2956"/>
                                  </a:lnTo>
                                  <a:lnTo>
                                    <a:pt x="8751" y="2927"/>
                                  </a:lnTo>
                                  <a:lnTo>
                                    <a:pt x="8751" y="2921"/>
                                  </a:lnTo>
                                  <a:lnTo>
                                    <a:pt x="8748" y="2917"/>
                                  </a:lnTo>
                                  <a:lnTo>
                                    <a:pt x="8748" y="2910"/>
                                  </a:lnTo>
                                  <a:lnTo>
                                    <a:pt x="8765" y="2922"/>
                                  </a:lnTo>
                                  <a:lnTo>
                                    <a:pt x="8778" y="2931"/>
                                  </a:lnTo>
                                  <a:lnTo>
                                    <a:pt x="8834" y="2970"/>
                                  </a:lnTo>
                                  <a:lnTo>
                                    <a:pt x="8858" y="2986"/>
                                  </a:lnTo>
                                  <a:lnTo>
                                    <a:pt x="8879" y="2999"/>
                                  </a:lnTo>
                                  <a:lnTo>
                                    <a:pt x="8914" y="3022"/>
                                  </a:lnTo>
                                  <a:lnTo>
                                    <a:pt x="8928" y="3031"/>
                                  </a:lnTo>
                                  <a:lnTo>
                                    <a:pt x="8945" y="3042"/>
                                  </a:lnTo>
                                  <a:lnTo>
                                    <a:pt x="8955" y="3045"/>
                                  </a:lnTo>
                                  <a:lnTo>
                                    <a:pt x="8964" y="3048"/>
                                  </a:lnTo>
                                  <a:lnTo>
                                    <a:pt x="8973" y="3048"/>
                                  </a:lnTo>
                                  <a:lnTo>
                                    <a:pt x="8982" y="3045"/>
                                  </a:lnTo>
                                  <a:lnTo>
                                    <a:pt x="8990" y="3038"/>
                                  </a:lnTo>
                                  <a:lnTo>
                                    <a:pt x="8998" y="3029"/>
                                  </a:lnTo>
                                  <a:lnTo>
                                    <a:pt x="9000" y="3017"/>
                                  </a:lnTo>
                                  <a:lnTo>
                                    <a:pt x="8998" y="3005"/>
                                  </a:lnTo>
                                  <a:lnTo>
                                    <a:pt x="8990" y="2993"/>
                                  </a:lnTo>
                                  <a:lnTo>
                                    <a:pt x="8983" y="2986"/>
                                  </a:lnTo>
                                  <a:lnTo>
                                    <a:pt x="8966" y="2972"/>
                                  </a:lnTo>
                                  <a:lnTo>
                                    <a:pt x="8954" y="2961"/>
                                  </a:lnTo>
                                  <a:lnTo>
                                    <a:pt x="8938" y="2949"/>
                                  </a:lnTo>
                                  <a:lnTo>
                                    <a:pt x="8920" y="2935"/>
                                  </a:lnTo>
                                  <a:lnTo>
                                    <a:pt x="8900" y="2921"/>
                                  </a:lnTo>
                                  <a:lnTo>
                                    <a:pt x="8870" y="2899"/>
                                  </a:lnTo>
                                  <a:lnTo>
                                    <a:pt x="8837" y="2877"/>
                                  </a:lnTo>
                                  <a:lnTo>
                                    <a:pt x="8801" y="2854"/>
                                  </a:lnTo>
                                  <a:lnTo>
                                    <a:pt x="8765" y="2831"/>
                                  </a:lnTo>
                                  <a:lnTo>
                                    <a:pt x="8776" y="2827"/>
                                  </a:lnTo>
                                  <a:lnTo>
                                    <a:pt x="8782" y="2824"/>
                                  </a:lnTo>
                                  <a:lnTo>
                                    <a:pt x="8794" y="2823"/>
                                  </a:lnTo>
                                  <a:lnTo>
                                    <a:pt x="8824" y="2813"/>
                                  </a:lnTo>
                                  <a:lnTo>
                                    <a:pt x="8854" y="2803"/>
                                  </a:lnTo>
                                  <a:lnTo>
                                    <a:pt x="8883" y="2794"/>
                                  </a:lnTo>
                                  <a:lnTo>
                                    <a:pt x="8910" y="2786"/>
                                  </a:lnTo>
                                  <a:lnTo>
                                    <a:pt x="8958" y="2771"/>
                                  </a:lnTo>
                                  <a:lnTo>
                                    <a:pt x="8994" y="2759"/>
                                  </a:lnTo>
                                  <a:lnTo>
                                    <a:pt x="9017" y="2751"/>
                                  </a:lnTo>
                                  <a:lnTo>
                                    <a:pt x="9025" y="2748"/>
                                  </a:lnTo>
                                  <a:lnTo>
                                    <a:pt x="9037" y="2740"/>
                                  </a:lnTo>
                                  <a:lnTo>
                                    <a:pt x="9046" y="2729"/>
                                  </a:lnTo>
                                  <a:lnTo>
                                    <a:pt x="9050" y="2716"/>
                                  </a:lnTo>
                                  <a:moveTo>
                                    <a:pt x="9253" y="4197"/>
                                  </a:moveTo>
                                  <a:lnTo>
                                    <a:pt x="9247" y="4182"/>
                                  </a:lnTo>
                                  <a:lnTo>
                                    <a:pt x="9237" y="4171"/>
                                  </a:lnTo>
                                  <a:lnTo>
                                    <a:pt x="9223" y="4163"/>
                                  </a:lnTo>
                                  <a:lnTo>
                                    <a:pt x="9208" y="4162"/>
                                  </a:lnTo>
                                  <a:lnTo>
                                    <a:pt x="9185" y="4167"/>
                                  </a:lnTo>
                                  <a:lnTo>
                                    <a:pt x="9155" y="4173"/>
                                  </a:lnTo>
                                  <a:lnTo>
                                    <a:pt x="9122" y="4179"/>
                                  </a:lnTo>
                                  <a:lnTo>
                                    <a:pt x="9102" y="4182"/>
                                  </a:lnTo>
                                  <a:lnTo>
                                    <a:pt x="9087" y="4185"/>
                                  </a:lnTo>
                                  <a:lnTo>
                                    <a:pt x="9071" y="4189"/>
                                  </a:lnTo>
                                  <a:lnTo>
                                    <a:pt x="9056" y="4193"/>
                                  </a:lnTo>
                                  <a:lnTo>
                                    <a:pt x="9071" y="4168"/>
                                  </a:lnTo>
                                  <a:lnTo>
                                    <a:pt x="9084" y="4144"/>
                                  </a:lnTo>
                                  <a:lnTo>
                                    <a:pt x="9097" y="4121"/>
                                  </a:lnTo>
                                  <a:lnTo>
                                    <a:pt x="9108" y="4100"/>
                                  </a:lnTo>
                                  <a:lnTo>
                                    <a:pt x="9126" y="4066"/>
                                  </a:lnTo>
                                  <a:lnTo>
                                    <a:pt x="9139" y="4039"/>
                                  </a:lnTo>
                                  <a:lnTo>
                                    <a:pt x="9147" y="4020"/>
                                  </a:lnTo>
                                  <a:lnTo>
                                    <a:pt x="9149" y="4014"/>
                                  </a:lnTo>
                                  <a:lnTo>
                                    <a:pt x="9152" y="4000"/>
                                  </a:lnTo>
                                  <a:lnTo>
                                    <a:pt x="9150" y="3987"/>
                                  </a:lnTo>
                                  <a:lnTo>
                                    <a:pt x="9144" y="3975"/>
                                  </a:lnTo>
                                  <a:lnTo>
                                    <a:pt x="9135" y="3965"/>
                                  </a:lnTo>
                                  <a:lnTo>
                                    <a:pt x="9121" y="3958"/>
                                  </a:lnTo>
                                  <a:lnTo>
                                    <a:pt x="9105" y="3957"/>
                                  </a:lnTo>
                                  <a:lnTo>
                                    <a:pt x="9089" y="3963"/>
                                  </a:lnTo>
                                  <a:lnTo>
                                    <a:pt x="9077" y="3976"/>
                                  </a:lnTo>
                                  <a:lnTo>
                                    <a:pt x="9072" y="3981"/>
                                  </a:lnTo>
                                  <a:lnTo>
                                    <a:pt x="9061" y="3998"/>
                                  </a:lnTo>
                                  <a:lnTo>
                                    <a:pt x="9046" y="4024"/>
                                  </a:lnTo>
                                  <a:lnTo>
                                    <a:pt x="9017" y="4080"/>
                                  </a:lnTo>
                                  <a:lnTo>
                                    <a:pt x="9005" y="4102"/>
                                  </a:lnTo>
                                  <a:lnTo>
                                    <a:pt x="8980" y="4149"/>
                                  </a:lnTo>
                                  <a:lnTo>
                                    <a:pt x="8975" y="4133"/>
                                  </a:lnTo>
                                  <a:lnTo>
                                    <a:pt x="8970" y="4118"/>
                                  </a:lnTo>
                                  <a:lnTo>
                                    <a:pt x="8966" y="4103"/>
                                  </a:lnTo>
                                  <a:lnTo>
                                    <a:pt x="8962" y="4090"/>
                                  </a:lnTo>
                                  <a:lnTo>
                                    <a:pt x="8942" y="4032"/>
                                  </a:lnTo>
                                  <a:lnTo>
                                    <a:pt x="8935" y="4010"/>
                                  </a:lnTo>
                                  <a:lnTo>
                                    <a:pt x="8935" y="4007"/>
                                  </a:lnTo>
                                  <a:lnTo>
                                    <a:pt x="8927" y="3994"/>
                                  </a:lnTo>
                                  <a:lnTo>
                                    <a:pt x="8916" y="3986"/>
                                  </a:lnTo>
                                  <a:lnTo>
                                    <a:pt x="8902" y="3983"/>
                                  </a:lnTo>
                                  <a:lnTo>
                                    <a:pt x="8886" y="3986"/>
                                  </a:lnTo>
                                  <a:lnTo>
                                    <a:pt x="8873" y="3994"/>
                                  </a:lnTo>
                                  <a:lnTo>
                                    <a:pt x="8866" y="4005"/>
                                  </a:lnTo>
                                  <a:lnTo>
                                    <a:pt x="8863" y="4019"/>
                                  </a:lnTo>
                                  <a:lnTo>
                                    <a:pt x="8865" y="4034"/>
                                  </a:lnTo>
                                  <a:lnTo>
                                    <a:pt x="8869" y="4041"/>
                                  </a:lnTo>
                                  <a:lnTo>
                                    <a:pt x="8872" y="4055"/>
                                  </a:lnTo>
                                  <a:lnTo>
                                    <a:pt x="8876" y="4066"/>
                                  </a:lnTo>
                                  <a:lnTo>
                                    <a:pt x="8885" y="4094"/>
                                  </a:lnTo>
                                  <a:lnTo>
                                    <a:pt x="8890" y="4110"/>
                                  </a:lnTo>
                                  <a:lnTo>
                                    <a:pt x="8893" y="4123"/>
                                  </a:lnTo>
                                  <a:lnTo>
                                    <a:pt x="8900" y="4148"/>
                                  </a:lnTo>
                                  <a:lnTo>
                                    <a:pt x="8905" y="4168"/>
                                  </a:lnTo>
                                  <a:lnTo>
                                    <a:pt x="8910" y="4190"/>
                                  </a:lnTo>
                                  <a:lnTo>
                                    <a:pt x="8910" y="4197"/>
                                  </a:lnTo>
                                  <a:lnTo>
                                    <a:pt x="8914" y="4200"/>
                                  </a:lnTo>
                                  <a:lnTo>
                                    <a:pt x="8914" y="4207"/>
                                  </a:lnTo>
                                  <a:lnTo>
                                    <a:pt x="8893" y="4193"/>
                                  </a:lnTo>
                                  <a:lnTo>
                                    <a:pt x="8883" y="4190"/>
                                  </a:lnTo>
                                  <a:lnTo>
                                    <a:pt x="8862" y="4177"/>
                                  </a:lnTo>
                                  <a:lnTo>
                                    <a:pt x="8842" y="4163"/>
                                  </a:lnTo>
                                  <a:lnTo>
                                    <a:pt x="8822" y="4150"/>
                                  </a:lnTo>
                                  <a:lnTo>
                                    <a:pt x="8804" y="4138"/>
                                  </a:lnTo>
                                  <a:lnTo>
                                    <a:pt x="8786" y="4126"/>
                                  </a:lnTo>
                                  <a:lnTo>
                                    <a:pt x="8759" y="4108"/>
                                  </a:lnTo>
                                  <a:lnTo>
                                    <a:pt x="8748" y="4100"/>
                                  </a:lnTo>
                                  <a:lnTo>
                                    <a:pt x="8734" y="4090"/>
                                  </a:lnTo>
                                  <a:lnTo>
                                    <a:pt x="8727" y="4086"/>
                                  </a:lnTo>
                                  <a:lnTo>
                                    <a:pt x="8724" y="4086"/>
                                  </a:lnTo>
                                  <a:lnTo>
                                    <a:pt x="8724" y="4083"/>
                                  </a:lnTo>
                                  <a:lnTo>
                                    <a:pt x="8720" y="4083"/>
                                  </a:lnTo>
                                  <a:lnTo>
                                    <a:pt x="8706" y="4079"/>
                                  </a:lnTo>
                                  <a:lnTo>
                                    <a:pt x="8692" y="4081"/>
                                  </a:lnTo>
                                  <a:lnTo>
                                    <a:pt x="8678" y="4089"/>
                                  </a:lnTo>
                                  <a:lnTo>
                                    <a:pt x="8668" y="4100"/>
                                  </a:lnTo>
                                  <a:lnTo>
                                    <a:pt x="8664" y="4114"/>
                                  </a:lnTo>
                                  <a:lnTo>
                                    <a:pt x="8667" y="4129"/>
                                  </a:lnTo>
                                  <a:lnTo>
                                    <a:pt x="8674" y="4142"/>
                                  </a:lnTo>
                                  <a:lnTo>
                                    <a:pt x="8686" y="4152"/>
                                  </a:lnTo>
                                  <a:lnTo>
                                    <a:pt x="8706" y="4162"/>
                                  </a:lnTo>
                                  <a:lnTo>
                                    <a:pt x="8718" y="4169"/>
                                  </a:lnTo>
                                  <a:lnTo>
                                    <a:pt x="8732" y="4177"/>
                                  </a:lnTo>
                                  <a:lnTo>
                                    <a:pt x="8748" y="4187"/>
                                  </a:lnTo>
                                  <a:lnTo>
                                    <a:pt x="8784" y="4208"/>
                                  </a:lnTo>
                                  <a:lnTo>
                                    <a:pt x="8803" y="4220"/>
                                  </a:lnTo>
                                  <a:lnTo>
                                    <a:pt x="8824" y="4234"/>
                                  </a:lnTo>
                                  <a:lnTo>
                                    <a:pt x="8845" y="4249"/>
                                  </a:lnTo>
                                  <a:lnTo>
                                    <a:pt x="8848" y="4252"/>
                                  </a:lnTo>
                                  <a:lnTo>
                                    <a:pt x="8794" y="4270"/>
                                  </a:lnTo>
                                  <a:lnTo>
                                    <a:pt x="8771" y="4278"/>
                                  </a:lnTo>
                                  <a:lnTo>
                                    <a:pt x="8750" y="4286"/>
                                  </a:lnTo>
                                  <a:lnTo>
                                    <a:pt x="8713" y="4301"/>
                                  </a:lnTo>
                                  <a:lnTo>
                                    <a:pt x="8680" y="4313"/>
                                  </a:lnTo>
                                  <a:lnTo>
                                    <a:pt x="8668" y="4318"/>
                                  </a:lnTo>
                                  <a:lnTo>
                                    <a:pt x="8654" y="4325"/>
                                  </a:lnTo>
                                  <a:lnTo>
                                    <a:pt x="8634" y="4332"/>
                                  </a:lnTo>
                                  <a:lnTo>
                                    <a:pt x="8623" y="4346"/>
                                  </a:lnTo>
                                  <a:lnTo>
                                    <a:pt x="8627" y="4360"/>
                                  </a:lnTo>
                                  <a:lnTo>
                                    <a:pt x="8631" y="4370"/>
                                  </a:lnTo>
                                  <a:lnTo>
                                    <a:pt x="8638" y="4378"/>
                                  </a:lnTo>
                                  <a:lnTo>
                                    <a:pt x="8648" y="4383"/>
                                  </a:lnTo>
                                  <a:lnTo>
                                    <a:pt x="8654" y="4384"/>
                                  </a:lnTo>
                                  <a:lnTo>
                                    <a:pt x="8668" y="4384"/>
                                  </a:lnTo>
                                  <a:lnTo>
                                    <a:pt x="8682" y="4380"/>
                                  </a:lnTo>
                                  <a:lnTo>
                                    <a:pt x="8696" y="4378"/>
                                  </a:lnTo>
                                  <a:lnTo>
                                    <a:pt x="8711" y="4376"/>
                                  </a:lnTo>
                                  <a:lnTo>
                                    <a:pt x="8728" y="4374"/>
                                  </a:lnTo>
                                  <a:lnTo>
                                    <a:pt x="8748" y="4370"/>
                                  </a:lnTo>
                                  <a:lnTo>
                                    <a:pt x="8769" y="4367"/>
                                  </a:lnTo>
                                  <a:lnTo>
                                    <a:pt x="8792" y="4363"/>
                                  </a:lnTo>
                                  <a:lnTo>
                                    <a:pt x="8816" y="4359"/>
                                  </a:lnTo>
                                  <a:lnTo>
                                    <a:pt x="8841" y="4356"/>
                                  </a:lnTo>
                                  <a:lnTo>
                                    <a:pt x="8848" y="4354"/>
                                  </a:lnTo>
                                  <a:lnTo>
                                    <a:pt x="8852" y="4353"/>
                                  </a:lnTo>
                                  <a:lnTo>
                                    <a:pt x="8866" y="4353"/>
                                  </a:lnTo>
                                  <a:lnTo>
                                    <a:pt x="8876" y="4349"/>
                                  </a:lnTo>
                                  <a:lnTo>
                                    <a:pt x="8876" y="4353"/>
                                  </a:lnTo>
                                  <a:lnTo>
                                    <a:pt x="8863" y="4376"/>
                                  </a:lnTo>
                                  <a:lnTo>
                                    <a:pt x="8841" y="4420"/>
                                  </a:lnTo>
                                  <a:lnTo>
                                    <a:pt x="8831" y="4439"/>
                                  </a:lnTo>
                                  <a:lnTo>
                                    <a:pt x="8824" y="4453"/>
                                  </a:lnTo>
                                  <a:lnTo>
                                    <a:pt x="8817" y="4463"/>
                                  </a:lnTo>
                                  <a:lnTo>
                                    <a:pt x="8807" y="4494"/>
                                  </a:lnTo>
                                  <a:lnTo>
                                    <a:pt x="8803" y="4501"/>
                                  </a:lnTo>
                                  <a:lnTo>
                                    <a:pt x="8800" y="4519"/>
                                  </a:lnTo>
                                  <a:lnTo>
                                    <a:pt x="8796" y="4529"/>
                                  </a:lnTo>
                                  <a:lnTo>
                                    <a:pt x="8796" y="4539"/>
                                  </a:lnTo>
                                  <a:lnTo>
                                    <a:pt x="8800" y="4546"/>
                                  </a:lnTo>
                                  <a:lnTo>
                                    <a:pt x="8807" y="4557"/>
                                  </a:lnTo>
                                  <a:lnTo>
                                    <a:pt x="8824" y="4557"/>
                                  </a:lnTo>
                                  <a:lnTo>
                                    <a:pt x="8834" y="4550"/>
                                  </a:lnTo>
                                  <a:lnTo>
                                    <a:pt x="8862" y="4522"/>
                                  </a:lnTo>
                                  <a:lnTo>
                                    <a:pt x="8865" y="4515"/>
                                  </a:lnTo>
                                  <a:lnTo>
                                    <a:pt x="8876" y="4500"/>
                                  </a:lnTo>
                                  <a:lnTo>
                                    <a:pt x="8878" y="4497"/>
                                  </a:lnTo>
                                  <a:lnTo>
                                    <a:pt x="8883" y="4489"/>
                                  </a:lnTo>
                                  <a:lnTo>
                                    <a:pt x="8888" y="4480"/>
                                  </a:lnTo>
                                  <a:lnTo>
                                    <a:pt x="8893" y="4470"/>
                                  </a:lnTo>
                                  <a:lnTo>
                                    <a:pt x="8904" y="4451"/>
                                  </a:lnTo>
                                  <a:lnTo>
                                    <a:pt x="8914" y="4435"/>
                                  </a:lnTo>
                                  <a:lnTo>
                                    <a:pt x="8916" y="4432"/>
                                  </a:lnTo>
                                  <a:lnTo>
                                    <a:pt x="8942" y="4391"/>
                                  </a:lnTo>
                                  <a:lnTo>
                                    <a:pt x="8947" y="4427"/>
                                  </a:lnTo>
                                  <a:lnTo>
                                    <a:pt x="8952" y="4460"/>
                                  </a:lnTo>
                                  <a:lnTo>
                                    <a:pt x="8952" y="4470"/>
                                  </a:lnTo>
                                  <a:lnTo>
                                    <a:pt x="8955" y="4484"/>
                                  </a:lnTo>
                                  <a:lnTo>
                                    <a:pt x="8955" y="4491"/>
                                  </a:lnTo>
                                  <a:lnTo>
                                    <a:pt x="8959" y="4501"/>
                                  </a:lnTo>
                                  <a:lnTo>
                                    <a:pt x="8959" y="4508"/>
                                  </a:lnTo>
                                  <a:lnTo>
                                    <a:pt x="8962" y="4515"/>
                                  </a:lnTo>
                                  <a:lnTo>
                                    <a:pt x="8966" y="4529"/>
                                  </a:lnTo>
                                  <a:lnTo>
                                    <a:pt x="8980" y="4543"/>
                                  </a:lnTo>
                                  <a:lnTo>
                                    <a:pt x="8987" y="4546"/>
                                  </a:lnTo>
                                  <a:lnTo>
                                    <a:pt x="8999" y="4549"/>
                                  </a:lnTo>
                                  <a:lnTo>
                                    <a:pt x="9012" y="4548"/>
                                  </a:lnTo>
                                  <a:lnTo>
                                    <a:pt x="9023" y="4543"/>
                                  </a:lnTo>
                                  <a:lnTo>
                                    <a:pt x="9032" y="4532"/>
                                  </a:lnTo>
                                  <a:lnTo>
                                    <a:pt x="9035" y="4526"/>
                                  </a:lnTo>
                                  <a:lnTo>
                                    <a:pt x="9038" y="4508"/>
                                  </a:lnTo>
                                  <a:lnTo>
                                    <a:pt x="9038" y="4501"/>
                                  </a:lnTo>
                                  <a:lnTo>
                                    <a:pt x="9042" y="4491"/>
                                  </a:lnTo>
                                  <a:lnTo>
                                    <a:pt x="9042" y="4460"/>
                                  </a:lnTo>
                                  <a:lnTo>
                                    <a:pt x="9038" y="4446"/>
                                  </a:lnTo>
                                  <a:lnTo>
                                    <a:pt x="9038" y="4430"/>
                                  </a:lnTo>
                                  <a:lnTo>
                                    <a:pt x="9036" y="4412"/>
                                  </a:lnTo>
                                  <a:lnTo>
                                    <a:pt x="9032" y="4373"/>
                                  </a:lnTo>
                                  <a:lnTo>
                                    <a:pt x="9052" y="4388"/>
                                  </a:lnTo>
                                  <a:lnTo>
                                    <a:pt x="9067" y="4399"/>
                                  </a:lnTo>
                                  <a:lnTo>
                                    <a:pt x="9084" y="4411"/>
                                  </a:lnTo>
                                  <a:lnTo>
                                    <a:pt x="9101" y="4422"/>
                                  </a:lnTo>
                                  <a:lnTo>
                                    <a:pt x="9114" y="4432"/>
                                  </a:lnTo>
                                  <a:lnTo>
                                    <a:pt x="9126" y="4440"/>
                                  </a:lnTo>
                                  <a:lnTo>
                                    <a:pt x="9138" y="4447"/>
                                  </a:lnTo>
                                  <a:lnTo>
                                    <a:pt x="9149" y="4453"/>
                                  </a:lnTo>
                                  <a:lnTo>
                                    <a:pt x="9163" y="4460"/>
                                  </a:lnTo>
                                  <a:lnTo>
                                    <a:pt x="9184" y="4467"/>
                                  </a:lnTo>
                                  <a:lnTo>
                                    <a:pt x="9198" y="4467"/>
                                  </a:lnTo>
                                  <a:lnTo>
                                    <a:pt x="9208" y="4460"/>
                                  </a:lnTo>
                                  <a:lnTo>
                                    <a:pt x="9216" y="4450"/>
                                  </a:lnTo>
                                  <a:lnTo>
                                    <a:pt x="9219" y="4439"/>
                                  </a:lnTo>
                                  <a:lnTo>
                                    <a:pt x="9217" y="4426"/>
                                  </a:lnTo>
                                  <a:lnTo>
                                    <a:pt x="9211" y="4415"/>
                                  </a:lnTo>
                                  <a:lnTo>
                                    <a:pt x="9194" y="4398"/>
                                  </a:lnTo>
                                  <a:lnTo>
                                    <a:pt x="9185" y="4389"/>
                                  </a:lnTo>
                                  <a:lnTo>
                                    <a:pt x="9172" y="4378"/>
                                  </a:lnTo>
                                  <a:lnTo>
                                    <a:pt x="9158" y="4367"/>
                                  </a:lnTo>
                                  <a:lnTo>
                                    <a:pt x="9142" y="4356"/>
                                  </a:lnTo>
                                  <a:lnTo>
                                    <a:pt x="9122" y="4340"/>
                                  </a:lnTo>
                                  <a:lnTo>
                                    <a:pt x="9100" y="4325"/>
                                  </a:lnTo>
                                  <a:lnTo>
                                    <a:pt x="9052" y="4294"/>
                                  </a:lnTo>
                                  <a:lnTo>
                                    <a:pt x="9056" y="4293"/>
                                  </a:lnTo>
                                  <a:lnTo>
                                    <a:pt x="9076" y="4287"/>
                                  </a:lnTo>
                                  <a:lnTo>
                                    <a:pt x="9098" y="4280"/>
                                  </a:lnTo>
                                  <a:lnTo>
                                    <a:pt x="9119" y="4275"/>
                                  </a:lnTo>
                                  <a:lnTo>
                                    <a:pt x="9138" y="4270"/>
                                  </a:lnTo>
                                  <a:lnTo>
                                    <a:pt x="9174" y="4258"/>
                                  </a:lnTo>
                                  <a:lnTo>
                                    <a:pt x="9202" y="4249"/>
                                  </a:lnTo>
                                  <a:lnTo>
                                    <a:pt x="9225" y="4242"/>
                                  </a:lnTo>
                                  <a:lnTo>
                                    <a:pt x="9237" y="4235"/>
                                  </a:lnTo>
                                  <a:lnTo>
                                    <a:pt x="9247" y="4225"/>
                                  </a:lnTo>
                                  <a:lnTo>
                                    <a:pt x="9253" y="4212"/>
                                  </a:lnTo>
                                  <a:lnTo>
                                    <a:pt x="9253" y="4197"/>
                                  </a:lnTo>
                                  <a:moveTo>
                                    <a:pt x="9338" y="292"/>
                                  </a:moveTo>
                                  <a:lnTo>
                                    <a:pt x="9331" y="278"/>
                                  </a:lnTo>
                                  <a:lnTo>
                                    <a:pt x="9320" y="267"/>
                                  </a:lnTo>
                                  <a:lnTo>
                                    <a:pt x="9306" y="261"/>
                                  </a:lnTo>
                                  <a:lnTo>
                                    <a:pt x="9289" y="261"/>
                                  </a:lnTo>
                                  <a:lnTo>
                                    <a:pt x="9258" y="268"/>
                                  </a:lnTo>
                                  <a:lnTo>
                                    <a:pt x="9220" y="277"/>
                                  </a:lnTo>
                                  <a:lnTo>
                                    <a:pt x="9147" y="294"/>
                                  </a:lnTo>
                                  <a:lnTo>
                                    <a:pt x="9120" y="301"/>
                                  </a:lnTo>
                                  <a:lnTo>
                                    <a:pt x="9092" y="308"/>
                                  </a:lnTo>
                                  <a:lnTo>
                                    <a:pt x="9064" y="316"/>
                                  </a:lnTo>
                                  <a:lnTo>
                                    <a:pt x="9130" y="204"/>
                                  </a:lnTo>
                                  <a:lnTo>
                                    <a:pt x="9151" y="171"/>
                                  </a:lnTo>
                                  <a:lnTo>
                                    <a:pt x="9165" y="147"/>
                                  </a:lnTo>
                                  <a:lnTo>
                                    <a:pt x="9178" y="126"/>
                                  </a:lnTo>
                                  <a:lnTo>
                                    <a:pt x="9189" y="106"/>
                                  </a:lnTo>
                                  <a:lnTo>
                                    <a:pt x="9196" y="91"/>
                                  </a:lnTo>
                                  <a:lnTo>
                                    <a:pt x="9206" y="70"/>
                                  </a:lnTo>
                                  <a:lnTo>
                                    <a:pt x="9210" y="60"/>
                                  </a:lnTo>
                                  <a:lnTo>
                                    <a:pt x="9213" y="46"/>
                                  </a:lnTo>
                                  <a:lnTo>
                                    <a:pt x="9213" y="31"/>
                                  </a:lnTo>
                                  <a:lnTo>
                                    <a:pt x="9206" y="18"/>
                                  </a:lnTo>
                                  <a:lnTo>
                                    <a:pt x="9196" y="8"/>
                                  </a:lnTo>
                                  <a:lnTo>
                                    <a:pt x="9182" y="1"/>
                                  </a:lnTo>
                                  <a:lnTo>
                                    <a:pt x="9165" y="0"/>
                                  </a:lnTo>
                                  <a:lnTo>
                                    <a:pt x="9151" y="6"/>
                                  </a:lnTo>
                                  <a:lnTo>
                                    <a:pt x="9137" y="18"/>
                                  </a:lnTo>
                                  <a:lnTo>
                                    <a:pt x="9130" y="29"/>
                                  </a:lnTo>
                                  <a:lnTo>
                                    <a:pt x="9116" y="46"/>
                                  </a:lnTo>
                                  <a:lnTo>
                                    <a:pt x="9106" y="61"/>
                                  </a:lnTo>
                                  <a:lnTo>
                                    <a:pt x="9082" y="101"/>
                                  </a:lnTo>
                                  <a:lnTo>
                                    <a:pt x="9068" y="126"/>
                                  </a:lnTo>
                                  <a:lnTo>
                                    <a:pt x="9050" y="159"/>
                                  </a:lnTo>
                                  <a:lnTo>
                                    <a:pt x="9030" y="194"/>
                                  </a:lnTo>
                                  <a:lnTo>
                                    <a:pt x="9009" y="232"/>
                                  </a:lnTo>
                                  <a:lnTo>
                                    <a:pt x="8985" y="271"/>
                                  </a:lnTo>
                                  <a:lnTo>
                                    <a:pt x="8978" y="245"/>
                                  </a:lnTo>
                                  <a:lnTo>
                                    <a:pt x="8974" y="233"/>
                                  </a:lnTo>
                                  <a:lnTo>
                                    <a:pt x="8971" y="223"/>
                                  </a:lnTo>
                                  <a:lnTo>
                                    <a:pt x="8964" y="197"/>
                                  </a:lnTo>
                                  <a:lnTo>
                                    <a:pt x="8960" y="185"/>
                                  </a:lnTo>
                                  <a:lnTo>
                                    <a:pt x="8950" y="152"/>
                                  </a:lnTo>
                                  <a:lnTo>
                                    <a:pt x="8943" y="133"/>
                                  </a:lnTo>
                                  <a:lnTo>
                                    <a:pt x="8940" y="116"/>
                                  </a:lnTo>
                                  <a:lnTo>
                                    <a:pt x="8936" y="101"/>
                                  </a:lnTo>
                                  <a:lnTo>
                                    <a:pt x="8929" y="84"/>
                                  </a:lnTo>
                                  <a:lnTo>
                                    <a:pt x="8929" y="74"/>
                                  </a:lnTo>
                                  <a:lnTo>
                                    <a:pt x="8922" y="60"/>
                                  </a:lnTo>
                                  <a:lnTo>
                                    <a:pt x="8912" y="51"/>
                                  </a:lnTo>
                                  <a:lnTo>
                                    <a:pt x="8895" y="48"/>
                                  </a:lnTo>
                                  <a:lnTo>
                                    <a:pt x="8881" y="50"/>
                                  </a:lnTo>
                                  <a:lnTo>
                                    <a:pt x="8867" y="57"/>
                                  </a:lnTo>
                                  <a:lnTo>
                                    <a:pt x="8860" y="69"/>
                                  </a:lnTo>
                                  <a:lnTo>
                                    <a:pt x="8853" y="83"/>
                                  </a:lnTo>
                                  <a:lnTo>
                                    <a:pt x="8857" y="98"/>
                                  </a:lnTo>
                                  <a:lnTo>
                                    <a:pt x="8860" y="108"/>
                                  </a:lnTo>
                                  <a:lnTo>
                                    <a:pt x="8867" y="126"/>
                                  </a:lnTo>
                                  <a:lnTo>
                                    <a:pt x="8874" y="140"/>
                                  </a:lnTo>
                                  <a:lnTo>
                                    <a:pt x="8877" y="156"/>
                                  </a:lnTo>
                                  <a:lnTo>
                                    <a:pt x="8884" y="175"/>
                                  </a:lnTo>
                                  <a:lnTo>
                                    <a:pt x="8895" y="217"/>
                                  </a:lnTo>
                                  <a:lnTo>
                                    <a:pt x="8902" y="241"/>
                                  </a:lnTo>
                                  <a:lnTo>
                                    <a:pt x="8905" y="267"/>
                                  </a:lnTo>
                                  <a:lnTo>
                                    <a:pt x="8912" y="295"/>
                                  </a:lnTo>
                                  <a:lnTo>
                                    <a:pt x="8916" y="306"/>
                                  </a:lnTo>
                                  <a:lnTo>
                                    <a:pt x="8919" y="318"/>
                                  </a:lnTo>
                                  <a:lnTo>
                                    <a:pt x="8922" y="344"/>
                                  </a:lnTo>
                                  <a:lnTo>
                                    <a:pt x="8909" y="334"/>
                                  </a:lnTo>
                                  <a:lnTo>
                                    <a:pt x="8877" y="315"/>
                                  </a:lnTo>
                                  <a:lnTo>
                                    <a:pt x="8860" y="306"/>
                                  </a:lnTo>
                                  <a:lnTo>
                                    <a:pt x="8832" y="289"/>
                                  </a:lnTo>
                                  <a:lnTo>
                                    <a:pt x="8808" y="273"/>
                                  </a:lnTo>
                                  <a:lnTo>
                                    <a:pt x="8784" y="257"/>
                                  </a:lnTo>
                                  <a:lnTo>
                                    <a:pt x="8760" y="243"/>
                                  </a:lnTo>
                                  <a:lnTo>
                                    <a:pt x="8739" y="230"/>
                                  </a:lnTo>
                                  <a:lnTo>
                                    <a:pt x="8704" y="207"/>
                                  </a:lnTo>
                                  <a:lnTo>
                                    <a:pt x="8691" y="198"/>
                                  </a:lnTo>
                                  <a:lnTo>
                                    <a:pt x="8673" y="188"/>
                                  </a:lnTo>
                                  <a:lnTo>
                                    <a:pt x="8663" y="181"/>
                                  </a:lnTo>
                                  <a:lnTo>
                                    <a:pt x="8659" y="178"/>
                                  </a:lnTo>
                                  <a:lnTo>
                                    <a:pt x="8656" y="178"/>
                                  </a:lnTo>
                                  <a:lnTo>
                                    <a:pt x="8642" y="173"/>
                                  </a:lnTo>
                                  <a:lnTo>
                                    <a:pt x="8628" y="176"/>
                                  </a:lnTo>
                                  <a:lnTo>
                                    <a:pt x="8615" y="183"/>
                                  </a:lnTo>
                                  <a:lnTo>
                                    <a:pt x="8604" y="195"/>
                                  </a:lnTo>
                                  <a:lnTo>
                                    <a:pt x="8601" y="209"/>
                                  </a:lnTo>
                                  <a:lnTo>
                                    <a:pt x="8604" y="223"/>
                                  </a:lnTo>
                                  <a:lnTo>
                                    <a:pt x="8611" y="237"/>
                                  </a:lnTo>
                                  <a:lnTo>
                                    <a:pt x="8621" y="247"/>
                                  </a:lnTo>
                                  <a:lnTo>
                                    <a:pt x="8632" y="250"/>
                                  </a:lnTo>
                                  <a:lnTo>
                                    <a:pt x="8649" y="261"/>
                                  </a:lnTo>
                                  <a:lnTo>
                                    <a:pt x="8663" y="269"/>
                                  </a:lnTo>
                                  <a:lnTo>
                                    <a:pt x="8680" y="279"/>
                                  </a:lnTo>
                                  <a:lnTo>
                                    <a:pt x="8701" y="290"/>
                                  </a:lnTo>
                                  <a:lnTo>
                                    <a:pt x="8722" y="302"/>
                                  </a:lnTo>
                                  <a:lnTo>
                                    <a:pt x="8743" y="316"/>
                                  </a:lnTo>
                                  <a:lnTo>
                                    <a:pt x="8767" y="331"/>
                                  </a:lnTo>
                                  <a:lnTo>
                                    <a:pt x="8794" y="347"/>
                                  </a:lnTo>
                                  <a:lnTo>
                                    <a:pt x="8822" y="364"/>
                                  </a:lnTo>
                                  <a:lnTo>
                                    <a:pt x="8836" y="368"/>
                                  </a:lnTo>
                                  <a:lnTo>
                                    <a:pt x="8843" y="375"/>
                                  </a:lnTo>
                                  <a:lnTo>
                                    <a:pt x="8850" y="378"/>
                                  </a:lnTo>
                                  <a:lnTo>
                                    <a:pt x="8832" y="383"/>
                                  </a:lnTo>
                                  <a:lnTo>
                                    <a:pt x="8819" y="389"/>
                                  </a:lnTo>
                                  <a:lnTo>
                                    <a:pt x="8801" y="395"/>
                                  </a:lnTo>
                                  <a:lnTo>
                                    <a:pt x="8784" y="402"/>
                                  </a:lnTo>
                                  <a:lnTo>
                                    <a:pt x="8722" y="423"/>
                                  </a:lnTo>
                                  <a:lnTo>
                                    <a:pt x="8694" y="434"/>
                                  </a:lnTo>
                                  <a:lnTo>
                                    <a:pt x="8670" y="444"/>
                                  </a:lnTo>
                                  <a:lnTo>
                                    <a:pt x="8646" y="454"/>
                                  </a:lnTo>
                                  <a:lnTo>
                                    <a:pt x="8604" y="469"/>
                                  </a:lnTo>
                                  <a:lnTo>
                                    <a:pt x="8590" y="475"/>
                                  </a:lnTo>
                                  <a:lnTo>
                                    <a:pt x="8559" y="485"/>
                                  </a:lnTo>
                                  <a:lnTo>
                                    <a:pt x="8545" y="489"/>
                                  </a:lnTo>
                                  <a:lnTo>
                                    <a:pt x="8538" y="503"/>
                                  </a:lnTo>
                                  <a:lnTo>
                                    <a:pt x="8542" y="517"/>
                                  </a:lnTo>
                                  <a:lnTo>
                                    <a:pt x="8545" y="526"/>
                                  </a:lnTo>
                                  <a:lnTo>
                                    <a:pt x="8552" y="533"/>
                                  </a:lnTo>
                                  <a:lnTo>
                                    <a:pt x="8563" y="537"/>
                                  </a:lnTo>
                                  <a:lnTo>
                                    <a:pt x="8573" y="537"/>
                                  </a:lnTo>
                                  <a:lnTo>
                                    <a:pt x="8583" y="534"/>
                                  </a:lnTo>
                                  <a:lnTo>
                                    <a:pt x="8604" y="530"/>
                                  </a:lnTo>
                                  <a:lnTo>
                                    <a:pt x="8621" y="527"/>
                                  </a:lnTo>
                                  <a:lnTo>
                                    <a:pt x="8663" y="518"/>
                                  </a:lnTo>
                                  <a:lnTo>
                                    <a:pt x="8691" y="513"/>
                                  </a:lnTo>
                                  <a:lnTo>
                                    <a:pt x="8718" y="507"/>
                                  </a:lnTo>
                                  <a:lnTo>
                                    <a:pt x="8746" y="501"/>
                                  </a:lnTo>
                                  <a:lnTo>
                                    <a:pt x="8812" y="489"/>
                                  </a:lnTo>
                                  <a:lnTo>
                                    <a:pt x="8829" y="486"/>
                                  </a:lnTo>
                                  <a:lnTo>
                                    <a:pt x="8843" y="482"/>
                                  </a:lnTo>
                                  <a:lnTo>
                                    <a:pt x="8853" y="480"/>
                                  </a:lnTo>
                                  <a:lnTo>
                                    <a:pt x="8860" y="478"/>
                                  </a:lnTo>
                                  <a:lnTo>
                                    <a:pt x="8877" y="475"/>
                                  </a:lnTo>
                                  <a:lnTo>
                                    <a:pt x="8874" y="482"/>
                                  </a:lnTo>
                                  <a:lnTo>
                                    <a:pt x="8867" y="492"/>
                                  </a:lnTo>
                                  <a:lnTo>
                                    <a:pt x="8864" y="499"/>
                                  </a:lnTo>
                                  <a:lnTo>
                                    <a:pt x="8846" y="530"/>
                                  </a:lnTo>
                                  <a:lnTo>
                                    <a:pt x="8832" y="559"/>
                                  </a:lnTo>
                                  <a:lnTo>
                                    <a:pt x="8815" y="587"/>
                                  </a:lnTo>
                                  <a:lnTo>
                                    <a:pt x="8801" y="613"/>
                                  </a:lnTo>
                                  <a:lnTo>
                                    <a:pt x="8794" y="626"/>
                                  </a:lnTo>
                                  <a:lnTo>
                                    <a:pt x="8787" y="637"/>
                                  </a:lnTo>
                                  <a:lnTo>
                                    <a:pt x="8784" y="648"/>
                                  </a:lnTo>
                                  <a:lnTo>
                                    <a:pt x="8777" y="658"/>
                                  </a:lnTo>
                                  <a:lnTo>
                                    <a:pt x="8774" y="669"/>
                                  </a:lnTo>
                                  <a:lnTo>
                                    <a:pt x="8770" y="679"/>
                                  </a:lnTo>
                                  <a:lnTo>
                                    <a:pt x="8763" y="688"/>
                                  </a:lnTo>
                                  <a:lnTo>
                                    <a:pt x="8760" y="696"/>
                                  </a:lnTo>
                                  <a:lnTo>
                                    <a:pt x="8753" y="717"/>
                                  </a:lnTo>
                                  <a:lnTo>
                                    <a:pt x="8749" y="731"/>
                                  </a:lnTo>
                                  <a:lnTo>
                                    <a:pt x="8749" y="745"/>
                                  </a:lnTo>
                                  <a:lnTo>
                                    <a:pt x="8756" y="752"/>
                                  </a:lnTo>
                                  <a:lnTo>
                                    <a:pt x="8763" y="762"/>
                                  </a:lnTo>
                                  <a:lnTo>
                                    <a:pt x="8781" y="762"/>
                                  </a:lnTo>
                                  <a:lnTo>
                                    <a:pt x="8787" y="752"/>
                                  </a:lnTo>
                                  <a:lnTo>
                                    <a:pt x="8798" y="741"/>
                                  </a:lnTo>
                                  <a:lnTo>
                                    <a:pt x="8812" y="724"/>
                                  </a:lnTo>
                                  <a:lnTo>
                                    <a:pt x="8826" y="703"/>
                                  </a:lnTo>
                                  <a:lnTo>
                                    <a:pt x="8836" y="693"/>
                                  </a:lnTo>
                                  <a:lnTo>
                                    <a:pt x="8843" y="683"/>
                                  </a:lnTo>
                                  <a:lnTo>
                                    <a:pt x="8850" y="672"/>
                                  </a:lnTo>
                                  <a:lnTo>
                                    <a:pt x="8857" y="660"/>
                                  </a:lnTo>
                                  <a:lnTo>
                                    <a:pt x="8864" y="648"/>
                                  </a:lnTo>
                                  <a:lnTo>
                                    <a:pt x="8877" y="628"/>
                                  </a:lnTo>
                                  <a:lnTo>
                                    <a:pt x="8881" y="623"/>
                                  </a:lnTo>
                                  <a:lnTo>
                                    <a:pt x="8898" y="597"/>
                                  </a:lnTo>
                                  <a:lnTo>
                                    <a:pt x="8916" y="568"/>
                                  </a:lnTo>
                                  <a:lnTo>
                                    <a:pt x="8922" y="556"/>
                                  </a:lnTo>
                                  <a:lnTo>
                                    <a:pt x="8933" y="537"/>
                                  </a:lnTo>
                                  <a:lnTo>
                                    <a:pt x="8940" y="527"/>
                                  </a:lnTo>
                                  <a:lnTo>
                                    <a:pt x="8943" y="520"/>
                                  </a:lnTo>
                                  <a:lnTo>
                                    <a:pt x="8950" y="510"/>
                                  </a:lnTo>
                                  <a:lnTo>
                                    <a:pt x="8950" y="520"/>
                                  </a:lnTo>
                                  <a:lnTo>
                                    <a:pt x="8954" y="527"/>
                                  </a:lnTo>
                                  <a:lnTo>
                                    <a:pt x="8957" y="540"/>
                                  </a:lnTo>
                                  <a:lnTo>
                                    <a:pt x="8957" y="569"/>
                                  </a:lnTo>
                                  <a:lnTo>
                                    <a:pt x="8960" y="582"/>
                                  </a:lnTo>
                                  <a:lnTo>
                                    <a:pt x="8960" y="595"/>
                                  </a:lnTo>
                                  <a:lnTo>
                                    <a:pt x="8964" y="620"/>
                                  </a:lnTo>
                                  <a:lnTo>
                                    <a:pt x="8964" y="641"/>
                                  </a:lnTo>
                                  <a:lnTo>
                                    <a:pt x="8967" y="662"/>
                                  </a:lnTo>
                                  <a:lnTo>
                                    <a:pt x="8967" y="683"/>
                                  </a:lnTo>
                                  <a:lnTo>
                                    <a:pt x="8971" y="696"/>
                                  </a:lnTo>
                                  <a:lnTo>
                                    <a:pt x="8974" y="703"/>
                                  </a:lnTo>
                                  <a:lnTo>
                                    <a:pt x="8978" y="721"/>
                                  </a:lnTo>
                                  <a:lnTo>
                                    <a:pt x="8985" y="731"/>
                                  </a:lnTo>
                                  <a:lnTo>
                                    <a:pt x="8988" y="738"/>
                                  </a:lnTo>
                                  <a:lnTo>
                                    <a:pt x="8992" y="741"/>
                                  </a:lnTo>
                                  <a:lnTo>
                                    <a:pt x="8999" y="745"/>
                                  </a:lnTo>
                                  <a:lnTo>
                                    <a:pt x="9012" y="747"/>
                                  </a:lnTo>
                                  <a:lnTo>
                                    <a:pt x="9023" y="745"/>
                                  </a:lnTo>
                                  <a:lnTo>
                                    <a:pt x="9033" y="738"/>
                                  </a:lnTo>
                                  <a:lnTo>
                                    <a:pt x="9037" y="733"/>
                                  </a:lnTo>
                                  <a:lnTo>
                                    <a:pt x="9040" y="728"/>
                                  </a:lnTo>
                                  <a:lnTo>
                                    <a:pt x="9044" y="717"/>
                                  </a:lnTo>
                                  <a:lnTo>
                                    <a:pt x="9047" y="700"/>
                                  </a:lnTo>
                                  <a:lnTo>
                                    <a:pt x="9050" y="689"/>
                                  </a:lnTo>
                                  <a:lnTo>
                                    <a:pt x="9050" y="599"/>
                                  </a:lnTo>
                                  <a:lnTo>
                                    <a:pt x="9040" y="517"/>
                                  </a:lnTo>
                                  <a:lnTo>
                                    <a:pt x="9040" y="510"/>
                                  </a:lnTo>
                                  <a:lnTo>
                                    <a:pt x="9037" y="506"/>
                                  </a:lnTo>
                                  <a:lnTo>
                                    <a:pt x="9037" y="499"/>
                                  </a:lnTo>
                                  <a:lnTo>
                                    <a:pt x="9054" y="511"/>
                                  </a:lnTo>
                                  <a:lnTo>
                                    <a:pt x="9068" y="520"/>
                                  </a:lnTo>
                                  <a:lnTo>
                                    <a:pt x="9123" y="559"/>
                                  </a:lnTo>
                                  <a:lnTo>
                                    <a:pt x="9147" y="575"/>
                                  </a:lnTo>
                                  <a:lnTo>
                                    <a:pt x="9168" y="588"/>
                                  </a:lnTo>
                                  <a:lnTo>
                                    <a:pt x="9203" y="611"/>
                                  </a:lnTo>
                                  <a:lnTo>
                                    <a:pt x="9217" y="620"/>
                                  </a:lnTo>
                                  <a:lnTo>
                                    <a:pt x="9234" y="631"/>
                                  </a:lnTo>
                                  <a:lnTo>
                                    <a:pt x="9244" y="634"/>
                                  </a:lnTo>
                                  <a:lnTo>
                                    <a:pt x="9251" y="637"/>
                                  </a:lnTo>
                                  <a:lnTo>
                                    <a:pt x="9261" y="637"/>
                                  </a:lnTo>
                                  <a:lnTo>
                                    <a:pt x="9272" y="634"/>
                                  </a:lnTo>
                                  <a:lnTo>
                                    <a:pt x="9279" y="627"/>
                                  </a:lnTo>
                                  <a:lnTo>
                                    <a:pt x="9286" y="618"/>
                                  </a:lnTo>
                                  <a:lnTo>
                                    <a:pt x="9289" y="606"/>
                                  </a:lnTo>
                                  <a:lnTo>
                                    <a:pt x="9286" y="594"/>
                                  </a:lnTo>
                                  <a:lnTo>
                                    <a:pt x="9279" y="582"/>
                                  </a:lnTo>
                                  <a:lnTo>
                                    <a:pt x="9272" y="575"/>
                                  </a:lnTo>
                                  <a:lnTo>
                                    <a:pt x="9255" y="561"/>
                                  </a:lnTo>
                                  <a:lnTo>
                                    <a:pt x="9244" y="550"/>
                                  </a:lnTo>
                                  <a:lnTo>
                                    <a:pt x="9227" y="538"/>
                                  </a:lnTo>
                                  <a:lnTo>
                                    <a:pt x="9210" y="525"/>
                                  </a:lnTo>
                                  <a:lnTo>
                                    <a:pt x="9189" y="510"/>
                                  </a:lnTo>
                                  <a:lnTo>
                                    <a:pt x="9158" y="488"/>
                                  </a:lnTo>
                                  <a:lnTo>
                                    <a:pt x="9127" y="466"/>
                                  </a:lnTo>
                                  <a:lnTo>
                                    <a:pt x="9088" y="443"/>
                                  </a:lnTo>
                                  <a:lnTo>
                                    <a:pt x="9054" y="420"/>
                                  </a:lnTo>
                                  <a:lnTo>
                                    <a:pt x="9064" y="416"/>
                                  </a:lnTo>
                                  <a:lnTo>
                                    <a:pt x="9071" y="413"/>
                                  </a:lnTo>
                                  <a:lnTo>
                                    <a:pt x="9082" y="413"/>
                                  </a:lnTo>
                                  <a:lnTo>
                                    <a:pt x="9113" y="402"/>
                                  </a:lnTo>
                                  <a:lnTo>
                                    <a:pt x="9144" y="392"/>
                                  </a:lnTo>
                                  <a:lnTo>
                                    <a:pt x="9172" y="383"/>
                                  </a:lnTo>
                                  <a:lnTo>
                                    <a:pt x="9248" y="360"/>
                                  </a:lnTo>
                                  <a:lnTo>
                                    <a:pt x="9282" y="348"/>
                                  </a:lnTo>
                                  <a:lnTo>
                                    <a:pt x="9306" y="340"/>
                                  </a:lnTo>
                                  <a:lnTo>
                                    <a:pt x="9313" y="337"/>
                                  </a:lnTo>
                                  <a:lnTo>
                                    <a:pt x="9327" y="329"/>
                                  </a:lnTo>
                                  <a:lnTo>
                                    <a:pt x="9334" y="318"/>
                                  </a:lnTo>
                                  <a:lnTo>
                                    <a:pt x="9338" y="305"/>
                                  </a:lnTo>
                                  <a:lnTo>
                                    <a:pt x="9338" y="292"/>
                                  </a:lnTo>
                                  <a:moveTo>
                                    <a:pt x="10289" y="1917"/>
                                  </a:moveTo>
                                  <a:lnTo>
                                    <a:pt x="10282" y="1903"/>
                                  </a:lnTo>
                                  <a:lnTo>
                                    <a:pt x="10272" y="1893"/>
                                  </a:lnTo>
                                  <a:lnTo>
                                    <a:pt x="10258" y="1887"/>
                                  </a:lnTo>
                                  <a:lnTo>
                                    <a:pt x="10241" y="1886"/>
                                  </a:lnTo>
                                  <a:lnTo>
                                    <a:pt x="10209" y="1894"/>
                                  </a:lnTo>
                                  <a:lnTo>
                                    <a:pt x="10171" y="1902"/>
                                  </a:lnTo>
                                  <a:lnTo>
                                    <a:pt x="10099" y="1920"/>
                                  </a:lnTo>
                                  <a:lnTo>
                                    <a:pt x="10071" y="1927"/>
                                  </a:lnTo>
                                  <a:lnTo>
                                    <a:pt x="10043" y="1934"/>
                                  </a:lnTo>
                                  <a:lnTo>
                                    <a:pt x="10016" y="1942"/>
                                  </a:lnTo>
                                  <a:lnTo>
                                    <a:pt x="10081" y="1829"/>
                                  </a:lnTo>
                                  <a:lnTo>
                                    <a:pt x="10102" y="1796"/>
                                  </a:lnTo>
                                  <a:lnTo>
                                    <a:pt x="10116" y="1773"/>
                                  </a:lnTo>
                                  <a:lnTo>
                                    <a:pt x="10130" y="1751"/>
                                  </a:lnTo>
                                  <a:lnTo>
                                    <a:pt x="10140" y="1732"/>
                                  </a:lnTo>
                                  <a:lnTo>
                                    <a:pt x="10147" y="1717"/>
                                  </a:lnTo>
                                  <a:lnTo>
                                    <a:pt x="10158" y="1696"/>
                                  </a:lnTo>
                                  <a:lnTo>
                                    <a:pt x="10161" y="1686"/>
                                  </a:lnTo>
                                  <a:lnTo>
                                    <a:pt x="10165" y="1672"/>
                                  </a:lnTo>
                                  <a:lnTo>
                                    <a:pt x="10165" y="1657"/>
                                  </a:lnTo>
                                  <a:lnTo>
                                    <a:pt x="10158" y="1644"/>
                                  </a:lnTo>
                                  <a:lnTo>
                                    <a:pt x="10147" y="1634"/>
                                  </a:lnTo>
                                  <a:lnTo>
                                    <a:pt x="10133" y="1627"/>
                                  </a:lnTo>
                                  <a:lnTo>
                                    <a:pt x="10116" y="1626"/>
                                  </a:lnTo>
                                  <a:lnTo>
                                    <a:pt x="10102" y="1632"/>
                                  </a:lnTo>
                                  <a:lnTo>
                                    <a:pt x="10088" y="1644"/>
                                  </a:lnTo>
                                  <a:lnTo>
                                    <a:pt x="10081" y="1655"/>
                                  </a:lnTo>
                                  <a:lnTo>
                                    <a:pt x="10068" y="1672"/>
                                  </a:lnTo>
                                  <a:lnTo>
                                    <a:pt x="10057" y="1687"/>
                                  </a:lnTo>
                                  <a:lnTo>
                                    <a:pt x="10033" y="1727"/>
                                  </a:lnTo>
                                  <a:lnTo>
                                    <a:pt x="10019" y="1751"/>
                                  </a:lnTo>
                                  <a:lnTo>
                                    <a:pt x="10002" y="1784"/>
                                  </a:lnTo>
                                  <a:lnTo>
                                    <a:pt x="9981" y="1820"/>
                                  </a:lnTo>
                                  <a:lnTo>
                                    <a:pt x="9960" y="1858"/>
                                  </a:lnTo>
                                  <a:lnTo>
                                    <a:pt x="9936" y="1897"/>
                                  </a:lnTo>
                                  <a:lnTo>
                                    <a:pt x="9929" y="1871"/>
                                  </a:lnTo>
                                  <a:lnTo>
                                    <a:pt x="9926" y="1859"/>
                                  </a:lnTo>
                                  <a:lnTo>
                                    <a:pt x="9922" y="1848"/>
                                  </a:lnTo>
                                  <a:lnTo>
                                    <a:pt x="9915" y="1823"/>
                                  </a:lnTo>
                                  <a:lnTo>
                                    <a:pt x="9912" y="1811"/>
                                  </a:lnTo>
                                  <a:lnTo>
                                    <a:pt x="9902" y="1778"/>
                                  </a:lnTo>
                                  <a:lnTo>
                                    <a:pt x="9895" y="1758"/>
                                  </a:lnTo>
                                  <a:lnTo>
                                    <a:pt x="9891" y="1741"/>
                                  </a:lnTo>
                                  <a:lnTo>
                                    <a:pt x="9888" y="1727"/>
                                  </a:lnTo>
                                  <a:lnTo>
                                    <a:pt x="9881" y="1710"/>
                                  </a:lnTo>
                                  <a:lnTo>
                                    <a:pt x="9881" y="1700"/>
                                  </a:lnTo>
                                  <a:lnTo>
                                    <a:pt x="9874" y="1686"/>
                                  </a:lnTo>
                                  <a:lnTo>
                                    <a:pt x="9863" y="1677"/>
                                  </a:lnTo>
                                  <a:lnTo>
                                    <a:pt x="9846" y="1673"/>
                                  </a:lnTo>
                                  <a:lnTo>
                                    <a:pt x="9832" y="1675"/>
                                  </a:lnTo>
                                  <a:lnTo>
                                    <a:pt x="9819" y="1683"/>
                                  </a:lnTo>
                                  <a:lnTo>
                                    <a:pt x="9812" y="1694"/>
                                  </a:lnTo>
                                  <a:lnTo>
                                    <a:pt x="9805" y="1708"/>
                                  </a:lnTo>
                                  <a:lnTo>
                                    <a:pt x="9808" y="1724"/>
                                  </a:lnTo>
                                  <a:lnTo>
                                    <a:pt x="9812" y="1734"/>
                                  </a:lnTo>
                                  <a:lnTo>
                                    <a:pt x="9819" y="1751"/>
                                  </a:lnTo>
                                  <a:lnTo>
                                    <a:pt x="9825" y="1766"/>
                                  </a:lnTo>
                                  <a:lnTo>
                                    <a:pt x="9829" y="1782"/>
                                  </a:lnTo>
                                  <a:lnTo>
                                    <a:pt x="9836" y="1801"/>
                                  </a:lnTo>
                                  <a:lnTo>
                                    <a:pt x="9846" y="1843"/>
                                  </a:lnTo>
                                  <a:lnTo>
                                    <a:pt x="9853" y="1867"/>
                                  </a:lnTo>
                                  <a:lnTo>
                                    <a:pt x="9857" y="1893"/>
                                  </a:lnTo>
                                  <a:lnTo>
                                    <a:pt x="9863" y="1921"/>
                                  </a:lnTo>
                                  <a:lnTo>
                                    <a:pt x="9867" y="1932"/>
                                  </a:lnTo>
                                  <a:lnTo>
                                    <a:pt x="9870" y="1944"/>
                                  </a:lnTo>
                                  <a:lnTo>
                                    <a:pt x="9874" y="1969"/>
                                  </a:lnTo>
                                  <a:lnTo>
                                    <a:pt x="9860" y="1959"/>
                                  </a:lnTo>
                                  <a:lnTo>
                                    <a:pt x="9829" y="1941"/>
                                  </a:lnTo>
                                  <a:lnTo>
                                    <a:pt x="9812" y="1931"/>
                                  </a:lnTo>
                                  <a:lnTo>
                                    <a:pt x="9784" y="1915"/>
                                  </a:lnTo>
                                  <a:lnTo>
                                    <a:pt x="9760" y="1899"/>
                                  </a:lnTo>
                                  <a:lnTo>
                                    <a:pt x="9735" y="1883"/>
                                  </a:lnTo>
                                  <a:lnTo>
                                    <a:pt x="9711" y="1869"/>
                                  </a:lnTo>
                                  <a:lnTo>
                                    <a:pt x="9691" y="1856"/>
                                  </a:lnTo>
                                  <a:lnTo>
                                    <a:pt x="9656" y="1833"/>
                                  </a:lnTo>
                                  <a:lnTo>
                                    <a:pt x="9642" y="1824"/>
                                  </a:lnTo>
                                  <a:lnTo>
                                    <a:pt x="9625" y="1814"/>
                                  </a:lnTo>
                                  <a:lnTo>
                                    <a:pt x="9614" y="1807"/>
                                  </a:lnTo>
                                  <a:lnTo>
                                    <a:pt x="9611" y="1803"/>
                                  </a:lnTo>
                                  <a:lnTo>
                                    <a:pt x="9607" y="1803"/>
                                  </a:lnTo>
                                  <a:lnTo>
                                    <a:pt x="9594" y="1799"/>
                                  </a:lnTo>
                                  <a:lnTo>
                                    <a:pt x="9580" y="1802"/>
                                  </a:lnTo>
                                  <a:lnTo>
                                    <a:pt x="9566" y="1809"/>
                                  </a:lnTo>
                                  <a:lnTo>
                                    <a:pt x="9556" y="1821"/>
                                  </a:lnTo>
                                  <a:lnTo>
                                    <a:pt x="9552" y="1835"/>
                                  </a:lnTo>
                                  <a:lnTo>
                                    <a:pt x="9556" y="1849"/>
                                  </a:lnTo>
                                  <a:lnTo>
                                    <a:pt x="9562" y="1862"/>
                                  </a:lnTo>
                                  <a:lnTo>
                                    <a:pt x="9573" y="1872"/>
                                  </a:lnTo>
                                  <a:lnTo>
                                    <a:pt x="9583" y="1876"/>
                                  </a:lnTo>
                                  <a:lnTo>
                                    <a:pt x="9601" y="1886"/>
                                  </a:lnTo>
                                  <a:lnTo>
                                    <a:pt x="9614" y="1895"/>
                                  </a:lnTo>
                                  <a:lnTo>
                                    <a:pt x="9632" y="1904"/>
                                  </a:lnTo>
                                  <a:lnTo>
                                    <a:pt x="9652" y="1915"/>
                                  </a:lnTo>
                                  <a:lnTo>
                                    <a:pt x="9673" y="1928"/>
                                  </a:lnTo>
                                  <a:lnTo>
                                    <a:pt x="9694" y="1941"/>
                                  </a:lnTo>
                                  <a:lnTo>
                                    <a:pt x="9718" y="1956"/>
                                  </a:lnTo>
                                  <a:lnTo>
                                    <a:pt x="9746" y="1973"/>
                                  </a:lnTo>
                                  <a:lnTo>
                                    <a:pt x="9774" y="1990"/>
                                  </a:lnTo>
                                  <a:lnTo>
                                    <a:pt x="9780" y="1994"/>
                                  </a:lnTo>
                                  <a:lnTo>
                                    <a:pt x="9791" y="2000"/>
                                  </a:lnTo>
                                  <a:lnTo>
                                    <a:pt x="9798" y="2007"/>
                                  </a:lnTo>
                                  <a:lnTo>
                                    <a:pt x="9794" y="2007"/>
                                  </a:lnTo>
                                  <a:lnTo>
                                    <a:pt x="9777" y="2013"/>
                                  </a:lnTo>
                                  <a:lnTo>
                                    <a:pt x="9763" y="2018"/>
                                  </a:lnTo>
                                  <a:lnTo>
                                    <a:pt x="9746" y="2024"/>
                                  </a:lnTo>
                                  <a:lnTo>
                                    <a:pt x="9729" y="2032"/>
                                  </a:lnTo>
                                  <a:lnTo>
                                    <a:pt x="9666" y="2052"/>
                                  </a:lnTo>
                                  <a:lnTo>
                                    <a:pt x="9639" y="2063"/>
                                  </a:lnTo>
                                  <a:lnTo>
                                    <a:pt x="9614" y="2073"/>
                                  </a:lnTo>
                                  <a:lnTo>
                                    <a:pt x="9590" y="2083"/>
                                  </a:lnTo>
                                  <a:lnTo>
                                    <a:pt x="9549" y="2098"/>
                                  </a:lnTo>
                                  <a:lnTo>
                                    <a:pt x="9535" y="2104"/>
                                  </a:lnTo>
                                  <a:lnTo>
                                    <a:pt x="9504" y="2115"/>
                                  </a:lnTo>
                                  <a:lnTo>
                                    <a:pt x="9490" y="2118"/>
                                  </a:lnTo>
                                  <a:lnTo>
                                    <a:pt x="9483" y="2132"/>
                                  </a:lnTo>
                                  <a:lnTo>
                                    <a:pt x="9486" y="2146"/>
                                  </a:lnTo>
                                  <a:lnTo>
                                    <a:pt x="9490" y="2155"/>
                                  </a:lnTo>
                                  <a:lnTo>
                                    <a:pt x="9497" y="2163"/>
                                  </a:lnTo>
                                  <a:lnTo>
                                    <a:pt x="9507" y="2167"/>
                                  </a:lnTo>
                                  <a:lnTo>
                                    <a:pt x="9518" y="2166"/>
                                  </a:lnTo>
                                  <a:lnTo>
                                    <a:pt x="9528" y="2163"/>
                                  </a:lnTo>
                                  <a:lnTo>
                                    <a:pt x="9549" y="2160"/>
                                  </a:lnTo>
                                  <a:lnTo>
                                    <a:pt x="9566" y="2156"/>
                                  </a:lnTo>
                                  <a:lnTo>
                                    <a:pt x="9607" y="2147"/>
                                  </a:lnTo>
                                  <a:lnTo>
                                    <a:pt x="9635" y="2142"/>
                                  </a:lnTo>
                                  <a:lnTo>
                                    <a:pt x="9663" y="2137"/>
                                  </a:lnTo>
                                  <a:lnTo>
                                    <a:pt x="9691" y="2130"/>
                                  </a:lnTo>
                                  <a:lnTo>
                                    <a:pt x="9722" y="2124"/>
                                  </a:lnTo>
                                  <a:lnTo>
                                    <a:pt x="9756" y="2118"/>
                                  </a:lnTo>
                                  <a:lnTo>
                                    <a:pt x="9774" y="2115"/>
                                  </a:lnTo>
                                  <a:lnTo>
                                    <a:pt x="9787" y="2111"/>
                                  </a:lnTo>
                                  <a:lnTo>
                                    <a:pt x="9798" y="2109"/>
                                  </a:lnTo>
                                  <a:lnTo>
                                    <a:pt x="9805" y="2107"/>
                                  </a:lnTo>
                                  <a:lnTo>
                                    <a:pt x="9822" y="2104"/>
                                  </a:lnTo>
                                  <a:lnTo>
                                    <a:pt x="9819" y="2111"/>
                                  </a:lnTo>
                                  <a:lnTo>
                                    <a:pt x="9812" y="2122"/>
                                  </a:lnTo>
                                  <a:lnTo>
                                    <a:pt x="9808" y="2128"/>
                                  </a:lnTo>
                                  <a:lnTo>
                                    <a:pt x="9791" y="2159"/>
                                  </a:lnTo>
                                  <a:lnTo>
                                    <a:pt x="9777" y="2188"/>
                                  </a:lnTo>
                                  <a:lnTo>
                                    <a:pt x="9760" y="2216"/>
                                  </a:lnTo>
                                  <a:lnTo>
                                    <a:pt x="9746" y="2243"/>
                                  </a:lnTo>
                                  <a:lnTo>
                                    <a:pt x="9739" y="2255"/>
                                  </a:lnTo>
                                  <a:lnTo>
                                    <a:pt x="9732" y="2266"/>
                                  </a:lnTo>
                                  <a:lnTo>
                                    <a:pt x="9729" y="2277"/>
                                  </a:lnTo>
                                  <a:lnTo>
                                    <a:pt x="9722" y="2288"/>
                                  </a:lnTo>
                                  <a:lnTo>
                                    <a:pt x="9718" y="2298"/>
                                  </a:lnTo>
                                  <a:lnTo>
                                    <a:pt x="9715" y="2308"/>
                                  </a:lnTo>
                                  <a:lnTo>
                                    <a:pt x="9708" y="2317"/>
                                  </a:lnTo>
                                  <a:lnTo>
                                    <a:pt x="9704" y="2326"/>
                                  </a:lnTo>
                                  <a:lnTo>
                                    <a:pt x="9697" y="2346"/>
                                  </a:lnTo>
                                  <a:lnTo>
                                    <a:pt x="9694" y="2360"/>
                                  </a:lnTo>
                                  <a:lnTo>
                                    <a:pt x="9694" y="2374"/>
                                  </a:lnTo>
                                  <a:lnTo>
                                    <a:pt x="9701" y="2381"/>
                                  </a:lnTo>
                                  <a:lnTo>
                                    <a:pt x="9708" y="2391"/>
                                  </a:lnTo>
                                  <a:lnTo>
                                    <a:pt x="9725" y="2391"/>
                                  </a:lnTo>
                                  <a:lnTo>
                                    <a:pt x="9732" y="2381"/>
                                  </a:lnTo>
                                  <a:lnTo>
                                    <a:pt x="9739" y="2376"/>
                                  </a:lnTo>
                                  <a:lnTo>
                                    <a:pt x="9746" y="2369"/>
                                  </a:lnTo>
                                  <a:lnTo>
                                    <a:pt x="9753" y="2361"/>
                                  </a:lnTo>
                                  <a:lnTo>
                                    <a:pt x="9763" y="2350"/>
                                  </a:lnTo>
                                  <a:lnTo>
                                    <a:pt x="9777" y="2329"/>
                                  </a:lnTo>
                                  <a:lnTo>
                                    <a:pt x="9787" y="2319"/>
                                  </a:lnTo>
                                  <a:lnTo>
                                    <a:pt x="9794" y="2308"/>
                                  </a:lnTo>
                                  <a:lnTo>
                                    <a:pt x="9801" y="2297"/>
                                  </a:lnTo>
                                  <a:lnTo>
                                    <a:pt x="9808" y="2286"/>
                                  </a:lnTo>
                                  <a:lnTo>
                                    <a:pt x="9815" y="2274"/>
                                  </a:lnTo>
                                  <a:lnTo>
                                    <a:pt x="9822" y="2264"/>
                                  </a:lnTo>
                                  <a:lnTo>
                                    <a:pt x="9832" y="2249"/>
                                  </a:lnTo>
                                  <a:lnTo>
                                    <a:pt x="9850" y="2222"/>
                                  </a:lnTo>
                                  <a:lnTo>
                                    <a:pt x="9867" y="2193"/>
                                  </a:lnTo>
                                  <a:lnTo>
                                    <a:pt x="9874" y="2181"/>
                                  </a:lnTo>
                                  <a:lnTo>
                                    <a:pt x="9884" y="2163"/>
                                  </a:lnTo>
                                  <a:lnTo>
                                    <a:pt x="9891" y="2153"/>
                                  </a:lnTo>
                                  <a:lnTo>
                                    <a:pt x="9895" y="2146"/>
                                  </a:lnTo>
                                  <a:lnTo>
                                    <a:pt x="9902" y="2135"/>
                                  </a:lnTo>
                                  <a:lnTo>
                                    <a:pt x="9902" y="2146"/>
                                  </a:lnTo>
                                  <a:lnTo>
                                    <a:pt x="9905" y="2153"/>
                                  </a:lnTo>
                                  <a:lnTo>
                                    <a:pt x="9908" y="2166"/>
                                  </a:lnTo>
                                  <a:lnTo>
                                    <a:pt x="9908" y="2194"/>
                                  </a:lnTo>
                                  <a:lnTo>
                                    <a:pt x="9912" y="2208"/>
                                  </a:lnTo>
                                  <a:lnTo>
                                    <a:pt x="9912" y="2221"/>
                                  </a:lnTo>
                                  <a:lnTo>
                                    <a:pt x="9915" y="2245"/>
                                  </a:lnTo>
                                  <a:lnTo>
                                    <a:pt x="9915" y="2267"/>
                                  </a:lnTo>
                                  <a:lnTo>
                                    <a:pt x="9919" y="2288"/>
                                  </a:lnTo>
                                  <a:lnTo>
                                    <a:pt x="9919" y="2308"/>
                                  </a:lnTo>
                                  <a:lnTo>
                                    <a:pt x="9922" y="2322"/>
                                  </a:lnTo>
                                  <a:lnTo>
                                    <a:pt x="9926" y="2329"/>
                                  </a:lnTo>
                                  <a:lnTo>
                                    <a:pt x="9929" y="2346"/>
                                  </a:lnTo>
                                  <a:lnTo>
                                    <a:pt x="9936" y="2357"/>
                                  </a:lnTo>
                                  <a:lnTo>
                                    <a:pt x="9940" y="2364"/>
                                  </a:lnTo>
                                  <a:lnTo>
                                    <a:pt x="9943" y="2367"/>
                                  </a:lnTo>
                                  <a:lnTo>
                                    <a:pt x="9950" y="2371"/>
                                  </a:lnTo>
                                  <a:lnTo>
                                    <a:pt x="9964" y="2373"/>
                                  </a:lnTo>
                                  <a:lnTo>
                                    <a:pt x="9974" y="2371"/>
                                  </a:lnTo>
                                  <a:lnTo>
                                    <a:pt x="9985" y="2364"/>
                                  </a:lnTo>
                                  <a:lnTo>
                                    <a:pt x="9988" y="2359"/>
                                  </a:lnTo>
                                  <a:lnTo>
                                    <a:pt x="9992" y="2353"/>
                                  </a:lnTo>
                                  <a:lnTo>
                                    <a:pt x="9995" y="2343"/>
                                  </a:lnTo>
                                  <a:lnTo>
                                    <a:pt x="9998" y="2326"/>
                                  </a:lnTo>
                                  <a:lnTo>
                                    <a:pt x="10002" y="2315"/>
                                  </a:lnTo>
                                  <a:lnTo>
                                    <a:pt x="10002" y="2225"/>
                                  </a:lnTo>
                                  <a:lnTo>
                                    <a:pt x="9992" y="2142"/>
                                  </a:lnTo>
                                  <a:lnTo>
                                    <a:pt x="9992" y="2135"/>
                                  </a:lnTo>
                                  <a:lnTo>
                                    <a:pt x="9988" y="2132"/>
                                  </a:lnTo>
                                  <a:lnTo>
                                    <a:pt x="9988" y="2125"/>
                                  </a:lnTo>
                                  <a:lnTo>
                                    <a:pt x="10005" y="2136"/>
                                  </a:lnTo>
                                  <a:lnTo>
                                    <a:pt x="10019" y="2146"/>
                                  </a:lnTo>
                                  <a:lnTo>
                                    <a:pt x="10075" y="2184"/>
                                  </a:lnTo>
                                  <a:lnTo>
                                    <a:pt x="10099" y="2201"/>
                                  </a:lnTo>
                                  <a:lnTo>
                                    <a:pt x="10120" y="2214"/>
                                  </a:lnTo>
                                  <a:lnTo>
                                    <a:pt x="10154" y="2237"/>
                                  </a:lnTo>
                                  <a:lnTo>
                                    <a:pt x="10168" y="2246"/>
                                  </a:lnTo>
                                  <a:lnTo>
                                    <a:pt x="10185" y="2256"/>
                                  </a:lnTo>
                                  <a:lnTo>
                                    <a:pt x="10196" y="2260"/>
                                  </a:lnTo>
                                  <a:lnTo>
                                    <a:pt x="10203" y="2263"/>
                                  </a:lnTo>
                                  <a:lnTo>
                                    <a:pt x="10213" y="2263"/>
                                  </a:lnTo>
                                  <a:lnTo>
                                    <a:pt x="10223" y="2259"/>
                                  </a:lnTo>
                                  <a:lnTo>
                                    <a:pt x="10230" y="2253"/>
                                  </a:lnTo>
                                  <a:lnTo>
                                    <a:pt x="10237" y="2244"/>
                                  </a:lnTo>
                                  <a:lnTo>
                                    <a:pt x="10241" y="2232"/>
                                  </a:lnTo>
                                  <a:lnTo>
                                    <a:pt x="10237" y="2219"/>
                                  </a:lnTo>
                                  <a:lnTo>
                                    <a:pt x="10230" y="2208"/>
                                  </a:lnTo>
                                  <a:lnTo>
                                    <a:pt x="10223" y="2201"/>
                                  </a:lnTo>
                                  <a:lnTo>
                                    <a:pt x="10206" y="2187"/>
                                  </a:lnTo>
                                  <a:lnTo>
                                    <a:pt x="10196" y="2176"/>
                                  </a:lnTo>
                                  <a:lnTo>
                                    <a:pt x="10178" y="2164"/>
                                  </a:lnTo>
                                  <a:lnTo>
                                    <a:pt x="10161" y="2150"/>
                                  </a:lnTo>
                                  <a:lnTo>
                                    <a:pt x="10140" y="2135"/>
                                  </a:lnTo>
                                  <a:lnTo>
                                    <a:pt x="10109" y="2114"/>
                                  </a:lnTo>
                                  <a:lnTo>
                                    <a:pt x="10078" y="2092"/>
                                  </a:lnTo>
                                  <a:lnTo>
                                    <a:pt x="10040" y="2069"/>
                                  </a:lnTo>
                                  <a:lnTo>
                                    <a:pt x="10005" y="2045"/>
                                  </a:lnTo>
                                  <a:lnTo>
                                    <a:pt x="10016" y="2042"/>
                                  </a:lnTo>
                                  <a:lnTo>
                                    <a:pt x="10023" y="2039"/>
                                  </a:lnTo>
                                  <a:lnTo>
                                    <a:pt x="10033" y="2039"/>
                                  </a:lnTo>
                                  <a:lnTo>
                                    <a:pt x="10064" y="2028"/>
                                  </a:lnTo>
                                  <a:lnTo>
                                    <a:pt x="10095" y="2018"/>
                                  </a:lnTo>
                                  <a:lnTo>
                                    <a:pt x="10123" y="2009"/>
                                  </a:lnTo>
                                  <a:lnTo>
                                    <a:pt x="10199" y="1986"/>
                                  </a:lnTo>
                                  <a:lnTo>
                                    <a:pt x="10234" y="1974"/>
                                  </a:lnTo>
                                  <a:lnTo>
                                    <a:pt x="10258" y="1965"/>
                                  </a:lnTo>
                                  <a:lnTo>
                                    <a:pt x="10265" y="1962"/>
                                  </a:lnTo>
                                  <a:lnTo>
                                    <a:pt x="10279" y="1955"/>
                                  </a:lnTo>
                                  <a:lnTo>
                                    <a:pt x="10286" y="1944"/>
                                  </a:lnTo>
                                  <a:lnTo>
                                    <a:pt x="10289" y="1931"/>
                                  </a:lnTo>
                                  <a:lnTo>
                                    <a:pt x="10289" y="1917"/>
                                  </a:lnTo>
                                  <a:moveTo>
                                    <a:pt x="10663" y="4685"/>
                                  </a:moveTo>
                                  <a:lnTo>
                                    <a:pt x="10657" y="4670"/>
                                  </a:lnTo>
                                  <a:lnTo>
                                    <a:pt x="10646" y="4658"/>
                                  </a:lnTo>
                                  <a:lnTo>
                                    <a:pt x="10630" y="4650"/>
                                  </a:lnTo>
                                  <a:lnTo>
                                    <a:pt x="10616" y="4647"/>
                                  </a:lnTo>
                                  <a:lnTo>
                                    <a:pt x="10595" y="4643"/>
                                  </a:lnTo>
                                  <a:lnTo>
                                    <a:pt x="10557" y="4636"/>
                                  </a:lnTo>
                                  <a:lnTo>
                                    <a:pt x="10533" y="4632"/>
                                  </a:lnTo>
                                  <a:lnTo>
                                    <a:pt x="10507" y="4629"/>
                                  </a:lnTo>
                                  <a:lnTo>
                                    <a:pt x="10471" y="4625"/>
                                  </a:lnTo>
                                  <a:lnTo>
                                    <a:pt x="10429" y="4619"/>
                                  </a:lnTo>
                                  <a:lnTo>
                                    <a:pt x="10385" y="4614"/>
                                  </a:lnTo>
                                  <a:lnTo>
                                    <a:pt x="10339" y="4609"/>
                                  </a:lnTo>
                                  <a:lnTo>
                                    <a:pt x="10391" y="4570"/>
                                  </a:lnTo>
                                  <a:lnTo>
                                    <a:pt x="10401" y="4562"/>
                                  </a:lnTo>
                                  <a:lnTo>
                                    <a:pt x="10411" y="4554"/>
                                  </a:lnTo>
                                  <a:lnTo>
                                    <a:pt x="10419" y="4546"/>
                                  </a:lnTo>
                                  <a:lnTo>
                                    <a:pt x="10436" y="4532"/>
                                  </a:lnTo>
                                  <a:lnTo>
                                    <a:pt x="10452" y="4519"/>
                                  </a:lnTo>
                                  <a:lnTo>
                                    <a:pt x="10466" y="4508"/>
                                  </a:lnTo>
                                  <a:lnTo>
                                    <a:pt x="10478" y="4498"/>
                                  </a:lnTo>
                                  <a:lnTo>
                                    <a:pt x="10492" y="4488"/>
                                  </a:lnTo>
                                  <a:lnTo>
                                    <a:pt x="10499" y="4481"/>
                                  </a:lnTo>
                                  <a:lnTo>
                                    <a:pt x="10507" y="4469"/>
                                  </a:lnTo>
                                  <a:lnTo>
                                    <a:pt x="10511" y="4455"/>
                                  </a:lnTo>
                                  <a:lnTo>
                                    <a:pt x="10509" y="4441"/>
                                  </a:lnTo>
                                  <a:lnTo>
                                    <a:pt x="10502" y="4429"/>
                                  </a:lnTo>
                                  <a:lnTo>
                                    <a:pt x="10490" y="4420"/>
                                  </a:lnTo>
                                  <a:lnTo>
                                    <a:pt x="10476" y="4417"/>
                                  </a:lnTo>
                                  <a:lnTo>
                                    <a:pt x="10462" y="4418"/>
                                  </a:lnTo>
                                  <a:lnTo>
                                    <a:pt x="10450" y="4425"/>
                                  </a:lnTo>
                                  <a:lnTo>
                                    <a:pt x="10443" y="4432"/>
                                  </a:lnTo>
                                  <a:lnTo>
                                    <a:pt x="10429" y="4443"/>
                                  </a:lnTo>
                                  <a:lnTo>
                                    <a:pt x="10418" y="4452"/>
                                  </a:lnTo>
                                  <a:lnTo>
                                    <a:pt x="10406" y="4462"/>
                                  </a:lnTo>
                                  <a:lnTo>
                                    <a:pt x="10391" y="4474"/>
                                  </a:lnTo>
                                  <a:lnTo>
                                    <a:pt x="10374" y="4487"/>
                                  </a:lnTo>
                                  <a:lnTo>
                                    <a:pt x="10335" y="4516"/>
                                  </a:lnTo>
                                  <a:lnTo>
                                    <a:pt x="10314" y="4531"/>
                                  </a:lnTo>
                                  <a:lnTo>
                                    <a:pt x="10291" y="4546"/>
                                  </a:lnTo>
                                  <a:lnTo>
                                    <a:pt x="10281" y="4554"/>
                                  </a:lnTo>
                                  <a:lnTo>
                                    <a:pt x="10260" y="4567"/>
                                  </a:lnTo>
                                  <a:lnTo>
                                    <a:pt x="10249" y="4574"/>
                                  </a:lnTo>
                                  <a:lnTo>
                                    <a:pt x="10252" y="4556"/>
                                  </a:lnTo>
                                  <a:lnTo>
                                    <a:pt x="10255" y="4538"/>
                                  </a:lnTo>
                                  <a:lnTo>
                                    <a:pt x="10259" y="4521"/>
                                  </a:lnTo>
                                  <a:lnTo>
                                    <a:pt x="10263" y="4505"/>
                                  </a:lnTo>
                                  <a:lnTo>
                                    <a:pt x="10274" y="4444"/>
                                  </a:lnTo>
                                  <a:lnTo>
                                    <a:pt x="10279" y="4416"/>
                                  </a:lnTo>
                                  <a:lnTo>
                                    <a:pt x="10284" y="4391"/>
                                  </a:lnTo>
                                  <a:lnTo>
                                    <a:pt x="10293" y="4344"/>
                                  </a:lnTo>
                                  <a:lnTo>
                                    <a:pt x="10297" y="4324"/>
                                  </a:lnTo>
                                  <a:lnTo>
                                    <a:pt x="10301" y="4308"/>
                                  </a:lnTo>
                                  <a:lnTo>
                                    <a:pt x="10305" y="4287"/>
                                  </a:lnTo>
                                  <a:lnTo>
                                    <a:pt x="10308" y="4277"/>
                                  </a:lnTo>
                                  <a:lnTo>
                                    <a:pt x="10308" y="4270"/>
                                  </a:lnTo>
                                  <a:lnTo>
                                    <a:pt x="10306" y="4255"/>
                                  </a:lnTo>
                                  <a:lnTo>
                                    <a:pt x="10299" y="4242"/>
                                  </a:lnTo>
                                  <a:lnTo>
                                    <a:pt x="10288" y="4233"/>
                                  </a:lnTo>
                                  <a:lnTo>
                                    <a:pt x="10274" y="4228"/>
                                  </a:lnTo>
                                  <a:lnTo>
                                    <a:pt x="10260" y="4230"/>
                                  </a:lnTo>
                                  <a:lnTo>
                                    <a:pt x="10259" y="4231"/>
                                  </a:lnTo>
                                  <a:lnTo>
                                    <a:pt x="10246" y="4238"/>
                                  </a:lnTo>
                                  <a:lnTo>
                                    <a:pt x="10237" y="4249"/>
                                  </a:lnTo>
                                  <a:lnTo>
                                    <a:pt x="10232" y="4263"/>
                                  </a:lnTo>
                                  <a:lnTo>
                                    <a:pt x="10232" y="4273"/>
                                  </a:lnTo>
                                  <a:lnTo>
                                    <a:pt x="10229" y="4294"/>
                                  </a:lnTo>
                                  <a:lnTo>
                                    <a:pt x="10226" y="4311"/>
                                  </a:lnTo>
                                  <a:lnTo>
                                    <a:pt x="10223" y="4330"/>
                                  </a:lnTo>
                                  <a:lnTo>
                                    <a:pt x="10221" y="4352"/>
                                  </a:lnTo>
                                  <a:lnTo>
                                    <a:pt x="10218" y="4377"/>
                                  </a:lnTo>
                                  <a:lnTo>
                                    <a:pt x="10215" y="4403"/>
                                  </a:lnTo>
                                  <a:lnTo>
                                    <a:pt x="10211" y="4431"/>
                                  </a:lnTo>
                                  <a:lnTo>
                                    <a:pt x="10205" y="4460"/>
                                  </a:lnTo>
                                  <a:lnTo>
                                    <a:pt x="10198" y="4491"/>
                                  </a:lnTo>
                                  <a:lnTo>
                                    <a:pt x="10194" y="4501"/>
                                  </a:lnTo>
                                  <a:lnTo>
                                    <a:pt x="10194" y="4508"/>
                                  </a:lnTo>
                                  <a:lnTo>
                                    <a:pt x="10191" y="4519"/>
                                  </a:lnTo>
                                  <a:lnTo>
                                    <a:pt x="10187" y="4515"/>
                                  </a:lnTo>
                                  <a:lnTo>
                                    <a:pt x="10176" y="4502"/>
                                  </a:lnTo>
                                  <a:lnTo>
                                    <a:pt x="10153" y="4476"/>
                                  </a:lnTo>
                                  <a:lnTo>
                                    <a:pt x="10142" y="4463"/>
                                  </a:lnTo>
                                  <a:lnTo>
                                    <a:pt x="10111" y="4429"/>
                                  </a:lnTo>
                                  <a:lnTo>
                                    <a:pt x="10098" y="4414"/>
                                  </a:lnTo>
                                  <a:lnTo>
                                    <a:pt x="10078" y="4393"/>
                                  </a:lnTo>
                                  <a:lnTo>
                                    <a:pt x="10059" y="4373"/>
                                  </a:lnTo>
                                  <a:lnTo>
                                    <a:pt x="10042" y="4354"/>
                                  </a:lnTo>
                                  <a:lnTo>
                                    <a:pt x="10026" y="4337"/>
                                  </a:lnTo>
                                  <a:lnTo>
                                    <a:pt x="10012" y="4323"/>
                                  </a:lnTo>
                                  <a:lnTo>
                                    <a:pt x="9986" y="4297"/>
                                  </a:lnTo>
                                  <a:lnTo>
                                    <a:pt x="9980" y="4287"/>
                                  </a:lnTo>
                                  <a:lnTo>
                                    <a:pt x="9969" y="4277"/>
                                  </a:lnTo>
                                  <a:lnTo>
                                    <a:pt x="9955" y="4276"/>
                                  </a:lnTo>
                                  <a:lnTo>
                                    <a:pt x="9945" y="4283"/>
                                  </a:lnTo>
                                  <a:lnTo>
                                    <a:pt x="9937" y="4290"/>
                                  </a:lnTo>
                                  <a:lnTo>
                                    <a:pt x="9932" y="4300"/>
                                  </a:lnTo>
                                  <a:lnTo>
                                    <a:pt x="9933" y="4311"/>
                                  </a:lnTo>
                                  <a:lnTo>
                                    <a:pt x="9938" y="4321"/>
                                  </a:lnTo>
                                  <a:lnTo>
                                    <a:pt x="9945" y="4332"/>
                                  </a:lnTo>
                                  <a:lnTo>
                                    <a:pt x="9955" y="4349"/>
                                  </a:lnTo>
                                  <a:lnTo>
                                    <a:pt x="9964" y="4363"/>
                                  </a:lnTo>
                                  <a:lnTo>
                                    <a:pt x="9974" y="4378"/>
                                  </a:lnTo>
                                  <a:lnTo>
                                    <a:pt x="10020" y="4446"/>
                                  </a:lnTo>
                                  <a:lnTo>
                                    <a:pt x="10073" y="4522"/>
                                  </a:lnTo>
                                  <a:lnTo>
                                    <a:pt x="10083" y="4536"/>
                                  </a:lnTo>
                                  <a:lnTo>
                                    <a:pt x="10101" y="4564"/>
                                  </a:lnTo>
                                  <a:lnTo>
                                    <a:pt x="10111" y="4577"/>
                                  </a:lnTo>
                                  <a:lnTo>
                                    <a:pt x="10100" y="4577"/>
                                  </a:lnTo>
                                  <a:lnTo>
                                    <a:pt x="10090" y="4574"/>
                                  </a:lnTo>
                                  <a:lnTo>
                                    <a:pt x="10083" y="4574"/>
                                  </a:lnTo>
                                  <a:lnTo>
                                    <a:pt x="10048" y="4571"/>
                                  </a:lnTo>
                                  <a:lnTo>
                                    <a:pt x="10015" y="4567"/>
                                  </a:lnTo>
                                  <a:lnTo>
                                    <a:pt x="9990" y="4564"/>
                                  </a:lnTo>
                                  <a:lnTo>
                                    <a:pt x="9955" y="4560"/>
                                  </a:lnTo>
                                  <a:lnTo>
                                    <a:pt x="9942" y="4558"/>
                                  </a:lnTo>
                                  <a:lnTo>
                                    <a:pt x="9931" y="4557"/>
                                  </a:lnTo>
                                  <a:lnTo>
                                    <a:pt x="9928" y="4557"/>
                                  </a:lnTo>
                                  <a:lnTo>
                                    <a:pt x="9893" y="4557"/>
                                  </a:lnTo>
                                  <a:lnTo>
                                    <a:pt x="9841" y="4557"/>
                                  </a:lnTo>
                                  <a:lnTo>
                                    <a:pt x="9827" y="4560"/>
                                  </a:lnTo>
                                  <a:lnTo>
                                    <a:pt x="9820" y="4560"/>
                                  </a:lnTo>
                                  <a:lnTo>
                                    <a:pt x="9813" y="4567"/>
                                  </a:lnTo>
                                  <a:lnTo>
                                    <a:pt x="9810" y="4574"/>
                                  </a:lnTo>
                                  <a:lnTo>
                                    <a:pt x="9803" y="4584"/>
                                  </a:lnTo>
                                  <a:lnTo>
                                    <a:pt x="9810" y="4598"/>
                                  </a:lnTo>
                                  <a:lnTo>
                                    <a:pt x="9831" y="4612"/>
                                  </a:lnTo>
                                  <a:lnTo>
                                    <a:pt x="9855" y="4619"/>
                                  </a:lnTo>
                                  <a:lnTo>
                                    <a:pt x="9865" y="4622"/>
                                  </a:lnTo>
                                  <a:lnTo>
                                    <a:pt x="9893" y="4629"/>
                                  </a:lnTo>
                                  <a:lnTo>
                                    <a:pt x="9904" y="4632"/>
                                  </a:lnTo>
                                  <a:lnTo>
                                    <a:pt x="9916" y="4635"/>
                                  </a:lnTo>
                                  <a:lnTo>
                                    <a:pt x="9928" y="4637"/>
                                  </a:lnTo>
                                  <a:lnTo>
                                    <a:pt x="9974" y="4645"/>
                                  </a:lnTo>
                                  <a:lnTo>
                                    <a:pt x="10004" y="4650"/>
                                  </a:lnTo>
                                  <a:lnTo>
                                    <a:pt x="10037" y="4655"/>
                                  </a:lnTo>
                                  <a:lnTo>
                                    <a:pt x="10073" y="4660"/>
                                  </a:lnTo>
                                  <a:lnTo>
                                    <a:pt x="10083" y="4660"/>
                                  </a:lnTo>
                                  <a:lnTo>
                                    <a:pt x="10104" y="4667"/>
                                  </a:lnTo>
                                  <a:lnTo>
                                    <a:pt x="10097" y="4671"/>
                                  </a:lnTo>
                                  <a:lnTo>
                                    <a:pt x="10094" y="4674"/>
                                  </a:lnTo>
                                  <a:lnTo>
                                    <a:pt x="10087" y="4674"/>
                                  </a:lnTo>
                                  <a:lnTo>
                                    <a:pt x="10074" y="4681"/>
                                  </a:lnTo>
                                  <a:lnTo>
                                    <a:pt x="10063" y="4688"/>
                                  </a:lnTo>
                                  <a:lnTo>
                                    <a:pt x="10051" y="4693"/>
                                  </a:lnTo>
                                  <a:lnTo>
                                    <a:pt x="10038" y="4699"/>
                                  </a:lnTo>
                                  <a:lnTo>
                                    <a:pt x="10028" y="4703"/>
                                  </a:lnTo>
                                  <a:lnTo>
                                    <a:pt x="10005" y="4714"/>
                                  </a:lnTo>
                                  <a:lnTo>
                                    <a:pt x="9993" y="4719"/>
                                  </a:lnTo>
                                  <a:lnTo>
                                    <a:pt x="9974" y="4729"/>
                                  </a:lnTo>
                                  <a:lnTo>
                                    <a:pt x="9965" y="4733"/>
                                  </a:lnTo>
                                  <a:lnTo>
                                    <a:pt x="9955" y="4737"/>
                                  </a:lnTo>
                                  <a:lnTo>
                                    <a:pt x="9935" y="4750"/>
                                  </a:lnTo>
                                  <a:lnTo>
                                    <a:pt x="9928" y="4754"/>
                                  </a:lnTo>
                                  <a:lnTo>
                                    <a:pt x="9914" y="4764"/>
                                  </a:lnTo>
                                  <a:lnTo>
                                    <a:pt x="9907" y="4775"/>
                                  </a:lnTo>
                                  <a:lnTo>
                                    <a:pt x="9900" y="4788"/>
                                  </a:lnTo>
                                  <a:lnTo>
                                    <a:pt x="9900" y="4795"/>
                                  </a:lnTo>
                                  <a:lnTo>
                                    <a:pt x="9902" y="4808"/>
                                  </a:lnTo>
                                  <a:lnTo>
                                    <a:pt x="9909" y="4817"/>
                                  </a:lnTo>
                                  <a:lnTo>
                                    <a:pt x="9919" y="4824"/>
                                  </a:lnTo>
                                  <a:lnTo>
                                    <a:pt x="9929" y="4826"/>
                                  </a:lnTo>
                                  <a:lnTo>
                                    <a:pt x="9942" y="4826"/>
                                  </a:lnTo>
                                  <a:lnTo>
                                    <a:pt x="9959" y="4823"/>
                                  </a:lnTo>
                                  <a:lnTo>
                                    <a:pt x="9969" y="4823"/>
                                  </a:lnTo>
                                  <a:lnTo>
                                    <a:pt x="9980" y="4820"/>
                                  </a:lnTo>
                                  <a:lnTo>
                                    <a:pt x="9990" y="4813"/>
                                  </a:lnTo>
                                  <a:lnTo>
                                    <a:pt x="10000" y="4809"/>
                                  </a:lnTo>
                                  <a:lnTo>
                                    <a:pt x="10009" y="4805"/>
                                  </a:lnTo>
                                  <a:lnTo>
                                    <a:pt x="10027" y="4796"/>
                                  </a:lnTo>
                                  <a:lnTo>
                                    <a:pt x="10104" y="4757"/>
                                  </a:lnTo>
                                  <a:lnTo>
                                    <a:pt x="10111" y="4754"/>
                                  </a:lnTo>
                                  <a:lnTo>
                                    <a:pt x="10125" y="4747"/>
                                  </a:lnTo>
                                  <a:lnTo>
                                    <a:pt x="10128" y="4743"/>
                                  </a:lnTo>
                                  <a:lnTo>
                                    <a:pt x="10135" y="4740"/>
                                  </a:lnTo>
                                  <a:lnTo>
                                    <a:pt x="10139" y="4737"/>
                                  </a:lnTo>
                                  <a:lnTo>
                                    <a:pt x="10117" y="4838"/>
                                  </a:lnTo>
                                  <a:lnTo>
                                    <a:pt x="10111" y="4868"/>
                                  </a:lnTo>
                                  <a:lnTo>
                                    <a:pt x="10106" y="4893"/>
                                  </a:lnTo>
                                  <a:lnTo>
                                    <a:pt x="10100" y="4933"/>
                                  </a:lnTo>
                                  <a:lnTo>
                                    <a:pt x="10097" y="4948"/>
                                  </a:lnTo>
                                  <a:lnTo>
                                    <a:pt x="10094" y="4968"/>
                                  </a:lnTo>
                                  <a:lnTo>
                                    <a:pt x="10094" y="4993"/>
                                  </a:lnTo>
                                  <a:lnTo>
                                    <a:pt x="10101" y="5003"/>
                                  </a:lnTo>
                                  <a:lnTo>
                                    <a:pt x="10111" y="5010"/>
                                  </a:lnTo>
                                  <a:lnTo>
                                    <a:pt x="10128" y="5013"/>
                                  </a:lnTo>
                                  <a:lnTo>
                                    <a:pt x="10139" y="5011"/>
                                  </a:lnTo>
                                  <a:lnTo>
                                    <a:pt x="10142" y="5011"/>
                                  </a:lnTo>
                                  <a:lnTo>
                                    <a:pt x="10152" y="5005"/>
                                  </a:lnTo>
                                  <a:lnTo>
                                    <a:pt x="10159" y="4996"/>
                                  </a:lnTo>
                                  <a:lnTo>
                                    <a:pt x="10175" y="4949"/>
                                  </a:lnTo>
                                  <a:lnTo>
                                    <a:pt x="10187" y="4908"/>
                                  </a:lnTo>
                                  <a:lnTo>
                                    <a:pt x="10194" y="4885"/>
                                  </a:lnTo>
                                  <a:lnTo>
                                    <a:pt x="10219" y="4770"/>
                                  </a:lnTo>
                                  <a:lnTo>
                                    <a:pt x="10229" y="4726"/>
                                  </a:lnTo>
                                  <a:lnTo>
                                    <a:pt x="10236" y="4733"/>
                                  </a:lnTo>
                                  <a:lnTo>
                                    <a:pt x="10239" y="4740"/>
                                  </a:lnTo>
                                  <a:lnTo>
                                    <a:pt x="10246" y="4747"/>
                                  </a:lnTo>
                                  <a:lnTo>
                                    <a:pt x="10249" y="4751"/>
                                  </a:lnTo>
                                  <a:lnTo>
                                    <a:pt x="10267" y="4772"/>
                                  </a:lnTo>
                                  <a:lnTo>
                                    <a:pt x="10287" y="4796"/>
                                  </a:lnTo>
                                  <a:lnTo>
                                    <a:pt x="10326" y="4840"/>
                                  </a:lnTo>
                                  <a:lnTo>
                                    <a:pt x="10329" y="4845"/>
                                  </a:lnTo>
                                  <a:lnTo>
                                    <a:pt x="10356" y="4878"/>
                                  </a:lnTo>
                                  <a:lnTo>
                                    <a:pt x="10380" y="4906"/>
                                  </a:lnTo>
                                  <a:lnTo>
                                    <a:pt x="10396" y="4924"/>
                                  </a:lnTo>
                                  <a:lnTo>
                                    <a:pt x="10402" y="4930"/>
                                  </a:lnTo>
                                  <a:lnTo>
                                    <a:pt x="10413" y="4939"/>
                                  </a:lnTo>
                                  <a:lnTo>
                                    <a:pt x="10426" y="4943"/>
                                  </a:lnTo>
                                  <a:lnTo>
                                    <a:pt x="10440" y="4942"/>
                                  </a:lnTo>
                                  <a:lnTo>
                                    <a:pt x="10454" y="4937"/>
                                  </a:lnTo>
                                  <a:lnTo>
                                    <a:pt x="10464" y="4925"/>
                                  </a:lnTo>
                                  <a:lnTo>
                                    <a:pt x="10470" y="4911"/>
                                  </a:lnTo>
                                  <a:lnTo>
                                    <a:pt x="10471" y="4896"/>
                                  </a:lnTo>
                                  <a:lnTo>
                                    <a:pt x="10464" y="4882"/>
                                  </a:lnTo>
                                  <a:lnTo>
                                    <a:pt x="10395" y="4785"/>
                                  </a:lnTo>
                                  <a:lnTo>
                                    <a:pt x="10363" y="4743"/>
                                  </a:lnTo>
                                  <a:lnTo>
                                    <a:pt x="10347" y="4720"/>
                                  </a:lnTo>
                                  <a:lnTo>
                                    <a:pt x="10329" y="4695"/>
                                  </a:lnTo>
                                  <a:lnTo>
                                    <a:pt x="10339" y="4697"/>
                                  </a:lnTo>
                                  <a:lnTo>
                                    <a:pt x="10374" y="4702"/>
                                  </a:lnTo>
                                  <a:lnTo>
                                    <a:pt x="10417" y="4708"/>
                                  </a:lnTo>
                                  <a:lnTo>
                                    <a:pt x="10490" y="4719"/>
                                  </a:lnTo>
                                  <a:lnTo>
                                    <a:pt x="10522" y="4723"/>
                                  </a:lnTo>
                                  <a:lnTo>
                                    <a:pt x="10547" y="4726"/>
                                  </a:lnTo>
                                  <a:lnTo>
                                    <a:pt x="10568" y="4728"/>
                                  </a:lnTo>
                                  <a:lnTo>
                                    <a:pt x="10585" y="4730"/>
                                  </a:lnTo>
                                  <a:lnTo>
                                    <a:pt x="10606" y="4733"/>
                                  </a:lnTo>
                                  <a:lnTo>
                                    <a:pt x="10620" y="4733"/>
                                  </a:lnTo>
                                  <a:lnTo>
                                    <a:pt x="10634" y="4731"/>
                                  </a:lnTo>
                                  <a:lnTo>
                                    <a:pt x="10647" y="4724"/>
                                  </a:lnTo>
                                  <a:lnTo>
                                    <a:pt x="10656" y="4714"/>
                                  </a:lnTo>
                                  <a:lnTo>
                                    <a:pt x="10661" y="4702"/>
                                  </a:lnTo>
                                  <a:lnTo>
                                    <a:pt x="10663" y="4685"/>
                                  </a:lnTo>
                                  <a:moveTo>
                                    <a:pt x="10834" y="815"/>
                                  </a:moveTo>
                                  <a:lnTo>
                                    <a:pt x="10834" y="800"/>
                                  </a:lnTo>
                                  <a:lnTo>
                                    <a:pt x="10829" y="786"/>
                                  </a:lnTo>
                                  <a:lnTo>
                                    <a:pt x="10818" y="776"/>
                                  </a:lnTo>
                                  <a:lnTo>
                                    <a:pt x="10804" y="770"/>
                                  </a:lnTo>
                                  <a:lnTo>
                                    <a:pt x="10796" y="769"/>
                                  </a:lnTo>
                                  <a:lnTo>
                                    <a:pt x="10787" y="769"/>
                                  </a:lnTo>
                                  <a:lnTo>
                                    <a:pt x="10740" y="778"/>
                                  </a:lnTo>
                                  <a:lnTo>
                                    <a:pt x="10699" y="786"/>
                                  </a:lnTo>
                                  <a:lnTo>
                                    <a:pt x="10685" y="789"/>
                                  </a:lnTo>
                                  <a:lnTo>
                                    <a:pt x="10669" y="793"/>
                                  </a:lnTo>
                                  <a:lnTo>
                                    <a:pt x="10653" y="797"/>
                                  </a:lnTo>
                                  <a:lnTo>
                                    <a:pt x="10637" y="800"/>
                                  </a:lnTo>
                                  <a:lnTo>
                                    <a:pt x="10679" y="728"/>
                                  </a:lnTo>
                                  <a:lnTo>
                                    <a:pt x="10692" y="707"/>
                                  </a:lnTo>
                                  <a:lnTo>
                                    <a:pt x="10712" y="671"/>
                                  </a:lnTo>
                                  <a:lnTo>
                                    <a:pt x="10726" y="644"/>
                                  </a:lnTo>
                                  <a:lnTo>
                                    <a:pt x="10735" y="627"/>
                                  </a:lnTo>
                                  <a:lnTo>
                                    <a:pt x="10737" y="620"/>
                                  </a:lnTo>
                                  <a:lnTo>
                                    <a:pt x="10740" y="607"/>
                                  </a:lnTo>
                                  <a:lnTo>
                                    <a:pt x="10739" y="593"/>
                                  </a:lnTo>
                                  <a:lnTo>
                                    <a:pt x="10734" y="581"/>
                                  </a:lnTo>
                                  <a:lnTo>
                                    <a:pt x="10723" y="572"/>
                                  </a:lnTo>
                                  <a:lnTo>
                                    <a:pt x="10709" y="565"/>
                                  </a:lnTo>
                                  <a:lnTo>
                                    <a:pt x="10693" y="564"/>
                                  </a:lnTo>
                                  <a:lnTo>
                                    <a:pt x="10677" y="568"/>
                                  </a:lnTo>
                                  <a:lnTo>
                                    <a:pt x="10665" y="579"/>
                                  </a:lnTo>
                                  <a:lnTo>
                                    <a:pt x="10660" y="584"/>
                                  </a:lnTo>
                                  <a:lnTo>
                                    <a:pt x="10649" y="601"/>
                                  </a:lnTo>
                                  <a:lnTo>
                                    <a:pt x="10632" y="627"/>
                                  </a:lnTo>
                                  <a:lnTo>
                                    <a:pt x="10613" y="662"/>
                                  </a:lnTo>
                                  <a:lnTo>
                                    <a:pt x="10601" y="683"/>
                                  </a:lnTo>
                                  <a:lnTo>
                                    <a:pt x="10588" y="706"/>
                                  </a:lnTo>
                                  <a:lnTo>
                                    <a:pt x="10574" y="731"/>
                                  </a:lnTo>
                                  <a:lnTo>
                                    <a:pt x="10561" y="759"/>
                                  </a:lnTo>
                                  <a:lnTo>
                                    <a:pt x="10556" y="743"/>
                                  </a:lnTo>
                                  <a:lnTo>
                                    <a:pt x="10552" y="728"/>
                                  </a:lnTo>
                                  <a:lnTo>
                                    <a:pt x="10548" y="713"/>
                                  </a:lnTo>
                                  <a:lnTo>
                                    <a:pt x="10544" y="700"/>
                                  </a:lnTo>
                                  <a:lnTo>
                                    <a:pt x="10534" y="667"/>
                                  </a:lnTo>
                                  <a:lnTo>
                                    <a:pt x="10526" y="642"/>
                                  </a:lnTo>
                                  <a:lnTo>
                                    <a:pt x="10519" y="620"/>
                                  </a:lnTo>
                                  <a:lnTo>
                                    <a:pt x="10519" y="617"/>
                                  </a:lnTo>
                                  <a:lnTo>
                                    <a:pt x="10512" y="604"/>
                                  </a:lnTo>
                                  <a:lnTo>
                                    <a:pt x="10500" y="596"/>
                                  </a:lnTo>
                                  <a:lnTo>
                                    <a:pt x="10486" y="593"/>
                                  </a:lnTo>
                                  <a:lnTo>
                                    <a:pt x="10471" y="596"/>
                                  </a:lnTo>
                                  <a:lnTo>
                                    <a:pt x="10458" y="604"/>
                                  </a:lnTo>
                                  <a:lnTo>
                                    <a:pt x="10450" y="615"/>
                                  </a:lnTo>
                                  <a:lnTo>
                                    <a:pt x="10448" y="629"/>
                                  </a:lnTo>
                                  <a:lnTo>
                                    <a:pt x="10450" y="645"/>
                                  </a:lnTo>
                                  <a:lnTo>
                                    <a:pt x="10454" y="651"/>
                                  </a:lnTo>
                                  <a:lnTo>
                                    <a:pt x="10457" y="665"/>
                                  </a:lnTo>
                                  <a:lnTo>
                                    <a:pt x="10460" y="676"/>
                                  </a:lnTo>
                                  <a:lnTo>
                                    <a:pt x="10469" y="704"/>
                                  </a:lnTo>
                                  <a:lnTo>
                                    <a:pt x="10474" y="721"/>
                                  </a:lnTo>
                                  <a:lnTo>
                                    <a:pt x="10485" y="758"/>
                                  </a:lnTo>
                                  <a:lnTo>
                                    <a:pt x="10490" y="778"/>
                                  </a:lnTo>
                                  <a:lnTo>
                                    <a:pt x="10495" y="800"/>
                                  </a:lnTo>
                                  <a:lnTo>
                                    <a:pt x="10495" y="807"/>
                                  </a:lnTo>
                                  <a:lnTo>
                                    <a:pt x="10499" y="814"/>
                                  </a:lnTo>
                                  <a:lnTo>
                                    <a:pt x="10499" y="821"/>
                                  </a:lnTo>
                                  <a:lnTo>
                                    <a:pt x="10467" y="800"/>
                                  </a:lnTo>
                                  <a:lnTo>
                                    <a:pt x="10426" y="774"/>
                                  </a:lnTo>
                                  <a:lnTo>
                                    <a:pt x="10407" y="761"/>
                                  </a:lnTo>
                                  <a:lnTo>
                                    <a:pt x="10388" y="749"/>
                                  </a:lnTo>
                                  <a:lnTo>
                                    <a:pt x="10371" y="738"/>
                                  </a:lnTo>
                                  <a:lnTo>
                                    <a:pt x="10356" y="728"/>
                                  </a:lnTo>
                                  <a:lnTo>
                                    <a:pt x="10344" y="719"/>
                                  </a:lnTo>
                                  <a:lnTo>
                                    <a:pt x="10319" y="700"/>
                                  </a:lnTo>
                                  <a:lnTo>
                                    <a:pt x="10312" y="696"/>
                                  </a:lnTo>
                                  <a:lnTo>
                                    <a:pt x="10308" y="696"/>
                                  </a:lnTo>
                                  <a:lnTo>
                                    <a:pt x="10308" y="693"/>
                                  </a:lnTo>
                                  <a:lnTo>
                                    <a:pt x="10305" y="693"/>
                                  </a:lnTo>
                                  <a:lnTo>
                                    <a:pt x="10291" y="689"/>
                                  </a:lnTo>
                                  <a:lnTo>
                                    <a:pt x="10276" y="691"/>
                                  </a:lnTo>
                                  <a:lnTo>
                                    <a:pt x="10263" y="699"/>
                                  </a:lnTo>
                                  <a:lnTo>
                                    <a:pt x="10253" y="710"/>
                                  </a:lnTo>
                                  <a:lnTo>
                                    <a:pt x="10249" y="724"/>
                                  </a:lnTo>
                                  <a:lnTo>
                                    <a:pt x="10251" y="739"/>
                                  </a:lnTo>
                                  <a:lnTo>
                                    <a:pt x="10259" y="752"/>
                                  </a:lnTo>
                                  <a:lnTo>
                                    <a:pt x="10270" y="762"/>
                                  </a:lnTo>
                                  <a:lnTo>
                                    <a:pt x="10303" y="778"/>
                                  </a:lnTo>
                                  <a:lnTo>
                                    <a:pt x="10316" y="785"/>
                                  </a:lnTo>
                                  <a:lnTo>
                                    <a:pt x="10332" y="794"/>
                                  </a:lnTo>
                                  <a:lnTo>
                                    <a:pt x="10350" y="804"/>
                                  </a:lnTo>
                                  <a:lnTo>
                                    <a:pt x="10369" y="815"/>
                                  </a:lnTo>
                                  <a:lnTo>
                                    <a:pt x="10388" y="826"/>
                                  </a:lnTo>
                                  <a:lnTo>
                                    <a:pt x="10409" y="839"/>
                                  </a:lnTo>
                                  <a:lnTo>
                                    <a:pt x="10429" y="852"/>
                                  </a:lnTo>
                                  <a:lnTo>
                                    <a:pt x="10433" y="856"/>
                                  </a:lnTo>
                                  <a:lnTo>
                                    <a:pt x="10422" y="859"/>
                                  </a:lnTo>
                                  <a:lnTo>
                                    <a:pt x="10409" y="862"/>
                                  </a:lnTo>
                                  <a:lnTo>
                                    <a:pt x="10398" y="869"/>
                                  </a:lnTo>
                                  <a:lnTo>
                                    <a:pt x="10375" y="878"/>
                                  </a:lnTo>
                                  <a:lnTo>
                                    <a:pt x="10352" y="887"/>
                                  </a:lnTo>
                                  <a:lnTo>
                                    <a:pt x="10330" y="896"/>
                                  </a:lnTo>
                                  <a:lnTo>
                                    <a:pt x="10308" y="904"/>
                                  </a:lnTo>
                                  <a:lnTo>
                                    <a:pt x="10272" y="917"/>
                                  </a:lnTo>
                                  <a:lnTo>
                                    <a:pt x="10258" y="923"/>
                                  </a:lnTo>
                                  <a:lnTo>
                                    <a:pt x="10246" y="928"/>
                                  </a:lnTo>
                                  <a:lnTo>
                                    <a:pt x="10232" y="935"/>
                                  </a:lnTo>
                                  <a:lnTo>
                                    <a:pt x="10211" y="942"/>
                                  </a:lnTo>
                                  <a:lnTo>
                                    <a:pt x="10201" y="956"/>
                                  </a:lnTo>
                                  <a:lnTo>
                                    <a:pt x="10208" y="983"/>
                                  </a:lnTo>
                                  <a:lnTo>
                                    <a:pt x="10222" y="994"/>
                                  </a:lnTo>
                                  <a:lnTo>
                                    <a:pt x="10246" y="994"/>
                                  </a:lnTo>
                                  <a:lnTo>
                                    <a:pt x="10260" y="990"/>
                                  </a:lnTo>
                                  <a:lnTo>
                                    <a:pt x="10270" y="988"/>
                                  </a:lnTo>
                                  <a:lnTo>
                                    <a:pt x="10289" y="985"/>
                                  </a:lnTo>
                                  <a:lnTo>
                                    <a:pt x="10303" y="983"/>
                                  </a:lnTo>
                                  <a:lnTo>
                                    <a:pt x="10326" y="980"/>
                                  </a:lnTo>
                                  <a:lnTo>
                                    <a:pt x="10347" y="977"/>
                                  </a:lnTo>
                                  <a:lnTo>
                                    <a:pt x="10369" y="973"/>
                                  </a:lnTo>
                                  <a:lnTo>
                                    <a:pt x="10419" y="963"/>
                                  </a:lnTo>
                                  <a:lnTo>
                                    <a:pt x="10429" y="959"/>
                                  </a:lnTo>
                                  <a:lnTo>
                                    <a:pt x="10433" y="959"/>
                                  </a:lnTo>
                                  <a:lnTo>
                                    <a:pt x="10440" y="959"/>
                                  </a:lnTo>
                                  <a:lnTo>
                                    <a:pt x="10454" y="956"/>
                                  </a:lnTo>
                                  <a:lnTo>
                                    <a:pt x="10454" y="959"/>
                                  </a:lnTo>
                                  <a:lnTo>
                                    <a:pt x="10441" y="983"/>
                                  </a:lnTo>
                                  <a:lnTo>
                                    <a:pt x="10430" y="1006"/>
                                  </a:lnTo>
                                  <a:lnTo>
                                    <a:pt x="10419" y="1028"/>
                                  </a:lnTo>
                                  <a:lnTo>
                                    <a:pt x="10409" y="1049"/>
                                  </a:lnTo>
                                  <a:lnTo>
                                    <a:pt x="10402" y="1063"/>
                                  </a:lnTo>
                                  <a:lnTo>
                                    <a:pt x="10395" y="1073"/>
                                  </a:lnTo>
                                  <a:lnTo>
                                    <a:pt x="10388" y="1094"/>
                                  </a:lnTo>
                                  <a:lnTo>
                                    <a:pt x="10381" y="1105"/>
                                  </a:lnTo>
                                  <a:lnTo>
                                    <a:pt x="10381" y="1111"/>
                                  </a:lnTo>
                                  <a:lnTo>
                                    <a:pt x="10374" y="1129"/>
                                  </a:lnTo>
                                  <a:lnTo>
                                    <a:pt x="10374" y="1153"/>
                                  </a:lnTo>
                                  <a:lnTo>
                                    <a:pt x="10377" y="1156"/>
                                  </a:lnTo>
                                  <a:lnTo>
                                    <a:pt x="10384" y="1167"/>
                                  </a:lnTo>
                                  <a:lnTo>
                                    <a:pt x="10402" y="1167"/>
                                  </a:lnTo>
                                  <a:lnTo>
                                    <a:pt x="10409" y="1160"/>
                                  </a:lnTo>
                                  <a:lnTo>
                                    <a:pt x="10409" y="1156"/>
                                  </a:lnTo>
                                  <a:lnTo>
                                    <a:pt x="10443" y="1122"/>
                                  </a:lnTo>
                                  <a:lnTo>
                                    <a:pt x="10454" y="1106"/>
                                  </a:lnTo>
                                  <a:lnTo>
                                    <a:pt x="10455" y="1104"/>
                                  </a:lnTo>
                                  <a:lnTo>
                                    <a:pt x="10460" y="1095"/>
                                  </a:lnTo>
                                  <a:lnTo>
                                    <a:pt x="10466" y="1087"/>
                                  </a:lnTo>
                                  <a:lnTo>
                                    <a:pt x="10471" y="1077"/>
                                  </a:lnTo>
                                  <a:lnTo>
                                    <a:pt x="10482" y="1058"/>
                                  </a:lnTo>
                                  <a:lnTo>
                                    <a:pt x="10496" y="1037"/>
                                  </a:lnTo>
                                  <a:lnTo>
                                    <a:pt x="10499" y="1032"/>
                                  </a:lnTo>
                                  <a:lnTo>
                                    <a:pt x="10523" y="994"/>
                                  </a:lnTo>
                                  <a:lnTo>
                                    <a:pt x="10525" y="1012"/>
                                  </a:lnTo>
                                  <a:lnTo>
                                    <a:pt x="10528" y="1030"/>
                                  </a:lnTo>
                                  <a:lnTo>
                                    <a:pt x="10529" y="1047"/>
                                  </a:lnTo>
                                  <a:lnTo>
                                    <a:pt x="10530" y="1063"/>
                                  </a:lnTo>
                                  <a:lnTo>
                                    <a:pt x="10530" y="1073"/>
                                  </a:lnTo>
                                  <a:lnTo>
                                    <a:pt x="10533" y="1087"/>
                                  </a:lnTo>
                                  <a:lnTo>
                                    <a:pt x="10533" y="1105"/>
                                  </a:lnTo>
                                  <a:lnTo>
                                    <a:pt x="10540" y="1118"/>
                                  </a:lnTo>
                                  <a:lnTo>
                                    <a:pt x="10544" y="1132"/>
                                  </a:lnTo>
                                  <a:lnTo>
                                    <a:pt x="10557" y="1146"/>
                                  </a:lnTo>
                                  <a:lnTo>
                                    <a:pt x="10564" y="1150"/>
                                  </a:lnTo>
                                  <a:lnTo>
                                    <a:pt x="10577" y="1153"/>
                                  </a:lnTo>
                                  <a:lnTo>
                                    <a:pt x="10589" y="1152"/>
                                  </a:lnTo>
                                  <a:lnTo>
                                    <a:pt x="10600" y="1146"/>
                                  </a:lnTo>
                                  <a:lnTo>
                                    <a:pt x="10609" y="1136"/>
                                  </a:lnTo>
                                  <a:lnTo>
                                    <a:pt x="10613" y="1129"/>
                                  </a:lnTo>
                                  <a:lnTo>
                                    <a:pt x="10616" y="1111"/>
                                  </a:lnTo>
                                  <a:lnTo>
                                    <a:pt x="10620" y="1105"/>
                                  </a:lnTo>
                                  <a:lnTo>
                                    <a:pt x="10620" y="1049"/>
                                  </a:lnTo>
                                  <a:lnTo>
                                    <a:pt x="10619" y="1031"/>
                                  </a:lnTo>
                                  <a:lnTo>
                                    <a:pt x="10617" y="1012"/>
                                  </a:lnTo>
                                  <a:lnTo>
                                    <a:pt x="10615" y="993"/>
                                  </a:lnTo>
                                  <a:lnTo>
                                    <a:pt x="10613" y="973"/>
                                  </a:lnTo>
                                  <a:lnTo>
                                    <a:pt x="10637" y="990"/>
                                  </a:lnTo>
                                  <a:lnTo>
                                    <a:pt x="10640" y="993"/>
                                  </a:lnTo>
                                  <a:lnTo>
                                    <a:pt x="10649" y="999"/>
                                  </a:lnTo>
                                  <a:lnTo>
                                    <a:pt x="10664" y="1009"/>
                                  </a:lnTo>
                                  <a:lnTo>
                                    <a:pt x="10682" y="1022"/>
                                  </a:lnTo>
                                  <a:lnTo>
                                    <a:pt x="10699" y="1032"/>
                                  </a:lnTo>
                                  <a:lnTo>
                                    <a:pt x="10726" y="1050"/>
                                  </a:lnTo>
                                  <a:lnTo>
                                    <a:pt x="10737" y="1056"/>
                                  </a:lnTo>
                                  <a:lnTo>
                                    <a:pt x="10751" y="1063"/>
                                  </a:lnTo>
                                  <a:lnTo>
                                    <a:pt x="10772" y="1070"/>
                                  </a:lnTo>
                                  <a:lnTo>
                                    <a:pt x="10786" y="1070"/>
                                  </a:lnTo>
                                  <a:lnTo>
                                    <a:pt x="10796" y="1063"/>
                                  </a:lnTo>
                                  <a:lnTo>
                                    <a:pt x="10804" y="1054"/>
                                  </a:lnTo>
                                  <a:lnTo>
                                    <a:pt x="10807" y="1042"/>
                                  </a:lnTo>
                                  <a:lnTo>
                                    <a:pt x="10805" y="1029"/>
                                  </a:lnTo>
                                  <a:lnTo>
                                    <a:pt x="10800" y="1018"/>
                                  </a:lnTo>
                                  <a:lnTo>
                                    <a:pt x="10782" y="1001"/>
                                  </a:lnTo>
                                  <a:lnTo>
                                    <a:pt x="10773" y="992"/>
                                  </a:lnTo>
                                  <a:lnTo>
                                    <a:pt x="10760" y="981"/>
                                  </a:lnTo>
                                  <a:lnTo>
                                    <a:pt x="10746" y="970"/>
                                  </a:lnTo>
                                  <a:lnTo>
                                    <a:pt x="10711" y="946"/>
                                  </a:lnTo>
                                  <a:lnTo>
                                    <a:pt x="10693" y="933"/>
                                  </a:lnTo>
                                  <a:lnTo>
                                    <a:pt x="10666" y="914"/>
                                  </a:lnTo>
                                  <a:lnTo>
                                    <a:pt x="10640" y="897"/>
                                  </a:lnTo>
                                  <a:lnTo>
                                    <a:pt x="10664" y="890"/>
                                  </a:lnTo>
                                  <a:lnTo>
                                    <a:pt x="10710" y="875"/>
                                  </a:lnTo>
                                  <a:lnTo>
                                    <a:pt x="10730" y="869"/>
                                  </a:lnTo>
                                  <a:lnTo>
                                    <a:pt x="10762" y="861"/>
                                  </a:lnTo>
                                  <a:lnTo>
                                    <a:pt x="10787" y="853"/>
                                  </a:lnTo>
                                  <a:lnTo>
                                    <a:pt x="10804" y="847"/>
                                  </a:lnTo>
                                  <a:lnTo>
                                    <a:pt x="10810" y="845"/>
                                  </a:lnTo>
                                  <a:lnTo>
                                    <a:pt x="10821" y="838"/>
                                  </a:lnTo>
                                  <a:lnTo>
                                    <a:pt x="10830" y="828"/>
                                  </a:lnTo>
                                  <a:lnTo>
                                    <a:pt x="10834" y="815"/>
                                  </a:lnTo>
                                  <a:moveTo>
                                    <a:pt x="11377" y="2976"/>
                                  </a:moveTo>
                                  <a:lnTo>
                                    <a:pt x="11372" y="2961"/>
                                  </a:lnTo>
                                  <a:lnTo>
                                    <a:pt x="11361" y="2950"/>
                                  </a:lnTo>
                                  <a:lnTo>
                                    <a:pt x="11348" y="2942"/>
                                  </a:lnTo>
                                  <a:lnTo>
                                    <a:pt x="11332" y="2941"/>
                                  </a:lnTo>
                                  <a:lnTo>
                                    <a:pt x="11309" y="2946"/>
                                  </a:lnTo>
                                  <a:lnTo>
                                    <a:pt x="11280" y="2952"/>
                                  </a:lnTo>
                                  <a:lnTo>
                                    <a:pt x="11244" y="2958"/>
                                  </a:lnTo>
                                  <a:lnTo>
                                    <a:pt x="11227" y="2961"/>
                                  </a:lnTo>
                                  <a:lnTo>
                                    <a:pt x="11211" y="2964"/>
                                  </a:lnTo>
                                  <a:lnTo>
                                    <a:pt x="11196" y="2968"/>
                                  </a:lnTo>
                                  <a:lnTo>
                                    <a:pt x="11180" y="2972"/>
                                  </a:lnTo>
                                  <a:lnTo>
                                    <a:pt x="11195" y="2947"/>
                                  </a:lnTo>
                                  <a:lnTo>
                                    <a:pt x="11209" y="2923"/>
                                  </a:lnTo>
                                  <a:lnTo>
                                    <a:pt x="11221" y="2900"/>
                                  </a:lnTo>
                                  <a:lnTo>
                                    <a:pt x="11232" y="2879"/>
                                  </a:lnTo>
                                  <a:lnTo>
                                    <a:pt x="11250" y="2845"/>
                                  </a:lnTo>
                                  <a:lnTo>
                                    <a:pt x="11263" y="2818"/>
                                  </a:lnTo>
                                  <a:lnTo>
                                    <a:pt x="11271" y="2799"/>
                                  </a:lnTo>
                                  <a:lnTo>
                                    <a:pt x="11274" y="2793"/>
                                  </a:lnTo>
                                  <a:lnTo>
                                    <a:pt x="11276" y="2779"/>
                                  </a:lnTo>
                                  <a:lnTo>
                                    <a:pt x="11274" y="2766"/>
                                  </a:lnTo>
                                  <a:lnTo>
                                    <a:pt x="11269" y="2754"/>
                                  </a:lnTo>
                                  <a:lnTo>
                                    <a:pt x="11260" y="2744"/>
                                  </a:lnTo>
                                  <a:lnTo>
                                    <a:pt x="11240" y="2737"/>
                                  </a:lnTo>
                                  <a:lnTo>
                                    <a:pt x="11227" y="2736"/>
                                  </a:lnTo>
                                  <a:lnTo>
                                    <a:pt x="11221" y="2736"/>
                                  </a:lnTo>
                                  <a:lnTo>
                                    <a:pt x="11206" y="2741"/>
                                  </a:lnTo>
                                  <a:lnTo>
                                    <a:pt x="11194" y="2751"/>
                                  </a:lnTo>
                                  <a:lnTo>
                                    <a:pt x="11190" y="2757"/>
                                  </a:lnTo>
                                  <a:lnTo>
                                    <a:pt x="11179" y="2773"/>
                                  </a:lnTo>
                                  <a:lnTo>
                                    <a:pt x="11163" y="2799"/>
                                  </a:lnTo>
                                  <a:lnTo>
                                    <a:pt x="11135" y="2855"/>
                                  </a:lnTo>
                                  <a:lnTo>
                                    <a:pt x="11123" y="2878"/>
                                  </a:lnTo>
                                  <a:lnTo>
                                    <a:pt x="11097" y="2924"/>
                                  </a:lnTo>
                                  <a:lnTo>
                                    <a:pt x="11092" y="2909"/>
                                  </a:lnTo>
                                  <a:lnTo>
                                    <a:pt x="11087" y="2893"/>
                                  </a:lnTo>
                                  <a:lnTo>
                                    <a:pt x="11083" y="2879"/>
                                  </a:lnTo>
                                  <a:lnTo>
                                    <a:pt x="11080" y="2865"/>
                                  </a:lnTo>
                                  <a:lnTo>
                                    <a:pt x="11059" y="2807"/>
                                  </a:lnTo>
                                  <a:lnTo>
                                    <a:pt x="11052" y="2786"/>
                                  </a:lnTo>
                                  <a:lnTo>
                                    <a:pt x="11052" y="2782"/>
                                  </a:lnTo>
                                  <a:lnTo>
                                    <a:pt x="11045" y="2769"/>
                                  </a:lnTo>
                                  <a:lnTo>
                                    <a:pt x="11033" y="2761"/>
                                  </a:lnTo>
                                  <a:lnTo>
                                    <a:pt x="11019" y="2759"/>
                                  </a:lnTo>
                                  <a:lnTo>
                                    <a:pt x="11004" y="2761"/>
                                  </a:lnTo>
                                  <a:lnTo>
                                    <a:pt x="10991" y="2769"/>
                                  </a:lnTo>
                                  <a:lnTo>
                                    <a:pt x="10983" y="2780"/>
                                  </a:lnTo>
                                  <a:lnTo>
                                    <a:pt x="10980" y="2795"/>
                                  </a:lnTo>
                                  <a:lnTo>
                                    <a:pt x="10983" y="2810"/>
                                  </a:lnTo>
                                  <a:lnTo>
                                    <a:pt x="10986" y="2817"/>
                                  </a:lnTo>
                                  <a:lnTo>
                                    <a:pt x="10990" y="2831"/>
                                  </a:lnTo>
                                  <a:lnTo>
                                    <a:pt x="10993" y="2842"/>
                                  </a:lnTo>
                                  <a:lnTo>
                                    <a:pt x="11002" y="2869"/>
                                  </a:lnTo>
                                  <a:lnTo>
                                    <a:pt x="11007" y="2886"/>
                                  </a:lnTo>
                                  <a:lnTo>
                                    <a:pt x="11011" y="2898"/>
                                  </a:lnTo>
                                  <a:lnTo>
                                    <a:pt x="11018" y="2923"/>
                                  </a:lnTo>
                                  <a:lnTo>
                                    <a:pt x="11023" y="2943"/>
                                  </a:lnTo>
                                  <a:lnTo>
                                    <a:pt x="11028" y="2966"/>
                                  </a:lnTo>
                                  <a:lnTo>
                                    <a:pt x="11028" y="2972"/>
                                  </a:lnTo>
                                  <a:lnTo>
                                    <a:pt x="11031" y="2976"/>
                                  </a:lnTo>
                                  <a:lnTo>
                                    <a:pt x="11031" y="2983"/>
                                  </a:lnTo>
                                  <a:lnTo>
                                    <a:pt x="11011" y="2969"/>
                                  </a:lnTo>
                                  <a:lnTo>
                                    <a:pt x="11000" y="2966"/>
                                  </a:lnTo>
                                  <a:lnTo>
                                    <a:pt x="10980" y="2952"/>
                                  </a:lnTo>
                                  <a:lnTo>
                                    <a:pt x="10959" y="2938"/>
                                  </a:lnTo>
                                  <a:lnTo>
                                    <a:pt x="10939" y="2925"/>
                                  </a:lnTo>
                                  <a:lnTo>
                                    <a:pt x="10921" y="2914"/>
                                  </a:lnTo>
                                  <a:lnTo>
                                    <a:pt x="10904" y="2902"/>
                                  </a:lnTo>
                                  <a:lnTo>
                                    <a:pt x="10876" y="2883"/>
                                  </a:lnTo>
                                  <a:lnTo>
                                    <a:pt x="10865" y="2876"/>
                                  </a:lnTo>
                                  <a:lnTo>
                                    <a:pt x="10851" y="2865"/>
                                  </a:lnTo>
                                  <a:lnTo>
                                    <a:pt x="10845" y="2862"/>
                                  </a:lnTo>
                                  <a:lnTo>
                                    <a:pt x="10841" y="2862"/>
                                  </a:lnTo>
                                  <a:lnTo>
                                    <a:pt x="10841" y="2858"/>
                                  </a:lnTo>
                                  <a:lnTo>
                                    <a:pt x="10838" y="2858"/>
                                  </a:lnTo>
                                  <a:lnTo>
                                    <a:pt x="10824" y="2854"/>
                                  </a:lnTo>
                                  <a:lnTo>
                                    <a:pt x="10809" y="2857"/>
                                  </a:lnTo>
                                  <a:lnTo>
                                    <a:pt x="10796" y="2864"/>
                                  </a:lnTo>
                                  <a:lnTo>
                                    <a:pt x="10786" y="2876"/>
                                  </a:lnTo>
                                  <a:lnTo>
                                    <a:pt x="10782" y="2890"/>
                                  </a:lnTo>
                                  <a:lnTo>
                                    <a:pt x="10784" y="2904"/>
                                  </a:lnTo>
                                  <a:lnTo>
                                    <a:pt x="10792" y="2917"/>
                                  </a:lnTo>
                                  <a:lnTo>
                                    <a:pt x="10803" y="2927"/>
                                  </a:lnTo>
                                  <a:lnTo>
                                    <a:pt x="10824" y="2938"/>
                                  </a:lnTo>
                                  <a:lnTo>
                                    <a:pt x="10835" y="2944"/>
                                  </a:lnTo>
                                  <a:lnTo>
                                    <a:pt x="10849" y="2953"/>
                                  </a:lnTo>
                                  <a:lnTo>
                                    <a:pt x="10865" y="2962"/>
                                  </a:lnTo>
                                  <a:lnTo>
                                    <a:pt x="10901" y="2983"/>
                                  </a:lnTo>
                                  <a:lnTo>
                                    <a:pt x="10921" y="2996"/>
                                  </a:lnTo>
                                  <a:lnTo>
                                    <a:pt x="10941" y="3009"/>
                                  </a:lnTo>
                                  <a:lnTo>
                                    <a:pt x="10962" y="3024"/>
                                  </a:lnTo>
                                  <a:lnTo>
                                    <a:pt x="10966" y="3028"/>
                                  </a:lnTo>
                                  <a:lnTo>
                                    <a:pt x="10911" y="3046"/>
                                  </a:lnTo>
                                  <a:lnTo>
                                    <a:pt x="10889" y="3054"/>
                                  </a:lnTo>
                                  <a:lnTo>
                                    <a:pt x="10867" y="3062"/>
                                  </a:lnTo>
                                  <a:lnTo>
                                    <a:pt x="10830" y="3076"/>
                                  </a:lnTo>
                                  <a:lnTo>
                                    <a:pt x="10798" y="3088"/>
                                  </a:lnTo>
                                  <a:lnTo>
                                    <a:pt x="10786" y="3094"/>
                                  </a:lnTo>
                                  <a:lnTo>
                                    <a:pt x="10772" y="3100"/>
                                  </a:lnTo>
                                  <a:lnTo>
                                    <a:pt x="10751" y="3107"/>
                                  </a:lnTo>
                                  <a:lnTo>
                                    <a:pt x="10741" y="3121"/>
                                  </a:lnTo>
                                  <a:lnTo>
                                    <a:pt x="10744" y="3135"/>
                                  </a:lnTo>
                                  <a:lnTo>
                                    <a:pt x="10749" y="3145"/>
                                  </a:lnTo>
                                  <a:lnTo>
                                    <a:pt x="10756" y="3154"/>
                                  </a:lnTo>
                                  <a:lnTo>
                                    <a:pt x="10765" y="3159"/>
                                  </a:lnTo>
                                  <a:lnTo>
                                    <a:pt x="10772" y="3159"/>
                                  </a:lnTo>
                                  <a:lnTo>
                                    <a:pt x="10786" y="3159"/>
                                  </a:lnTo>
                                  <a:lnTo>
                                    <a:pt x="10800" y="3156"/>
                                  </a:lnTo>
                                  <a:lnTo>
                                    <a:pt x="10813" y="3154"/>
                                  </a:lnTo>
                                  <a:lnTo>
                                    <a:pt x="10829" y="3152"/>
                                  </a:lnTo>
                                  <a:lnTo>
                                    <a:pt x="10846" y="3149"/>
                                  </a:lnTo>
                                  <a:lnTo>
                                    <a:pt x="10865" y="3145"/>
                                  </a:lnTo>
                                  <a:lnTo>
                                    <a:pt x="10887" y="3142"/>
                                  </a:lnTo>
                                  <a:lnTo>
                                    <a:pt x="10909" y="3138"/>
                                  </a:lnTo>
                                  <a:lnTo>
                                    <a:pt x="10933" y="3135"/>
                                  </a:lnTo>
                                  <a:lnTo>
                                    <a:pt x="10959" y="3132"/>
                                  </a:lnTo>
                                  <a:lnTo>
                                    <a:pt x="10966" y="3129"/>
                                  </a:lnTo>
                                  <a:lnTo>
                                    <a:pt x="10969" y="3128"/>
                                  </a:lnTo>
                                  <a:lnTo>
                                    <a:pt x="10983" y="3128"/>
                                  </a:lnTo>
                                  <a:lnTo>
                                    <a:pt x="10993" y="3125"/>
                                  </a:lnTo>
                                  <a:lnTo>
                                    <a:pt x="10993" y="3128"/>
                                  </a:lnTo>
                                  <a:lnTo>
                                    <a:pt x="10981" y="3151"/>
                                  </a:lnTo>
                                  <a:lnTo>
                                    <a:pt x="10959" y="3195"/>
                                  </a:lnTo>
                                  <a:lnTo>
                                    <a:pt x="10948" y="3215"/>
                                  </a:lnTo>
                                  <a:lnTo>
                                    <a:pt x="10941" y="3228"/>
                                  </a:lnTo>
                                  <a:lnTo>
                                    <a:pt x="10934" y="3239"/>
                                  </a:lnTo>
                                  <a:lnTo>
                                    <a:pt x="10924" y="3270"/>
                                  </a:lnTo>
                                  <a:lnTo>
                                    <a:pt x="10921" y="3277"/>
                                  </a:lnTo>
                                  <a:lnTo>
                                    <a:pt x="10917" y="3294"/>
                                  </a:lnTo>
                                  <a:lnTo>
                                    <a:pt x="10914" y="3305"/>
                                  </a:lnTo>
                                  <a:lnTo>
                                    <a:pt x="10914" y="3315"/>
                                  </a:lnTo>
                                  <a:lnTo>
                                    <a:pt x="10917" y="3322"/>
                                  </a:lnTo>
                                  <a:lnTo>
                                    <a:pt x="10924" y="3332"/>
                                  </a:lnTo>
                                  <a:lnTo>
                                    <a:pt x="10941" y="3332"/>
                                  </a:lnTo>
                                  <a:lnTo>
                                    <a:pt x="10952" y="3325"/>
                                  </a:lnTo>
                                  <a:lnTo>
                                    <a:pt x="10979" y="3298"/>
                                  </a:lnTo>
                                  <a:lnTo>
                                    <a:pt x="10983" y="3291"/>
                                  </a:lnTo>
                                  <a:lnTo>
                                    <a:pt x="10993" y="3275"/>
                                  </a:lnTo>
                                  <a:lnTo>
                                    <a:pt x="10995" y="3272"/>
                                  </a:lnTo>
                                  <a:lnTo>
                                    <a:pt x="11000" y="3264"/>
                                  </a:lnTo>
                                  <a:lnTo>
                                    <a:pt x="11005" y="3255"/>
                                  </a:lnTo>
                                  <a:lnTo>
                                    <a:pt x="11011" y="3246"/>
                                  </a:lnTo>
                                  <a:lnTo>
                                    <a:pt x="11022" y="3227"/>
                                  </a:lnTo>
                                  <a:lnTo>
                                    <a:pt x="11031" y="3211"/>
                                  </a:lnTo>
                                  <a:lnTo>
                                    <a:pt x="11034" y="3207"/>
                                  </a:lnTo>
                                  <a:lnTo>
                                    <a:pt x="11059" y="3166"/>
                                  </a:lnTo>
                                  <a:lnTo>
                                    <a:pt x="11064" y="3202"/>
                                  </a:lnTo>
                                  <a:lnTo>
                                    <a:pt x="11069" y="3235"/>
                                  </a:lnTo>
                                  <a:lnTo>
                                    <a:pt x="11069" y="3246"/>
                                  </a:lnTo>
                                  <a:lnTo>
                                    <a:pt x="11073" y="3260"/>
                                  </a:lnTo>
                                  <a:lnTo>
                                    <a:pt x="11073" y="3266"/>
                                  </a:lnTo>
                                  <a:lnTo>
                                    <a:pt x="11076" y="3277"/>
                                  </a:lnTo>
                                  <a:lnTo>
                                    <a:pt x="11076" y="3284"/>
                                  </a:lnTo>
                                  <a:lnTo>
                                    <a:pt x="11080" y="3291"/>
                                  </a:lnTo>
                                  <a:lnTo>
                                    <a:pt x="11083" y="3305"/>
                                  </a:lnTo>
                                  <a:lnTo>
                                    <a:pt x="11097" y="3318"/>
                                  </a:lnTo>
                                  <a:lnTo>
                                    <a:pt x="11104" y="3322"/>
                                  </a:lnTo>
                                  <a:lnTo>
                                    <a:pt x="11117" y="3325"/>
                                  </a:lnTo>
                                  <a:lnTo>
                                    <a:pt x="11129" y="3324"/>
                                  </a:lnTo>
                                  <a:lnTo>
                                    <a:pt x="11140" y="3318"/>
                                  </a:lnTo>
                                  <a:lnTo>
                                    <a:pt x="11149" y="3308"/>
                                  </a:lnTo>
                                  <a:lnTo>
                                    <a:pt x="11152" y="3301"/>
                                  </a:lnTo>
                                  <a:lnTo>
                                    <a:pt x="11156" y="3284"/>
                                  </a:lnTo>
                                  <a:lnTo>
                                    <a:pt x="11156" y="3277"/>
                                  </a:lnTo>
                                  <a:lnTo>
                                    <a:pt x="11159" y="3266"/>
                                  </a:lnTo>
                                  <a:lnTo>
                                    <a:pt x="11159" y="3235"/>
                                  </a:lnTo>
                                  <a:lnTo>
                                    <a:pt x="11156" y="3221"/>
                                  </a:lnTo>
                                  <a:lnTo>
                                    <a:pt x="11155" y="3205"/>
                                  </a:lnTo>
                                  <a:lnTo>
                                    <a:pt x="11154" y="3188"/>
                                  </a:lnTo>
                                  <a:lnTo>
                                    <a:pt x="11149" y="3149"/>
                                  </a:lnTo>
                                  <a:lnTo>
                                    <a:pt x="11177" y="3169"/>
                                  </a:lnTo>
                                  <a:lnTo>
                                    <a:pt x="11185" y="3174"/>
                                  </a:lnTo>
                                  <a:lnTo>
                                    <a:pt x="11202" y="3186"/>
                                  </a:lnTo>
                                  <a:lnTo>
                                    <a:pt x="11218" y="3197"/>
                                  </a:lnTo>
                                  <a:lnTo>
                                    <a:pt x="11235" y="3208"/>
                                  </a:lnTo>
                                  <a:lnTo>
                                    <a:pt x="11262" y="3225"/>
                                  </a:lnTo>
                                  <a:lnTo>
                                    <a:pt x="11274" y="3232"/>
                                  </a:lnTo>
                                  <a:lnTo>
                                    <a:pt x="11287" y="3239"/>
                                  </a:lnTo>
                                  <a:lnTo>
                                    <a:pt x="11308" y="3246"/>
                                  </a:lnTo>
                                  <a:lnTo>
                                    <a:pt x="11322" y="3246"/>
                                  </a:lnTo>
                                  <a:lnTo>
                                    <a:pt x="11332" y="3239"/>
                                  </a:lnTo>
                                  <a:lnTo>
                                    <a:pt x="11340" y="3229"/>
                                  </a:lnTo>
                                  <a:lnTo>
                                    <a:pt x="11343" y="3218"/>
                                  </a:lnTo>
                                  <a:lnTo>
                                    <a:pt x="11342" y="3205"/>
                                  </a:lnTo>
                                  <a:lnTo>
                                    <a:pt x="11336" y="3194"/>
                                  </a:lnTo>
                                  <a:lnTo>
                                    <a:pt x="11319" y="3177"/>
                                  </a:lnTo>
                                  <a:lnTo>
                                    <a:pt x="11309" y="3168"/>
                                  </a:lnTo>
                                  <a:lnTo>
                                    <a:pt x="11296" y="3157"/>
                                  </a:lnTo>
                                  <a:lnTo>
                                    <a:pt x="11282" y="3146"/>
                                  </a:lnTo>
                                  <a:lnTo>
                                    <a:pt x="11267" y="3135"/>
                                  </a:lnTo>
                                  <a:lnTo>
                                    <a:pt x="11247" y="3119"/>
                                  </a:lnTo>
                                  <a:lnTo>
                                    <a:pt x="11224" y="3104"/>
                                  </a:lnTo>
                                  <a:lnTo>
                                    <a:pt x="11177" y="3073"/>
                                  </a:lnTo>
                                  <a:lnTo>
                                    <a:pt x="11180" y="3072"/>
                                  </a:lnTo>
                                  <a:lnTo>
                                    <a:pt x="11200" y="3066"/>
                                  </a:lnTo>
                                  <a:lnTo>
                                    <a:pt x="11221" y="3060"/>
                                  </a:lnTo>
                                  <a:lnTo>
                                    <a:pt x="11244" y="3054"/>
                                  </a:lnTo>
                                  <a:lnTo>
                                    <a:pt x="11263" y="3049"/>
                                  </a:lnTo>
                                  <a:lnTo>
                                    <a:pt x="11299" y="3037"/>
                                  </a:lnTo>
                                  <a:lnTo>
                                    <a:pt x="11326" y="3028"/>
                                  </a:lnTo>
                                  <a:lnTo>
                                    <a:pt x="11350" y="3021"/>
                                  </a:lnTo>
                                  <a:lnTo>
                                    <a:pt x="11362" y="3014"/>
                                  </a:lnTo>
                                  <a:lnTo>
                                    <a:pt x="11371" y="3004"/>
                                  </a:lnTo>
                                  <a:lnTo>
                                    <a:pt x="11377" y="2991"/>
                                  </a:lnTo>
                                  <a:lnTo>
                                    <a:pt x="11377" y="2976"/>
                                  </a:lnTo>
                                  <a:moveTo>
                                    <a:pt x="11851" y="5256"/>
                                  </a:moveTo>
                                  <a:lnTo>
                                    <a:pt x="11851" y="5242"/>
                                  </a:lnTo>
                                  <a:lnTo>
                                    <a:pt x="11846" y="5225"/>
                                  </a:lnTo>
                                  <a:lnTo>
                                    <a:pt x="11835" y="5214"/>
                                  </a:lnTo>
                                  <a:lnTo>
                                    <a:pt x="11820" y="5208"/>
                                  </a:lnTo>
                                  <a:lnTo>
                                    <a:pt x="11803" y="5207"/>
                                  </a:lnTo>
                                  <a:lnTo>
                                    <a:pt x="11796" y="5208"/>
                                  </a:lnTo>
                                  <a:lnTo>
                                    <a:pt x="11779" y="5212"/>
                                  </a:lnTo>
                                  <a:lnTo>
                                    <a:pt x="11749" y="5219"/>
                                  </a:lnTo>
                                  <a:lnTo>
                                    <a:pt x="11713" y="5228"/>
                                  </a:lnTo>
                                  <a:lnTo>
                                    <a:pt x="11692" y="5234"/>
                                  </a:lnTo>
                                  <a:lnTo>
                                    <a:pt x="11669" y="5240"/>
                                  </a:lnTo>
                                  <a:lnTo>
                                    <a:pt x="11647" y="5247"/>
                                  </a:lnTo>
                                  <a:lnTo>
                                    <a:pt x="11623" y="5255"/>
                                  </a:lnTo>
                                  <a:lnTo>
                                    <a:pt x="11629" y="5243"/>
                                  </a:lnTo>
                                  <a:lnTo>
                                    <a:pt x="11635" y="5232"/>
                                  </a:lnTo>
                                  <a:lnTo>
                                    <a:pt x="11641" y="5221"/>
                                  </a:lnTo>
                                  <a:lnTo>
                                    <a:pt x="11647" y="5211"/>
                                  </a:lnTo>
                                  <a:lnTo>
                                    <a:pt x="11682" y="5141"/>
                                  </a:lnTo>
                                  <a:lnTo>
                                    <a:pt x="11682" y="5138"/>
                                  </a:lnTo>
                                  <a:lnTo>
                                    <a:pt x="11684" y="5124"/>
                                  </a:lnTo>
                                  <a:lnTo>
                                    <a:pt x="11682" y="5110"/>
                                  </a:lnTo>
                                  <a:lnTo>
                                    <a:pt x="11674" y="5097"/>
                                  </a:lnTo>
                                  <a:lnTo>
                                    <a:pt x="11661" y="5089"/>
                                  </a:lnTo>
                                  <a:lnTo>
                                    <a:pt x="11647" y="5087"/>
                                  </a:lnTo>
                                  <a:lnTo>
                                    <a:pt x="11633" y="5089"/>
                                  </a:lnTo>
                                  <a:lnTo>
                                    <a:pt x="11621" y="5097"/>
                                  </a:lnTo>
                                  <a:lnTo>
                                    <a:pt x="11613" y="5110"/>
                                  </a:lnTo>
                                  <a:lnTo>
                                    <a:pt x="11609" y="5117"/>
                                  </a:lnTo>
                                  <a:lnTo>
                                    <a:pt x="11606" y="5127"/>
                                  </a:lnTo>
                                  <a:lnTo>
                                    <a:pt x="11600" y="5136"/>
                                  </a:lnTo>
                                  <a:lnTo>
                                    <a:pt x="11595" y="5148"/>
                                  </a:lnTo>
                                  <a:lnTo>
                                    <a:pt x="11589" y="5161"/>
                                  </a:lnTo>
                                  <a:lnTo>
                                    <a:pt x="11581" y="5176"/>
                                  </a:lnTo>
                                  <a:lnTo>
                                    <a:pt x="11573" y="5191"/>
                                  </a:lnTo>
                                  <a:lnTo>
                                    <a:pt x="11564" y="5207"/>
                                  </a:lnTo>
                                  <a:lnTo>
                                    <a:pt x="11554" y="5224"/>
                                  </a:lnTo>
                                  <a:lnTo>
                                    <a:pt x="11543" y="5242"/>
                                  </a:lnTo>
                                  <a:lnTo>
                                    <a:pt x="11540" y="5245"/>
                                  </a:lnTo>
                                  <a:lnTo>
                                    <a:pt x="11540" y="5248"/>
                                  </a:lnTo>
                                  <a:lnTo>
                                    <a:pt x="11536" y="5252"/>
                                  </a:lnTo>
                                  <a:lnTo>
                                    <a:pt x="11515" y="5163"/>
                                  </a:lnTo>
                                  <a:lnTo>
                                    <a:pt x="11509" y="5138"/>
                                  </a:lnTo>
                                  <a:lnTo>
                                    <a:pt x="11504" y="5120"/>
                                  </a:lnTo>
                                  <a:lnTo>
                                    <a:pt x="11501" y="5104"/>
                                  </a:lnTo>
                                  <a:lnTo>
                                    <a:pt x="11495" y="5076"/>
                                  </a:lnTo>
                                  <a:lnTo>
                                    <a:pt x="11492" y="5062"/>
                                  </a:lnTo>
                                  <a:lnTo>
                                    <a:pt x="11492" y="5044"/>
                                  </a:lnTo>
                                  <a:lnTo>
                                    <a:pt x="11488" y="5044"/>
                                  </a:lnTo>
                                  <a:lnTo>
                                    <a:pt x="11480" y="5031"/>
                                  </a:lnTo>
                                  <a:lnTo>
                                    <a:pt x="11468" y="5024"/>
                                  </a:lnTo>
                                  <a:lnTo>
                                    <a:pt x="11454" y="5021"/>
                                  </a:lnTo>
                                  <a:lnTo>
                                    <a:pt x="11440" y="5024"/>
                                  </a:lnTo>
                                  <a:lnTo>
                                    <a:pt x="11427" y="5032"/>
                                  </a:lnTo>
                                  <a:lnTo>
                                    <a:pt x="11419" y="5044"/>
                                  </a:lnTo>
                                  <a:lnTo>
                                    <a:pt x="11416" y="5058"/>
                                  </a:lnTo>
                                  <a:lnTo>
                                    <a:pt x="11419" y="5072"/>
                                  </a:lnTo>
                                  <a:lnTo>
                                    <a:pt x="11422" y="5079"/>
                                  </a:lnTo>
                                  <a:lnTo>
                                    <a:pt x="11426" y="5093"/>
                                  </a:lnTo>
                                  <a:lnTo>
                                    <a:pt x="11429" y="5104"/>
                                  </a:lnTo>
                                  <a:lnTo>
                                    <a:pt x="11436" y="5128"/>
                                  </a:lnTo>
                                  <a:lnTo>
                                    <a:pt x="11443" y="5152"/>
                                  </a:lnTo>
                                  <a:lnTo>
                                    <a:pt x="11448" y="5170"/>
                                  </a:lnTo>
                                  <a:lnTo>
                                    <a:pt x="11453" y="5191"/>
                                  </a:lnTo>
                                  <a:lnTo>
                                    <a:pt x="11459" y="5212"/>
                                  </a:lnTo>
                                  <a:lnTo>
                                    <a:pt x="11464" y="5235"/>
                                  </a:lnTo>
                                  <a:lnTo>
                                    <a:pt x="11454" y="5231"/>
                                  </a:lnTo>
                                  <a:lnTo>
                                    <a:pt x="11447" y="5228"/>
                                  </a:lnTo>
                                  <a:lnTo>
                                    <a:pt x="11436" y="5221"/>
                                  </a:lnTo>
                                  <a:lnTo>
                                    <a:pt x="11413" y="5211"/>
                                  </a:lnTo>
                                  <a:lnTo>
                                    <a:pt x="11374" y="5195"/>
                                  </a:lnTo>
                                  <a:lnTo>
                                    <a:pt x="11353" y="5186"/>
                                  </a:lnTo>
                                  <a:lnTo>
                                    <a:pt x="11320" y="5173"/>
                                  </a:lnTo>
                                  <a:lnTo>
                                    <a:pt x="11294" y="5163"/>
                                  </a:lnTo>
                                  <a:lnTo>
                                    <a:pt x="11276" y="5157"/>
                                  </a:lnTo>
                                  <a:lnTo>
                                    <a:pt x="11270" y="5155"/>
                                  </a:lnTo>
                                  <a:lnTo>
                                    <a:pt x="11260" y="5152"/>
                                  </a:lnTo>
                                  <a:lnTo>
                                    <a:pt x="11246" y="5155"/>
                                  </a:lnTo>
                                  <a:lnTo>
                                    <a:pt x="11239" y="5165"/>
                                  </a:lnTo>
                                  <a:lnTo>
                                    <a:pt x="11234" y="5176"/>
                                  </a:lnTo>
                                  <a:lnTo>
                                    <a:pt x="11233" y="5187"/>
                                  </a:lnTo>
                                  <a:lnTo>
                                    <a:pt x="11237" y="5197"/>
                                  </a:lnTo>
                                  <a:lnTo>
                                    <a:pt x="11246" y="5204"/>
                                  </a:lnTo>
                                  <a:lnTo>
                                    <a:pt x="11251" y="5207"/>
                                  </a:lnTo>
                                  <a:lnTo>
                                    <a:pt x="11265" y="5218"/>
                                  </a:lnTo>
                                  <a:lnTo>
                                    <a:pt x="11288" y="5234"/>
                                  </a:lnTo>
                                  <a:lnTo>
                                    <a:pt x="11319" y="5255"/>
                                  </a:lnTo>
                                  <a:lnTo>
                                    <a:pt x="11335" y="5266"/>
                                  </a:lnTo>
                                  <a:lnTo>
                                    <a:pt x="11353" y="5278"/>
                                  </a:lnTo>
                                  <a:lnTo>
                                    <a:pt x="11395" y="5304"/>
                                  </a:lnTo>
                                  <a:lnTo>
                                    <a:pt x="11402" y="5307"/>
                                  </a:lnTo>
                                  <a:lnTo>
                                    <a:pt x="11408" y="5314"/>
                                  </a:lnTo>
                                  <a:lnTo>
                                    <a:pt x="11415" y="5318"/>
                                  </a:lnTo>
                                  <a:lnTo>
                                    <a:pt x="11396" y="5324"/>
                                  </a:lnTo>
                                  <a:lnTo>
                                    <a:pt x="11370" y="5333"/>
                                  </a:lnTo>
                                  <a:lnTo>
                                    <a:pt x="11348" y="5341"/>
                                  </a:lnTo>
                                  <a:lnTo>
                                    <a:pt x="11329" y="5349"/>
                                  </a:lnTo>
                                  <a:lnTo>
                                    <a:pt x="11315" y="5352"/>
                                  </a:lnTo>
                                  <a:lnTo>
                                    <a:pt x="11305" y="5359"/>
                                  </a:lnTo>
                                  <a:lnTo>
                                    <a:pt x="11284" y="5366"/>
                                  </a:lnTo>
                                  <a:lnTo>
                                    <a:pt x="11274" y="5373"/>
                                  </a:lnTo>
                                  <a:lnTo>
                                    <a:pt x="11253" y="5383"/>
                                  </a:lnTo>
                                  <a:lnTo>
                                    <a:pt x="11242" y="5394"/>
                                  </a:lnTo>
                                  <a:lnTo>
                                    <a:pt x="11239" y="5401"/>
                                  </a:lnTo>
                                  <a:lnTo>
                                    <a:pt x="11239" y="5418"/>
                                  </a:lnTo>
                                  <a:lnTo>
                                    <a:pt x="11246" y="5428"/>
                                  </a:lnTo>
                                  <a:lnTo>
                                    <a:pt x="11260" y="5432"/>
                                  </a:lnTo>
                                  <a:lnTo>
                                    <a:pt x="11294" y="5432"/>
                                  </a:lnTo>
                                  <a:lnTo>
                                    <a:pt x="11305" y="5428"/>
                                  </a:lnTo>
                                  <a:lnTo>
                                    <a:pt x="11315" y="5428"/>
                                  </a:lnTo>
                                  <a:lnTo>
                                    <a:pt x="11325" y="5425"/>
                                  </a:lnTo>
                                  <a:lnTo>
                                    <a:pt x="11353" y="5418"/>
                                  </a:lnTo>
                                  <a:lnTo>
                                    <a:pt x="11372" y="5413"/>
                                  </a:lnTo>
                                  <a:lnTo>
                                    <a:pt x="11392" y="5408"/>
                                  </a:lnTo>
                                  <a:lnTo>
                                    <a:pt x="11415" y="5402"/>
                                  </a:lnTo>
                                  <a:lnTo>
                                    <a:pt x="11436" y="5397"/>
                                  </a:lnTo>
                                  <a:lnTo>
                                    <a:pt x="11426" y="5410"/>
                                  </a:lnTo>
                                  <a:lnTo>
                                    <a:pt x="11419" y="5421"/>
                                  </a:lnTo>
                                  <a:lnTo>
                                    <a:pt x="11409" y="5435"/>
                                  </a:lnTo>
                                  <a:lnTo>
                                    <a:pt x="11402" y="5446"/>
                                  </a:lnTo>
                                  <a:lnTo>
                                    <a:pt x="11395" y="5456"/>
                                  </a:lnTo>
                                  <a:lnTo>
                                    <a:pt x="11388" y="5463"/>
                                  </a:lnTo>
                                  <a:lnTo>
                                    <a:pt x="11381" y="5477"/>
                                  </a:lnTo>
                                  <a:lnTo>
                                    <a:pt x="11374" y="5484"/>
                                  </a:lnTo>
                                  <a:lnTo>
                                    <a:pt x="11374" y="5491"/>
                                  </a:lnTo>
                                  <a:lnTo>
                                    <a:pt x="11367" y="5504"/>
                                  </a:lnTo>
                                  <a:lnTo>
                                    <a:pt x="11367" y="5525"/>
                                  </a:lnTo>
                                  <a:lnTo>
                                    <a:pt x="11374" y="5537"/>
                                  </a:lnTo>
                                  <a:lnTo>
                                    <a:pt x="11384" y="5545"/>
                                  </a:lnTo>
                                  <a:lnTo>
                                    <a:pt x="11396" y="5550"/>
                                  </a:lnTo>
                                  <a:lnTo>
                                    <a:pt x="11408" y="5549"/>
                                  </a:lnTo>
                                  <a:lnTo>
                                    <a:pt x="11436" y="5536"/>
                                  </a:lnTo>
                                  <a:lnTo>
                                    <a:pt x="11443" y="5529"/>
                                  </a:lnTo>
                                  <a:lnTo>
                                    <a:pt x="11450" y="5525"/>
                                  </a:lnTo>
                                  <a:lnTo>
                                    <a:pt x="11464" y="5511"/>
                                  </a:lnTo>
                                  <a:lnTo>
                                    <a:pt x="11471" y="5501"/>
                                  </a:lnTo>
                                  <a:lnTo>
                                    <a:pt x="11481" y="5489"/>
                                  </a:lnTo>
                                  <a:lnTo>
                                    <a:pt x="11492" y="5476"/>
                                  </a:lnTo>
                                  <a:lnTo>
                                    <a:pt x="11502" y="5463"/>
                                  </a:lnTo>
                                  <a:lnTo>
                                    <a:pt x="11512" y="5449"/>
                                  </a:lnTo>
                                  <a:lnTo>
                                    <a:pt x="11515" y="5469"/>
                                  </a:lnTo>
                                  <a:lnTo>
                                    <a:pt x="11519" y="5488"/>
                                  </a:lnTo>
                                  <a:lnTo>
                                    <a:pt x="11523" y="5506"/>
                                  </a:lnTo>
                                  <a:lnTo>
                                    <a:pt x="11526" y="5522"/>
                                  </a:lnTo>
                                  <a:lnTo>
                                    <a:pt x="11531" y="5539"/>
                                  </a:lnTo>
                                  <a:lnTo>
                                    <a:pt x="11535" y="5555"/>
                                  </a:lnTo>
                                  <a:lnTo>
                                    <a:pt x="11539" y="5569"/>
                                  </a:lnTo>
                                  <a:lnTo>
                                    <a:pt x="11543" y="5581"/>
                                  </a:lnTo>
                                  <a:lnTo>
                                    <a:pt x="11547" y="5594"/>
                                  </a:lnTo>
                                  <a:lnTo>
                                    <a:pt x="11550" y="5601"/>
                                  </a:lnTo>
                                  <a:lnTo>
                                    <a:pt x="11554" y="5612"/>
                                  </a:lnTo>
                                  <a:lnTo>
                                    <a:pt x="11564" y="5618"/>
                                  </a:lnTo>
                                  <a:lnTo>
                                    <a:pt x="11575" y="5619"/>
                                  </a:lnTo>
                                  <a:lnTo>
                                    <a:pt x="11581" y="5618"/>
                                  </a:lnTo>
                                  <a:lnTo>
                                    <a:pt x="11584" y="5618"/>
                                  </a:lnTo>
                                  <a:lnTo>
                                    <a:pt x="11591" y="5613"/>
                                  </a:lnTo>
                                  <a:lnTo>
                                    <a:pt x="11598" y="5603"/>
                                  </a:lnTo>
                                  <a:lnTo>
                                    <a:pt x="11602" y="5591"/>
                                  </a:lnTo>
                                  <a:lnTo>
                                    <a:pt x="11602" y="5567"/>
                                  </a:lnTo>
                                  <a:lnTo>
                                    <a:pt x="11602" y="5555"/>
                                  </a:lnTo>
                                  <a:lnTo>
                                    <a:pt x="11600" y="5539"/>
                                  </a:lnTo>
                                  <a:lnTo>
                                    <a:pt x="11598" y="5522"/>
                                  </a:lnTo>
                                  <a:lnTo>
                                    <a:pt x="11592" y="5483"/>
                                  </a:lnTo>
                                  <a:lnTo>
                                    <a:pt x="11588" y="5459"/>
                                  </a:lnTo>
                                  <a:lnTo>
                                    <a:pt x="11582" y="5433"/>
                                  </a:lnTo>
                                  <a:lnTo>
                                    <a:pt x="11575" y="5408"/>
                                  </a:lnTo>
                                  <a:lnTo>
                                    <a:pt x="11591" y="5416"/>
                                  </a:lnTo>
                                  <a:lnTo>
                                    <a:pt x="11614" y="5428"/>
                                  </a:lnTo>
                                  <a:lnTo>
                                    <a:pt x="11623" y="5433"/>
                                  </a:lnTo>
                                  <a:lnTo>
                                    <a:pt x="11632" y="5437"/>
                                  </a:lnTo>
                                  <a:lnTo>
                                    <a:pt x="11651" y="5446"/>
                                  </a:lnTo>
                                  <a:lnTo>
                                    <a:pt x="11682" y="5461"/>
                                  </a:lnTo>
                                  <a:lnTo>
                                    <a:pt x="11709" y="5474"/>
                                  </a:lnTo>
                                  <a:lnTo>
                                    <a:pt x="11725" y="5481"/>
                                  </a:lnTo>
                                  <a:lnTo>
                                    <a:pt x="11730" y="5484"/>
                                  </a:lnTo>
                                  <a:lnTo>
                                    <a:pt x="11744" y="5487"/>
                                  </a:lnTo>
                                  <a:lnTo>
                                    <a:pt x="11757" y="5486"/>
                                  </a:lnTo>
                                  <a:lnTo>
                                    <a:pt x="11769" y="5480"/>
                                  </a:lnTo>
                                  <a:lnTo>
                                    <a:pt x="11779" y="5470"/>
                                  </a:lnTo>
                                  <a:lnTo>
                                    <a:pt x="11785" y="5456"/>
                                  </a:lnTo>
                                  <a:lnTo>
                                    <a:pt x="11785" y="5441"/>
                                  </a:lnTo>
                                  <a:lnTo>
                                    <a:pt x="11779" y="5427"/>
                                  </a:lnTo>
                                  <a:lnTo>
                                    <a:pt x="11768" y="5415"/>
                                  </a:lnTo>
                                  <a:lnTo>
                                    <a:pt x="11763" y="5411"/>
                                  </a:lnTo>
                                  <a:lnTo>
                                    <a:pt x="11749" y="5401"/>
                                  </a:lnTo>
                                  <a:lnTo>
                                    <a:pt x="11726" y="5387"/>
                                  </a:lnTo>
                                  <a:lnTo>
                                    <a:pt x="11696" y="5370"/>
                                  </a:lnTo>
                                  <a:lnTo>
                                    <a:pt x="11685" y="5364"/>
                                  </a:lnTo>
                                  <a:lnTo>
                                    <a:pt x="11674" y="5357"/>
                                  </a:lnTo>
                                  <a:lnTo>
                                    <a:pt x="11663" y="5350"/>
                                  </a:lnTo>
                                  <a:lnTo>
                                    <a:pt x="11651" y="5342"/>
                                  </a:lnTo>
                                  <a:lnTo>
                                    <a:pt x="11674" y="5335"/>
                                  </a:lnTo>
                                  <a:lnTo>
                                    <a:pt x="11700" y="5328"/>
                                  </a:lnTo>
                                  <a:lnTo>
                                    <a:pt x="11721" y="5323"/>
                                  </a:lnTo>
                                  <a:lnTo>
                                    <a:pt x="11741" y="5318"/>
                                  </a:lnTo>
                                  <a:lnTo>
                                    <a:pt x="11776" y="5307"/>
                                  </a:lnTo>
                                  <a:lnTo>
                                    <a:pt x="11803" y="5297"/>
                                  </a:lnTo>
                                  <a:lnTo>
                                    <a:pt x="11820" y="5290"/>
                                  </a:lnTo>
                                  <a:lnTo>
                                    <a:pt x="11827" y="5287"/>
                                  </a:lnTo>
                                  <a:lnTo>
                                    <a:pt x="11839" y="5280"/>
                                  </a:lnTo>
                                  <a:lnTo>
                                    <a:pt x="11847" y="5269"/>
                                  </a:lnTo>
                                  <a:lnTo>
                                    <a:pt x="11851" y="5256"/>
                                  </a:lnTo>
                                  <a:moveTo>
                                    <a:pt x="11900" y="3847"/>
                                  </a:moveTo>
                                  <a:lnTo>
                                    <a:pt x="11900" y="3848"/>
                                  </a:lnTo>
                                  <a:lnTo>
                                    <a:pt x="11900" y="3854"/>
                                  </a:lnTo>
                                  <a:lnTo>
                                    <a:pt x="11896" y="3865"/>
                                  </a:lnTo>
                                  <a:lnTo>
                                    <a:pt x="11893" y="3861"/>
                                  </a:lnTo>
                                  <a:lnTo>
                                    <a:pt x="11882" y="3848"/>
                                  </a:lnTo>
                                  <a:lnTo>
                                    <a:pt x="11872" y="3835"/>
                                  </a:lnTo>
                                  <a:lnTo>
                                    <a:pt x="11860" y="3822"/>
                                  </a:lnTo>
                                  <a:lnTo>
                                    <a:pt x="11848" y="3810"/>
                                  </a:lnTo>
                                  <a:lnTo>
                                    <a:pt x="11827" y="3784"/>
                                  </a:lnTo>
                                  <a:lnTo>
                                    <a:pt x="11807" y="3760"/>
                                  </a:lnTo>
                                  <a:lnTo>
                                    <a:pt x="11752" y="3697"/>
                                  </a:lnTo>
                                  <a:lnTo>
                                    <a:pt x="11737" y="3679"/>
                                  </a:lnTo>
                                  <a:lnTo>
                                    <a:pt x="11724" y="3664"/>
                                  </a:lnTo>
                                  <a:lnTo>
                                    <a:pt x="11713" y="3650"/>
                                  </a:lnTo>
                                  <a:lnTo>
                                    <a:pt x="11699" y="3633"/>
                                  </a:lnTo>
                                  <a:lnTo>
                                    <a:pt x="11692" y="3626"/>
                                  </a:lnTo>
                                  <a:lnTo>
                                    <a:pt x="11685" y="3620"/>
                                  </a:lnTo>
                                  <a:lnTo>
                                    <a:pt x="11676" y="3616"/>
                                  </a:lnTo>
                                  <a:lnTo>
                                    <a:pt x="11675" y="3616"/>
                                  </a:lnTo>
                                  <a:lnTo>
                                    <a:pt x="11666" y="3616"/>
                                  </a:lnTo>
                                  <a:lnTo>
                                    <a:pt x="11658" y="3619"/>
                                  </a:lnTo>
                                  <a:lnTo>
                                    <a:pt x="11649" y="3626"/>
                                  </a:lnTo>
                                  <a:lnTo>
                                    <a:pt x="11645" y="3636"/>
                                  </a:lnTo>
                                  <a:lnTo>
                                    <a:pt x="11644" y="3647"/>
                                  </a:lnTo>
                                  <a:lnTo>
                                    <a:pt x="11647" y="3657"/>
                                  </a:lnTo>
                                  <a:lnTo>
                                    <a:pt x="11654" y="3668"/>
                                  </a:lnTo>
                                  <a:lnTo>
                                    <a:pt x="11664" y="3685"/>
                                  </a:lnTo>
                                  <a:lnTo>
                                    <a:pt x="11683" y="3717"/>
                                  </a:lnTo>
                                  <a:lnTo>
                                    <a:pt x="11695" y="3737"/>
                                  </a:lnTo>
                                  <a:lnTo>
                                    <a:pt x="11709" y="3758"/>
                                  </a:lnTo>
                                  <a:lnTo>
                                    <a:pt x="11724" y="3782"/>
                                  </a:lnTo>
                                  <a:lnTo>
                                    <a:pt x="11740" y="3807"/>
                                  </a:lnTo>
                                  <a:lnTo>
                                    <a:pt x="11751" y="3825"/>
                                  </a:lnTo>
                                  <a:lnTo>
                                    <a:pt x="11775" y="3861"/>
                                  </a:lnTo>
                                  <a:lnTo>
                                    <a:pt x="11784" y="3875"/>
                                  </a:lnTo>
                                  <a:lnTo>
                                    <a:pt x="11801" y="3903"/>
                                  </a:lnTo>
                                  <a:lnTo>
                                    <a:pt x="11810" y="3917"/>
                                  </a:lnTo>
                                  <a:lnTo>
                                    <a:pt x="11806" y="3920"/>
                                  </a:lnTo>
                                  <a:lnTo>
                                    <a:pt x="11799" y="3917"/>
                                  </a:lnTo>
                                  <a:lnTo>
                                    <a:pt x="11787" y="3916"/>
                                  </a:lnTo>
                                  <a:lnTo>
                                    <a:pt x="11728" y="3908"/>
                                  </a:lnTo>
                                  <a:lnTo>
                                    <a:pt x="11690" y="3903"/>
                                  </a:lnTo>
                                  <a:lnTo>
                                    <a:pt x="11661" y="3899"/>
                                  </a:lnTo>
                                  <a:lnTo>
                                    <a:pt x="11649" y="3897"/>
                                  </a:lnTo>
                                  <a:lnTo>
                                    <a:pt x="11635" y="3895"/>
                                  </a:lnTo>
                                  <a:lnTo>
                                    <a:pt x="11622" y="3893"/>
                                  </a:lnTo>
                                  <a:lnTo>
                                    <a:pt x="11599" y="3892"/>
                                  </a:lnTo>
                                  <a:lnTo>
                                    <a:pt x="11578" y="3890"/>
                                  </a:lnTo>
                                  <a:lnTo>
                                    <a:pt x="11568" y="3889"/>
                                  </a:lnTo>
                                  <a:lnTo>
                                    <a:pt x="11526" y="3889"/>
                                  </a:lnTo>
                                  <a:lnTo>
                                    <a:pt x="11519" y="3893"/>
                                  </a:lnTo>
                                  <a:lnTo>
                                    <a:pt x="11516" y="3899"/>
                                  </a:lnTo>
                                  <a:lnTo>
                                    <a:pt x="11509" y="3910"/>
                                  </a:lnTo>
                                  <a:lnTo>
                                    <a:pt x="11516" y="3924"/>
                                  </a:lnTo>
                                  <a:lnTo>
                                    <a:pt x="11536" y="3938"/>
                                  </a:lnTo>
                                  <a:lnTo>
                                    <a:pt x="11568" y="3948"/>
                                  </a:lnTo>
                                  <a:lnTo>
                                    <a:pt x="11595" y="3955"/>
                                  </a:lnTo>
                                  <a:lnTo>
                                    <a:pt x="11606" y="3957"/>
                                  </a:lnTo>
                                  <a:lnTo>
                                    <a:pt x="11619" y="3960"/>
                                  </a:lnTo>
                                  <a:lnTo>
                                    <a:pt x="11632" y="3963"/>
                                  </a:lnTo>
                                  <a:lnTo>
                                    <a:pt x="11647" y="3965"/>
                                  </a:lnTo>
                                  <a:lnTo>
                                    <a:pt x="11675" y="3971"/>
                                  </a:lnTo>
                                  <a:lnTo>
                                    <a:pt x="11705" y="3977"/>
                                  </a:lnTo>
                                  <a:lnTo>
                                    <a:pt x="11740" y="3985"/>
                                  </a:lnTo>
                                  <a:lnTo>
                                    <a:pt x="11775" y="3993"/>
                                  </a:lnTo>
                                  <a:lnTo>
                                    <a:pt x="11786" y="3996"/>
                                  </a:lnTo>
                                  <a:lnTo>
                                    <a:pt x="11796" y="3996"/>
                                  </a:lnTo>
                                  <a:lnTo>
                                    <a:pt x="11806" y="4000"/>
                                  </a:lnTo>
                                  <a:lnTo>
                                    <a:pt x="11799" y="4003"/>
                                  </a:lnTo>
                                  <a:lnTo>
                                    <a:pt x="11796" y="4007"/>
                                  </a:lnTo>
                                  <a:lnTo>
                                    <a:pt x="11789" y="4007"/>
                                  </a:lnTo>
                                  <a:lnTo>
                                    <a:pt x="11776" y="4012"/>
                                  </a:lnTo>
                                  <a:lnTo>
                                    <a:pt x="11764" y="4019"/>
                                  </a:lnTo>
                                  <a:lnTo>
                                    <a:pt x="11752" y="4025"/>
                                  </a:lnTo>
                                  <a:lnTo>
                                    <a:pt x="11741" y="4031"/>
                                  </a:lnTo>
                                  <a:lnTo>
                                    <a:pt x="11728" y="4036"/>
                                  </a:lnTo>
                                  <a:lnTo>
                                    <a:pt x="11717" y="4041"/>
                                  </a:lnTo>
                                  <a:lnTo>
                                    <a:pt x="11706" y="4046"/>
                                  </a:lnTo>
                                  <a:lnTo>
                                    <a:pt x="11696" y="4052"/>
                                  </a:lnTo>
                                  <a:lnTo>
                                    <a:pt x="11685" y="4056"/>
                                  </a:lnTo>
                                  <a:lnTo>
                                    <a:pt x="11676" y="4060"/>
                                  </a:lnTo>
                                  <a:lnTo>
                                    <a:pt x="11666" y="4064"/>
                                  </a:lnTo>
                                  <a:lnTo>
                                    <a:pt x="11658" y="4069"/>
                                  </a:lnTo>
                                  <a:lnTo>
                                    <a:pt x="11647" y="4076"/>
                                  </a:lnTo>
                                  <a:lnTo>
                                    <a:pt x="11637" y="4079"/>
                                  </a:lnTo>
                                  <a:lnTo>
                                    <a:pt x="11630" y="4086"/>
                                  </a:lnTo>
                                  <a:lnTo>
                                    <a:pt x="11616" y="4097"/>
                                  </a:lnTo>
                                  <a:lnTo>
                                    <a:pt x="11606" y="4104"/>
                                  </a:lnTo>
                                  <a:lnTo>
                                    <a:pt x="11602" y="4107"/>
                                  </a:lnTo>
                                  <a:lnTo>
                                    <a:pt x="11599" y="4114"/>
                                  </a:lnTo>
                                  <a:lnTo>
                                    <a:pt x="11599" y="4124"/>
                                  </a:lnTo>
                                  <a:lnTo>
                                    <a:pt x="11601" y="4137"/>
                                  </a:lnTo>
                                  <a:lnTo>
                                    <a:pt x="11606" y="4147"/>
                                  </a:lnTo>
                                  <a:lnTo>
                                    <a:pt x="11615" y="4154"/>
                                  </a:lnTo>
                                  <a:lnTo>
                                    <a:pt x="11626" y="4159"/>
                                  </a:lnTo>
                                  <a:lnTo>
                                    <a:pt x="11637" y="4159"/>
                                  </a:lnTo>
                                  <a:lnTo>
                                    <a:pt x="11654" y="4155"/>
                                  </a:lnTo>
                                  <a:lnTo>
                                    <a:pt x="11664" y="4155"/>
                                  </a:lnTo>
                                  <a:lnTo>
                                    <a:pt x="11685" y="4149"/>
                                  </a:lnTo>
                                  <a:lnTo>
                                    <a:pt x="11695" y="4145"/>
                                  </a:lnTo>
                                  <a:lnTo>
                                    <a:pt x="11705" y="4141"/>
                                  </a:lnTo>
                                  <a:lnTo>
                                    <a:pt x="11715" y="4136"/>
                                  </a:lnTo>
                                  <a:lnTo>
                                    <a:pt x="11727" y="4131"/>
                                  </a:lnTo>
                                  <a:lnTo>
                                    <a:pt x="11749" y="4122"/>
                                  </a:lnTo>
                                  <a:lnTo>
                                    <a:pt x="11773" y="4111"/>
                                  </a:lnTo>
                                  <a:lnTo>
                                    <a:pt x="11806" y="4095"/>
                                  </a:lnTo>
                                  <a:lnTo>
                                    <a:pt x="11810" y="4093"/>
                                  </a:lnTo>
                                  <a:lnTo>
                                    <a:pt x="11824" y="4086"/>
                                  </a:lnTo>
                                  <a:lnTo>
                                    <a:pt x="11827" y="4083"/>
                                  </a:lnTo>
                                  <a:lnTo>
                                    <a:pt x="11834" y="4079"/>
                                  </a:lnTo>
                                  <a:lnTo>
                                    <a:pt x="11841" y="4079"/>
                                  </a:lnTo>
                                  <a:lnTo>
                                    <a:pt x="11831" y="4115"/>
                                  </a:lnTo>
                                  <a:lnTo>
                                    <a:pt x="11814" y="4181"/>
                                  </a:lnTo>
                                  <a:lnTo>
                                    <a:pt x="11806" y="4211"/>
                                  </a:lnTo>
                                  <a:lnTo>
                                    <a:pt x="11801" y="4235"/>
                                  </a:lnTo>
                                  <a:lnTo>
                                    <a:pt x="11789" y="4290"/>
                                  </a:lnTo>
                                  <a:lnTo>
                                    <a:pt x="11786" y="4311"/>
                                  </a:lnTo>
                                  <a:lnTo>
                                    <a:pt x="11786" y="4335"/>
                                  </a:lnTo>
                                  <a:lnTo>
                                    <a:pt x="11793" y="4346"/>
                                  </a:lnTo>
                                  <a:lnTo>
                                    <a:pt x="11803" y="4353"/>
                                  </a:lnTo>
                                  <a:lnTo>
                                    <a:pt x="11814" y="4355"/>
                                  </a:lnTo>
                                  <a:lnTo>
                                    <a:pt x="11826" y="4353"/>
                                  </a:lnTo>
                                  <a:lnTo>
                                    <a:pt x="11837" y="4348"/>
                                  </a:lnTo>
                                  <a:lnTo>
                                    <a:pt x="11841" y="4343"/>
                                  </a:lnTo>
                                  <a:lnTo>
                                    <a:pt x="11844" y="4339"/>
                                  </a:lnTo>
                                  <a:lnTo>
                                    <a:pt x="11848" y="4328"/>
                                  </a:lnTo>
                                  <a:lnTo>
                                    <a:pt x="11858" y="4311"/>
                                  </a:lnTo>
                                  <a:lnTo>
                                    <a:pt x="11864" y="4296"/>
                                  </a:lnTo>
                                  <a:lnTo>
                                    <a:pt x="11871" y="4278"/>
                                  </a:lnTo>
                                  <a:lnTo>
                                    <a:pt x="11878" y="4256"/>
                                  </a:lnTo>
                                  <a:lnTo>
                                    <a:pt x="11886" y="4232"/>
                                  </a:lnTo>
                                  <a:lnTo>
                                    <a:pt x="11896" y="4196"/>
                                  </a:lnTo>
                                  <a:lnTo>
                                    <a:pt x="11900" y="4181"/>
                                  </a:lnTo>
                                  <a:lnTo>
                                    <a:pt x="11900" y="3847"/>
                                  </a:lnTo>
                                  <a:moveTo>
                                    <a:pt x="11900" y="1686"/>
                                  </a:moveTo>
                                  <a:lnTo>
                                    <a:pt x="11889" y="1679"/>
                                  </a:lnTo>
                                  <a:lnTo>
                                    <a:pt x="11879" y="1675"/>
                                  </a:lnTo>
                                  <a:lnTo>
                                    <a:pt x="11858" y="1662"/>
                                  </a:lnTo>
                                  <a:lnTo>
                                    <a:pt x="11838" y="1648"/>
                                  </a:lnTo>
                                  <a:lnTo>
                                    <a:pt x="11818" y="1635"/>
                                  </a:lnTo>
                                  <a:lnTo>
                                    <a:pt x="11800" y="1624"/>
                                  </a:lnTo>
                                  <a:lnTo>
                                    <a:pt x="11783" y="1612"/>
                                  </a:lnTo>
                                  <a:lnTo>
                                    <a:pt x="11755" y="1593"/>
                                  </a:lnTo>
                                  <a:lnTo>
                                    <a:pt x="11744" y="1585"/>
                                  </a:lnTo>
                                  <a:lnTo>
                                    <a:pt x="11730" y="1575"/>
                                  </a:lnTo>
                                  <a:lnTo>
                                    <a:pt x="11723" y="1572"/>
                                  </a:lnTo>
                                  <a:lnTo>
                                    <a:pt x="11720" y="1572"/>
                                  </a:lnTo>
                                  <a:lnTo>
                                    <a:pt x="11720" y="1568"/>
                                  </a:lnTo>
                                  <a:lnTo>
                                    <a:pt x="11716" y="1568"/>
                                  </a:lnTo>
                                  <a:lnTo>
                                    <a:pt x="11702" y="1564"/>
                                  </a:lnTo>
                                  <a:lnTo>
                                    <a:pt x="11688" y="1566"/>
                                  </a:lnTo>
                                  <a:lnTo>
                                    <a:pt x="11675" y="1574"/>
                                  </a:lnTo>
                                  <a:lnTo>
                                    <a:pt x="11664" y="1585"/>
                                  </a:lnTo>
                                  <a:lnTo>
                                    <a:pt x="11660" y="1599"/>
                                  </a:lnTo>
                                  <a:lnTo>
                                    <a:pt x="11663" y="1614"/>
                                  </a:lnTo>
                                  <a:lnTo>
                                    <a:pt x="11670" y="1627"/>
                                  </a:lnTo>
                                  <a:lnTo>
                                    <a:pt x="11682" y="1637"/>
                                  </a:lnTo>
                                  <a:lnTo>
                                    <a:pt x="11702" y="1648"/>
                                  </a:lnTo>
                                  <a:lnTo>
                                    <a:pt x="11714" y="1654"/>
                                  </a:lnTo>
                                  <a:lnTo>
                                    <a:pt x="11728" y="1662"/>
                                  </a:lnTo>
                                  <a:lnTo>
                                    <a:pt x="11744" y="1672"/>
                                  </a:lnTo>
                                  <a:lnTo>
                                    <a:pt x="11780" y="1693"/>
                                  </a:lnTo>
                                  <a:lnTo>
                                    <a:pt x="11799" y="1705"/>
                                  </a:lnTo>
                                  <a:lnTo>
                                    <a:pt x="11820" y="1719"/>
                                  </a:lnTo>
                                  <a:lnTo>
                                    <a:pt x="11841" y="1734"/>
                                  </a:lnTo>
                                  <a:lnTo>
                                    <a:pt x="11844" y="1738"/>
                                  </a:lnTo>
                                  <a:lnTo>
                                    <a:pt x="11790" y="1756"/>
                                  </a:lnTo>
                                  <a:lnTo>
                                    <a:pt x="11767" y="1764"/>
                                  </a:lnTo>
                                  <a:lnTo>
                                    <a:pt x="11746" y="1771"/>
                                  </a:lnTo>
                                  <a:lnTo>
                                    <a:pt x="11709" y="1786"/>
                                  </a:lnTo>
                                  <a:lnTo>
                                    <a:pt x="11677" y="1798"/>
                                  </a:lnTo>
                                  <a:lnTo>
                                    <a:pt x="11664" y="1803"/>
                                  </a:lnTo>
                                  <a:lnTo>
                                    <a:pt x="11651" y="1810"/>
                                  </a:lnTo>
                                  <a:lnTo>
                                    <a:pt x="11630" y="1817"/>
                                  </a:lnTo>
                                  <a:lnTo>
                                    <a:pt x="11620" y="1831"/>
                                  </a:lnTo>
                                  <a:lnTo>
                                    <a:pt x="11623" y="1845"/>
                                  </a:lnTo>
                                  <a:lnTo>
                                    <a:pt x="11627" y="1855"/>
                                  </a:lnTo>
                                  <a:lnTo>
                                    <a:pt x="11635" y="1863"/>
                                  </a:lnTo>
                                  <a:lnTo>
                                    <a:pt x="11644" y="1869"/>
                                  </a:lnTo>
                                  <a:lnTo>
                                    <a:pt x="11651" y="1869"/>
                                  </a:lnTo>
                                  <a:lnTo>
                                    <a:pt x="11664" y="1869"/>
                                  </a:lnTo>
                                  <a:lnTo>
                                    <a:pt x="11678" y="1866"/>
                                  </a:lnTo>
                                  <a:lnTo>
                                    <a:pt x="11692" y="1863"/>
                                  </a:lnTo>
                                  <a:lnTo>
                                    <a:pt x="11707" y="1862"/>
                                  </a:lnTo>
                                  <a:lnTo>
                                    <a:pt x="11725" y="1859"/>
                                  </a:lnTo>
                                  <a:lnTo>
                                    <a:pt x="11744" y="1855"/>
                                  </a:lnTo>
                                  <a:lnTo>
                                    <a:pt x="11765" y="1852"/>
                                  </a:lnTo>
                                  <a:lnTo>
                                    <a:pt x="11788" y="1848"/>
                                  </a:lnTo>
                                  <a:lnTo>
                                    <a:pt x="11812" y="1844"/>
                                  </a:lnTo>
                                  <a:lnTo>
                                    <a:pt x="11837" y="1841"/>
                                  </a:lnTo>
                                  <a:lnTo>
                                    <a:pt x="11844" y="1839"/>
                                  </a:lnTo>
                                  <a:lnTo>
                                    <a:pt x="11848" y="1838"/>
                                  </a:lnTo>
                                  <a:lnTo>
                                    <a:pt x="11862" y="1838"/>
                                  </a:lnTo>
                                  <a:lnTo>
                                    <a:pt x="11872" y="1834"/>
                                  </a:lnTo>
                                  <a:lnTo>
                                    <a:pt x="11872" y="1838"/>
                                  </a:lnTo>
                                  <a:lnTo>
                                    <a:pt x="11860" y="1861"/>
                                  </a:lnTo>
                                  <a:lnTo>
                                    <a:pt x="11838" y="1905"/>
                                  </a:lnTo>
                                  <a:lnTo>
                                    <a:pt x="11827" y="1924"/>
                                  </a:lnTo>
                                  <a:lnTo>
                                    <a:pt x="11820" y="1938"/>
                                  </a:lnTo>
                                  <a:lnTo>
                                    <a:pt x="11813" y="1949"/>
                                  </a:lnTo>
                                  <a:lnTo>
                                    <a:pt x="11803" y="1980"/>
                                  </a:lnTo>
                                  <a:lnTo>
                                    <a:pt x="11799" y="1987"/>
                                  </a:lnTo>
                                  <a:lnTo>
                                    <a:pt x="11796" y="2004"/>
                                  </a:lnTo>
                                  <a:lnTo>
                                    <a:pt x="11793" y="2014"/>
                                  </a:lnTo>
                                  <a:lnTo>
                                    <a:pt x="11793" y="2025"/>
                                  </a:lnTo>
                                  <a:lnTo>
                                    <a:pt x="11796" y="2032"/>
                                  </a:lnTo>
                                  <a:lnTo>
                                    <a:pt x="11803" y="2042"/>
                                  </a:lnTo>
                                  <a:lnTo>
                                    <a:pt x="11820" y="2042"/>
                                  </a:lnTo>
                                  <a:lnTo>
                                    <a:pt x="11831" y="2035"/>
                                  </a:lnTo>
                                  <a:lnTo>
                                    <a:pt x="11858" y="2007"/>
                                  </a:lnTo>
                                  <a:lnTo>
                                    <a:pt x="11862" y="2000"/>
                                  </a:lnTo>
                                  <a:lnTo>
                                    <a:pt x="11872" y="1985"/>
                                  </a:lnTo>
                                  <a:lnTo>
                                    <a:pt x="11874" y="1982"/>
                                  </a:lnTo>
                                  <a:lnTo>
                                    <a:pt x="11879" y="1974"/>
                                  </a:lnTo>
                                  <a:lnTo>
                                    <a:pt x="11884" y="1965"/>
                                  </a:lnTo>
                                  <a:lnTo>
                                    <a:pt x="11889" y="1955"/>
                                  </a:lnTo>
                                  <a:lnTo>
                                    <a:pt x="11900" y="1937"/>
                                  </a:lnTo>
                                  <a:lnTo>
                                    <a:pt x="11900" y="1686"/>
                                  </a:lnTo>
                                  <a:moveTo>
                                    <a:pt x="11900" y="1469"/>
                                  </a:moveTo>
                                  <a:lnTo>
                                    <a:pt x="11898" y="1469"/>
                                  </a:lnTo>
                                  <a:lnTo>
                                    <a:pt x="11882" y="1471"/>
                                  </a:lnTo>
                                  <a:lnTo>
                                    <a:pt x="11869" y="1479"/>
                                  </a:lnTo>
                                  <a:lnTo>
                                    <a:pt x="11862" y="1490"/>
                                  </a:lnTo>
                                  <a:lnTo>
                                    <a:pt x="11859" y="1504"/>
                                  </a:lnTo>
                                  <a:lnTo>
                                    <a:pt x="11862" y="1520"/>
                                  </a:lnTo>
                                  <a:lnTo>
                                    <a:pt x="11865" y="1527"/>
                                  </a:lnTo>
                                  <a:lnTo>
                                    <a:pt x="11869" y="1540"/>
                                  </a:lnTo>
                                  <a:lnTo>
                                    <a:pt x="11872" y="1551"/>
                                  </a:lnTo>
                                  <a:lnTo>
                                    <a:pt x="11881" y="1579"/>
                                  </a:lnTo>
                                  <a:lnTo>
                                    <a:pt x="11886" y="1596"/>
                                  </a:lnTo>
                                  <a:lnTo>
                                    <a:pt x="11889" y="1608"/>
                                  </a:lnTo>
                                  <a:lnTo>
                                    <a:pt x="11896" y="1633"/>
                                  </a:lnTo>
                                  <a:lnTo>
                                    <a:pt x="11900" y="1647"/>
                                  </a:lnTo>
                                  <a:lnTo>
                                    <a:pt x="11900" y="1469"/>
                                  </a:lnTo>
                                  <a:moveTo>
                                    <a:pt x="11900" y="835"/>
                                  </a:moveTo>
                                  <a:lnTo>
                                    <a:pt x="11898" y="838"/>
                                  </a:lnTo>
                                  <a:lnTo>
                                    <a:pt x="11890" y="856"/>
                                  </a:lnTo>
                                  <a:lnTo>
                                    <a:pt x="11882" y="873"/>
                                  </a:lnTo>
                                  <a:lnTo>
                                    <a:pt x="11876" y="894"/>
                                  </a:lnTo>
                                  <a:lnTo>
                                    <a:pt x="11869" y="904"/>
                                  </a:lnTo>
                                  <a:lnTo>
                                    <a:pt x="11865" y="918"/>
                                  </a:lnTo>
                                  <a:lnTo>
                                    <a:pt x="11869" y="932"/>
                                  </a:lnTo>
                                  <a:lnTo>
                                    <a:pt x="11879" y="939"/>
                                  </a:lnTo>
                                  <a:lnTo>
                                    <a:pt x="11890" y="942"/>
                                  </a:lnTo>
                                  <a:lnTo>
                                    <a:pt x="11900" y="942"/>
                                  </a:lnTo>
                                  <a:lnTo>
                                    <a:pt x="11900" y="835"/>
                                  </a:lnTo>
                                  <a:moveTo>
                                    <a:pt x="11900" y="577"/>
                                  </a:moveTo>
                                  <a:lnTo>
                                    <a:pt x="11889" y="580"/>
                                  </a:lnTo>
                                  <a:lnTo>
                                    <a:pt x="11861" y="587"/>
                                  </a:lnTo>
                                  <a:lnTo>
                                    <a:pt x="11834" y="593"/>
                                  </a:lnTo>
                                  <a:lnTo>
                                    <a:pt x="11809" y="598"/>
                                  </a:lnTo>
                                  <a:lnTo>
                                    <a:pt x="11788" y="603"/>
                                  </a:lnTo>
                                  <a:lnTo>
                                    <a:pt x="11769" y="608"/>
                                  </a:lnTo>
                                  <a:lnTo>
                                    <a:pt x="11754" y="613"/>
                                  </a:lnTo>
                                  <a:lnTo>
                                    <a:pt x="11734" y="617"/>
                                  </a:lnTo>
                                  <a:lnTo>
                                    <a:pt x="11723" y="620"/>
                                  </a:lnTo>
                                  <a:lnTo>
                                    <a:pt x="11716" y="620"/>
                                  </a:lnTo>
                                  <a:lnTo>
                                    <a:pt x="11703" y="628"/>
                                  </a:lnTo>
                                  <a:lnTo>
                                    <a:pt x="11696" y="639"/>
                                  </a:lnTo>
                                  <a:lnTo>
                                    <a:pt x="11693" y="653"/>
                                  </a:lnTo>
                                  <a:lnTo>
                                    <a:pt x="11696" y="669"/>
                                  </a:lnTo>
                                  <a:lnTo>
                                    <a:pt x="11703" y="682"/>
                                  </a:lnTo>
                                  <a:lnTo>
                                    <a:pt x="11715" y="689"/>
                                  </a:lnTo>
                                  <a:lnTo>
                                    <a:pt x="11729" y="692"/>
                                  </a:lnTo>
                                  <a:lnTo>
                                    <a:pt x="11744" y="689"/>
                                  </a:lnTo>
                                  <a:lnTo>
                                    <a:pt x="11754" y="686"/>
                                  </a:lnTo>
                                  <a:lnTo>
                                    <a:pt x="11772" y="679"/>
                                  </a:lnTo>
                                  <a:lnTo>
                                    <a:pt x="11787" y="674"/>
                                  </a:lnTo>
                                  <a:lnTo>
                                    <a:pt x="11805" y="668"/>
                                  </a:lnTo>
                                  <a:lnTo>
                                    <a:pt x="11827" y="662"/>
                                  </a:lnTo>
                                  <a:lnTo>
                                    <a:pt x="11851" y="655"/>
                                  </a:lnTo>
                                  <a:lnTo>
                                    <a:pt x="11876" y="647"/>
                                  </a:lnTo>
                                  <a:lnTo>
                                    <a:pt x="11900" y="641"/>
                                  </a:lnTo>
                                  <a:lnTo>
                                    <a:pt x="11900" y="577"/>
                                  </a:lnTo>
                                  <a:moveTo>
                                    <a:pt x="11900" y="398"/>
                                  </a:moveTo>
                                  <a:lnTo>
                                    <a:pt x="11879" y="387"/>
                                  </a:lnTo>
                                  <a:lnTo>
                                    <a:pt x="11862" y="379"/>
                                  </a:lnTo>
                                  <a:lnTo>
                                    <a:pt x="11848" y="371"/>
                                  </a:lnTo>
                                  <a:lnTo>
                                    <a:pt x="11831" y="364"/>
                                  </a:lnTo>
                                  <a:lnTo>
                                    <a:pt x="11824" y="357"/>
                                  </a:lnTo>
                                  <a:lnTo>
                                    <a:pt x="11810" y="355"/>
                                  </a:lnTo>
                                  <a:lnTo>
                                    <a:pt x="11796" y="357"/>
                                  </a:lnTo>
                                  <a:lnTo>
                                    <a:pt x="11783" y="365"/>
                                  </a:lnTo>
                                  <a:lnTo>
                                    <a:pt x="11775" y="378"/>
                                  </a:lnTo>
                                  <a:lnTo>
                                    <a:pt x="11773" y="392"/>
                                  </a:lnTo>
                                  <a:lnTo>
                                    <a:pt x="11775" y="406"/>
                                  </a:lnTo>
                                  <a:lnTo>
                                    <a:pt x="11783" y="419"/>
                                  </a:lnTo>
                                  <a:lnTo>
                                    <a:pt x="11796" y="427"/>
                                  </a:lnTo>
                                  <a:lnTo>
                                    <a:pt x="11806" y="430"/>
                                  </a:lnTo>
                                  <a:lnTo>
                                    <a:pt x="11820" y="437"/>
                                  </a:lnTo>
                                  <a:lnTo>
                                    <a:pt x="11834" y="443"/>
                                  </a:lnTo>
                                  <a:lnTo>
                                    <a:pt x="11849" y="450"/>
                                  </a:lnTo>
                                  <a:lnTo>
                                    <a:pt x="11866" y="458"/>
                                  </a:lnTo>
                                  <a:lnTo>
                                    <a:pt x="11886" y="468"/>
                                  </a:lnTo>
                                  <a:lnTo>
                                    <a:pt x="11900" y="475"/>
                                  </a:lnTo>
                                  <a:lnTo>
                                    <a:pt x="11900" y="398"/>
                                  </a:lnTo>
                                </a:path>
                              </a:pathLst>
                            </a:cu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AutoShape 15"/>
                          <wps:cNvSpPr>
                            <a:spLocks/>
                          </wps:cNvSpPr>
                          <wps:spPr bwMode="auto">
                            <a:xfrm>
                              <a:off x="6395" y="226"/>
                              <a:ext cx="4337" cy="1958"/>
                            </a:xfrm>
                            <a:custGeom>
                              <a:avLst/>
                              <a:gdLst>
                                <a:gd name="T0" fmla="+- 0 6804 6395"/>
                                <a:gd name="T1" fmla="*/ T0 w 4337"/>
                                <a:gd name="T2" fmla="+- 0 1064 226"/>
                                <a:gd name="T3" fmla="*/ 1064 h 1958"/>
                                <a:gd name="T4" fmla="+- 0 6675 6395"/>
                                <a:gd name="T5" fmla="*/ T4 w 4337"/>
                                <a:gd name="T6" fmla="+- 0 1129 226"/>
                                <a:gd name="T7" fmla="*/ 1129 h 1958"/>
                                <a:gd name="T8" fmla="+- 0 6652 6395"/>
                                <a:gd name="T9" fmla="*/ T8 w 4337"/>
                                <a:gd name="T10" fmla="+- 0 1212 226"/>
                                <a:gd name="T11" fmla="*/ 1212 h 1958"/>
                                <a:gd name="T12" fmla="+- 0 6689 6395"/>
                                <a:gd name="T13" fmla="*/ T12 w 4337"/>
                                <a:gd name="T14" fmla="+- 0 1354 226"/>
                                <a:gd name="T15" fmla="*/ 1354 h 1958"/>
                                <a:gd name="T16" fmla="+- 0 6582 6395"/>
                                <a:gd name="T17" fmla="*/ T16 w 4337"/>
                                <a:gd name="T18" fmla="+- 0 1409 226"/>
                                <a:gd name="T19" fmla="*/ 1409 h 1958"/>
                                <a:gd name="T20" fmla="+- 0 6516 6395"/>
                                <a:gd name="T21" fmla="*/ T20 w 4337"/>
                                <a:gd name="T22" fmla="+- 0 1520 226"/>
                                <a:gd name="T23" fmla="*/ 1520 h 1958"/>
                                <a:gd name="T24" fmla="+- 0 6554 6395"/>
                                <a:gd name="T25" fmla="*/ T24 w 4337"/>
                                <a:gd name="T26" fmla="+- 0 1644 226"/>
                                <a:gd name="T27" fmla="*/ 1644 h 1958"/>
                                <a:gd name="T28" fmla="+- 0 6536 6395"/>
                                <a:gd name="T29" fmla="*/ T28 w 4337"/>
                                <a:gd name="T30" fmla="+- 0 1705 226"/>
                                <a:gd name="T31" fmla="*/ 1705 h 1958"/>
                                <a:gd name="T32" fmla="+- 0 6402 6395"/>
                                <a:gd name="T33" fmla="*/ T32 w 4337"/>
                                <a:gd name="T34" fmla="+- 0 1786 226"/>
                                <a:gd name="T35" fmla="*/ 1786 h 1958"/>
                                <a:gd name="T36" fmla="+- 0 6460 6395"/>
                                <a:gd name="T37" fmla="*/ T36 w 4337"/>
                                <a:gd name="T38" fmla="+- 0 1877 226"/>
                                <a:gd name="T39" fmla="*/ 1877 h 1958"/>
                                <a:gd name="T40" fmla="+- 0 6537 6395"/>
                                <a:gd name="T41" fmla="*/ T40 w 4337"/>
                                <a:gd name="T42" fmla="+- 0 1824 226"/>
                                <a:gd name="T43" fmla="*/ 1824 h 1958"/>
                                <a:gd name="T44" fmla="+- 0 6637 6395"/>
                                <a:gd name="T45" fmla="*/ T44 w 4337"/>
                                <a:gd name="T46" fmla="+- 0 1770 226"/>
                                <a:gd name="T47" fmla="*/ 1770 h 1958"/>
                                <a:gd name="T48" fmla="+- 0 6672 6395"/>
                                <a:gd name="T49" fmla="*/ T48 w 4337"/>
                                <a:gd name="T50" fmla="+- 0 1710 226"/>
                                <a:gd name="T51" fmla="*/ 1710 h 1958"/>
                                <a:gd name="T52" fmla="+- 0 6649 6395"/>
                                <a:gd name="T53" fmla="*/ T52 w 4337"/>
                                <a:gd name="T54" fmla="+- 0 1589 226"/>
                                <a:gd name="T55" fmla="*/ 1589 h 1958"/>
                                <a:gd name="T56" fmla="+- 0 6665 6395"/>
                                <a:gd name="T57" fmla="*/ T56 w 4337"/>
                                <a:gd name="T58" fmla="+- 0 1509 226"/>
                                <a:gd name="T59" fmla="*/ 1509 h 1958"/>
                                <a:gd name="T60" fmla="+- 0 6767 6395"/>
                                <a:gd name="T61" fmla="*/ T60 w 4337"/>
                                <a:gd name="T62" fmla="+- 0 1463 226"/>
                                <a:gd name="T63" fmla="*/ 1463 h 1958"/>
                                <a:gd name="T64" fmla="+- 0 6803 6395"/>
                                <a:gd name="T65" fmla="*/ T64 w 4337"/>
                                <a:gd name="T66" fmla="+- 0 1361 226"/>
                                <a:gd name="T67" fmla="*/ 1361 h 1958"/>
                                <a:gd name="T68" fmla="+- 0 6765 6395"/>
                                <a:gd name="T69" fmla="*/ T68 w 4337"/>
                                <a:gd name="T70" fmla="+- 0 1233 226"/>
                                <a:gd name="T71" fmla="*/ 1233 h 1958"/>
                                <a:gd name="T72" fmla="+- 0 6772 6395"/>
                                <a:gd name="T73" fmla="*/ T72 w 4337"/>
                                <a:gd name="T74" fmla="+- 0 1170 226"/>
                                <a:gd name="T75" fmla="*/ 1170 h 1958"/>
                                <a:gd name="T76" fmla="+- 0 6882 6395"/>
                                <a:gd name="T77" fmla="*/ T76 w 4337"/>
                                <a:gd name="T78" fmla="+- 0 1098 226"/>
                                <a:gd name="T79" fmla="*/ 1098 h 1958"/>
                                <a:gd name="T80" fmla="+- 0 9539 6395"/>
                                <a:gd name="T81" fmla="*/ T80 w 4337"/>
                                <a:gd name="T82" fmla="+- 0 912 226"/>
                                <a:gd name="T83" fmla="*/ 912 h 1958"/>
                                <a:gd name="T84" fmla="+- 0 9510 6395"/>
                                <a:gd name="T85" fmla="*/ T84 w 4337"/>
                                <a:gd name="T86" fmla="+- 0 768 226"/>
                                <a:gd name="T87" fmla="*/ 768 h 1958"/>
                                <a:gd name="T88" fmla="+- 0 9406 6395"/>
                                <a:gd name="T89" fmla="*/ T88 w 4337"/>
                                <a:gd name="T90" fmla="+- 0 659 226"/>
                                <a:gd name="T91" fmla="*/ 659 h 1958"/>
                                <a:gd name="T92" fmla="+- 0 9281 6395"/>
                                <a:gd name="T93" fmla="*/ T92 w 4337"/>
                                <a:gd name="T94" fmla="+- 0 659 226"/>
                                <a:gd name="T95" fmla="*/ 659 h 1958"/>
                                <a:gd name="T96" fmla="+- 0 9250 6395"/>
                                <a:gd name="T97" fmla="*/ T96 w 4337"/>
                                <a:gd name="T98" fmla="+- 0 627 226"/>
                                <a:gd name="T99" fmla="*/ 627 h 1958"/>
                                <a:gd name="T100" fmla="+- 0 9211 6395"/>
                                <a:gd name="T101" fmla="*/ T100 w 4337"/>
                                <a:gd name="T102" fmla="+- 0 461 226"/>
                                <a:gd name="T103" fmla="*/ 461 h 1958"/>
                                <a:gd name="T104" fmla="+- 0 9094 6395"/>
                                <a:gd name="T105" fmla="*/ T104 w 4337"/>
                                <a:gd name="T106" fmla="+- 0 411 226"/>
                                <a:gd name="T107" fmla="*/ 411 h 1958"/>
                                <a:gd name="T108" fmla="+- 0 8997 6395"/>
                                <a:gd name="T109" fmla="*/ T108 w 4337"/>
                                <a:gd name="T110" fmla="+- 0 406 226"/>
                                <a:gd name="T111" fmla="*/ 406 h 1958"/>
                                <a:gd name="T112" fmla="+- 0 8962 6395"/>
                                <a:gd name="T113" fmla="*/ T112 w 4337"/>
                                <a:gd name="T114" fmla="+- 0 289 226"/>
                                <a:gd name="T115" fmla="*/ 289 h 1958"/>
                                <a:gd name="T116" fmla="+- 0 8914 6395"/>
                                <a:gd name="T117" fmla="*/ T116 w 4337"/>
                                <a:gd name="T118" fmla="+- 0 230 226"/>
                                <a:gd name="T119" fmla="*/ 230 h 1958"/>
                                <a:gd name="T120" fmla="+- 0 8886 6395"/>
                                <a:gd name="T121" fmla="*/ T120 w 4337"/>
                                <a:gd name="T122" fmla="+- 0 271 226"/>
                                <a:gd name="T123" fmla="*/ 271 h 1958"/>
                                <a:gd name="T124" fmla="+- 0 8887 6395"/>
                                <a:gd name="T125" fmla="*/ T124 w 4337"/>
                                <a:gd name="T126" fmla="+- 0 394 226"/>
                                <a:gd name="T127" fmla="*/ 394 h 1958"/>
                                <a:gd name="T128" fmla="+- 0 8914 6395"/>
                                <a:gd name="T129" fmla="*/ T128 w 4337"/>
                                <a:gd name="T130" fmla="+- 0 465 226"/>
                                <a:gd name="T131" fmla="*/ 465 h 1958"/>
                                <a:gd name="T132" fmla="+- 0 9045 6395"/>
                                <a:gd name="T133" fmla="*/ T132 w 4337"/>
                                <a:gd name="T134" fmla="+- 0 523 226"/>
                                <a:gd name="T135" fmla="*/ 523 h 1958"/>
                                <a:gd name="T136" fmla="+- 0 9139 6395"/>
                                <a:gd name="T137" fmla="*/ T136 w 4337"/>
                                <a:gd name="T138" fmla="+- 0 555 226"/>
                                <a:gd name="T139" fmla="*/ 555 h 1958"/>
                                <a:gd name="T140" fmla="+- 0 9148 6395"/>
                                <a:gd name="T141" fmla="*/ T140 w 4337"/>
                                <a:gd name="T142" fmla="+- 0 674 226"/>
                                <a:gd name="T143" fmla="*/ 674 h 1958"/>
                                <a:gd name="T144" fmla="+- 0 9250 6395"/>
                                <a:gd name="T145" fmla="*/ T144 w 4337"/>
                                <a:gd name="T146" fmla="+- 0 764 226"/>
                                <a:gd name="T147" fmla="*/ 764 h 1958"/>
                                <a:gd name="T148" fmla="+- 0 9378 6395"/>
                                <a:gd name="T149" fmla="*/ T148 w 4337"/>
                                <a:gd name="T150" fmla="+- 0 766 226"/>
                                <a:gd name="T151" fmla="*/ 766 h 1958"/>
                                <a:gd name="T152" fmla="+- 0 9406 6395"/>
                                <a:gd name="T153" fmla="*/ T152 w 4337"/>
                                <a:gd name="T154" fmla="+- 0 858 226"/>
                                <a:gd name="T155" fmla="*/ 858 h 1958"/>
                                <a:gd name="T156" fmla="+- 0 9450 6395"/>
                                <a:gd name="T157" fmla="*/ T156 w 4337"/>
                                <a:gd name="T158" fmla="+- 0 963 226"/>
                                <a:gd name="T159" fmla="*/ 963 h 1958"/>
                                <a:gd name="T160" fmla="+- 0 10727 6395"/>
                                <a:gd name="T161" fmla="*/ T160 w 4337"/>
                                <a:gd name="T162" fmla="+- 0 1700 226"/>
                                <a:gd name="T163" fmla="*/ 1700 h 1958"/>
                                <a:gd name="T164" fmla="+- 0 10623 6395"/>
                                <a:gd name="T165" fmla="*/ T164 w 4337"/>
                                <a:gd name="T166" fmla="+- 0 1689 226"/>
                                <a:gd name="T167" fmla="*/ 1689 h 1958"/>
                                <a:gd name="T168" fmla="+- 0 10492 6395"/>
                                <a:gd name="T169" fmla="*/ T168 w 4337"/>
                                <a:gd name="T170" fmla="+- 0 1673 226"/>
                                <a:gd name="T171" fmla="*/ 1673 h 1958"/>
                                <a:gd name="T172" fmla="+- 0 10416 6395"/>
                                <a:gd name="T173" fmla="*/ T172 w 4337"/>
                                <a:gd name="T174" fmla="+- 0 1727 226"/>
                                <a:gd name="T175" fmla="*/ 1727 h 1958"/>
                                <a:gd name="T176" fmla="+- 0 10381 6395"/>
                                <a:gd name="T177" fmla="*/ T176 w 4337"/>
                                <a:gd name="T178" fmla="+- 0 1848 226"/>
                                <a:gd name="T179" fmla="*/ 1848 h 1958"/>
                                <a:gd name="T180" fmla="+- 0 10302 6395"/>
                                <a:gd name="T181" fmla="*/ T180 w 4337"/>
                                <a:gd name="T182" fmla="+- 0 1876 226"/>
                                <a:gd name="T183" fmla="*/ 1876 h 1958"/>
                                <a:gd name="T184" fmla="+- 0 10139 6395"/>
                                <a:gd name="T185" fmla="*/ T184 w 4337"/>
                                <a:gd name="T186" fmla="+- 0 1904 226"/>
                                <a:gd name="T187" fmla="*/ 1904 h 1958"/>
                                <a:gd name="T188" fmla="+- 0 10090 6395"/>
                                <a:gd name="T189" fmla="*/ T188 w 4337"/>
                                <a:gd name="T190" fmla="+- 0 2001 226"/>
                                <a:gd name="T191" fmla="*/ 2001 h 1958"/>
                                <a:gd name="T192" fmla="+- 0 10073 6395"/>
                                <a:gd name="T193" fmla="*/ T192 w 4337"/>
                                <a:gd name="T194" fmla="+- 0 2070 226"/>
                                <a:gd name="T195" fmla="*/ 2070 h 1958"/>
                                <a:gd name="T196" fmla="+- 0 10023 6395"/>
                                <a:gd name="T197" fmla="*/ T196 w 4337"/>
                                <a:gd name="T198" fmla="+- 0 2091 226"/>
                                <a:gd name="T199" fmla="*/ 2091 h 1958"/>
                                <a:gd name="T200" fmla="+- 0 9893 6395"/>
                                <a:gd name="T201" fmla="*/ T200 w 4337"/>
                                <a:gd name="T202" fmla="+- 0 2101 226"/>
                                <a:gd name="T203" fmla="*/ 2101 h 1958"/>
                                <a:gd name="T204" fmla="+- 0 9883 6395"/>
                                <a:gd name="T205" fmla="*/ T204 w 4337"/>
                                <a:gd name="T206" fmla="+- 0 2156 226"/>
                                <a:gd name="T207" fmla="*/ 2156 h 1958"/>
                                <a:gd name="T208" fmla="+- 0 9961 6395"/>
                                <a:gd name="T209" fmla="*/ T208 w 4337"/>
                                <a:gd name="T210" fmla="+- 0 2158 226"/>
                                <a:gd name="T211" fmla="*/ 2158 h 1958"/>
                                <a:gd name="T212" fmla="+- 0 10073 6395"/>
                                <a:gd name="T213" fmla="*/ T212 w 4337"/>
                                <a:gd name="T214" fmla="+- 0 2180 226"/>
                                <a:gd name="T215" fmla="*/ 2180 h 1958"/>
                                <a:gd name="T216" fmla="+- 0 10139 6395"/>
                                <a:gd name="T217" fmla="*/ T216 w 4337"/>
                                <a:gd name="T218" fmla="+- 0 2142 226"/>
                                <a:gd name="T219" fmla="*/ 2142 h 1958"/>
                                <a:gd name="T220" fmla="+- 0 10187 6395"/>
                                <a:gd name="T221" fmla="*/ T220 w 4337"/>
                                <a:gd name="T222" fmla="+- 0 2029 226"/>
                                <a:gd name="T223" fmla="*/ 2029 h 1958"/>
                                <a:gd name="T224" fmla="+- 0 10229 6395"/>
                                <a:gd name="T225" fmla="*/ T224 w 4337"/>
                                <a:gd name="T226" fmla="+- 0 1969 226"/>
                                <a:gd name="T227" fmla="*/ 1969 h 1958"/>
                                <a:gd name="T228" fmla="+- 0 10384 6395"/>
                                <a:gd name="T229" fmla="*/ T228 w 4337"/>
                                <a:gd name="T230" fmla="+- 0 1981 226"/>
                                <a:gd name="T231" fmla="*/ 1981 h 1958"/>
                                <a:gd name="T232" fmla="+- 0 10478 6395"/>
                                <a:gd name="T233" fmla="*/ T232 w 4337"/>
                                <a:gd name="T234" fmla="+- 0 1885 226"/>
                                <a:gd name="T235" fmla="*/ 1885 h 1958"/>
                                <a:gd name="T236" fmla="+- 0 10499 6395"/>
                                <a:gd name="T237" fmla="*/ T236 w 4337"/>
                                <a:gd name="T238" fmla="+- 0 1786 226"/>
                                <a:gd name="T239" fmla="*/ 1786 h 1958"/>
                                <a:gd name="T240" fmla="+- 0 10566 6395"/>
                                <a:gd name="T241" fmla="*/ T240 w 4337"/>
                                <a:gd name="T242" fmla="+- 0 1773 226"/>
                                <a:gd name="T243" fmla="*/ 1773 h 1958"/>
                                <a:gd name="T244" fmla="+- 0 10710 6395"/>
                                <a:gd name="T245" fmla="*/ T244 w 4337"/>
                                <a:gd name="T246" fmla="+- 0 1758 226"/>
                                <a:gd name="T247" fmla="*/ 1758 h 195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  <a:cxn ang="0">
                                  <a:pos x="T209" y="T211"/>
                                </a:cxn>
                                <a:cxn ang="0">
                                  <a:pos x="T213" y="T215"/>
                                </a:cxn>
                                <a:cxn ang="0">
                                  <a:pos x="T217" y="T219"/>
                                </a:cxn>
                                <a:cxn ang="0">
                                  <a:pos x="T221" y="T223"/>
                                </a:cxn>
                                <a:cxn ang="0">
                                  <a:pos x="T225" y="T227"/>
                                </a:cxn>
                                <a:cxn ang="0">
                                  <a:pos x="T229" y="T231"/>
                                </a:cxn>
                                <a:cxn ang="0">
                                  <a:pos x="T233" y="T235"/>
                                </a:cxn>
                                <a:cxn ang="0">
                                  <a:pos x="T237" y="T239"/>
                                </a:cxn>
                                <a:cxn ang="0">
                                  <a:pos x="T241" y="T243"/>
                                </a:cxn>
                                <a:cxn ang="0">
                                  <a:pos x="T245" y="T247"/>
                                </a:cxn>
                              </a:cxnLst>
                              <a:rect l="0" t="0" r="r" b="b"/>
                              <a:pathLst>
                                <a:path w="4337" h="1958">
                                  <a:moveTo>
                                    <a:pt x="509" y="820"/>
                                  </a:moveTo>
                                  <a:lnTo>
                                    <a:pt x="505" y="813"/>
                                  </a:lnTo>
                                  <a:lnTo>
                                    <a:pt x="485" y="799"/>
                                  </a:lnTo>
                                  <a:lnTo>
                                    <a:pt x="471" y="799"/>
                                  </a:lnTo>
                                  <a:lnTo>
                                    <a:pt x="464" y="810"/>
                                  </a:lnTo>
                                  <a:lnTo>
                                    <a:pt x="447" y="827"/>
                                  </a:lnTo>
                                  <a:lnTo>
                                    <a:pt x="428" y="833"/>
                                  </a:lnTo>
                                  <a:lnTo>
                                    <a:pt x="419" y="836"/>
                                  </a:lnTo>
                                  <a:lnTo>
                                    <a:pt x="409" y="838"/>
                                  </a:lnTo>
                                  <a:lnTo>
                                    <a:pt x="395" y="841"/>
                                  </a:lnTo>
                                  <a:lnTo>
                                    <a:pt x="385" y="844"/>
                                  </a:lnTo>
                                  <a:lnTo>
                                    <a:pt x="374" y="844"/>
                                  </a:lnTo>
                                  <a:lnTo>
                                    <a:pt x="360" y="848"/>
                                  </a:lnTo>
                                  <a:lnTo>
                                    <a:pt x="350" y="851"/>
                                  </a:lnTo>
                                  <a:lnTo>
                                    <a:pt x="339" y="855"/>
                                  </a:lnTo>
                                  <a:lnTo>
                                    <a:pt x="327" y="861"/>
                                  </a:lnTo>
                                  <a:lnTo>
                                    <a:pt x="315" y="868"/>
                                  </a:lnTo>
                                  <a:lnTo>
                                    <a:pt x="280" y="903"/>
                                  </a:lnTo>
                                  <a:lnTo>
                                    <a:pt x="277" y="910"/>
                                  </a:lnTo>
                                  <a:lnTo>
                                    <a:pt x="270" y="917"/>
                                  </a:lnTo>
                                  <a:lnTo>
                                    <a:pt x="270" y="920"/>
                                  </a:lnTo>
                                  <a:lnTo>
                                    <a:pt x="263" y="927"/>
                                  </a:lnTo>
                                  <a:lnTo>
                                    <a:pt x="263" y="938"/>
                                  </a:lnTo>
                                  <a:lnTo>
                                    <a:pt x="260" y="948"/>
                                  </a:lnTo>
                                  <a:lnTo>
                                    <a:pt x="260" y="958"/>
                                  </a:lnTo>
                                  <a:lnTo>
                                    <a:pt x="256" y="969"/>
                                  </a:lnTo>
                                  <a:lnTo>
                                    <a:pt x="257" y="986"/>
                                  </a:lnTo>
                                  <a:lnTo>
                                    <a:pt x="259" y="1002"/>
                                  </a:lnTo>
                                  <a:lnTo>
                                    <a:pt x="262" y="1017"/>
                                  </a:lnTo>
                                  <a:lnTo>
                                    <a:pt x="267" y="1031"/>
                                  </a:lnTo>
                                  <a:lnTo>
                                    <a:pt x="272" y="1043"/>
                                  </a:lnTo>
                                  <a:lnTo>
                                    <a:pt x="277" y="1055"/>
                                  </a:lnTo>
                                  <a:lnTo>
                                    <a:pt x="282" y="1065"/>
                                  </a:lnTo>
                                  <a:lnTo>
                                    <a:pt x="287" y="1076"/>
                                  </a:lnTo>
                                  <a:lnTo>
                                    <a:pt x="294" y="1086"/>
                                  </a:lnTo>
                                  <a:lnTo>
                                    <a:pt x="294" y="1128"/>
                                  </a:lnTo>
                                  <a:lnTo>
                                    <a:pt x="291" y="1135"/>
                                  </a:lnTo>
                                  <a:lnTo>
                                    <a:pt x="280" y="1145"/>
                                  </a:lnTo>
                                  <a:lnTo>
                                    <a:pt x="274" y="1149"/>
                                  </a:lnTo>
                                  <a:lnTo>
                                    <a:pt x="263" y="1155"/>
                                  </a:lnTo>
                                  <a:lnTo>
                                    <a:pt x="246" y="1159"/>
                                  </a:lnTo>
                                  <a:lnTo>
                                    <a:pt x="233" y="1164"/>
                                  </a:lnTo>
                                  <a:lnTo>
                                    <a:pt x="219" y="1168"/>
                                  </a:lnTo>
                                  <a:lnTo>
                                    <a:pt x="204" y="1174"/>
                                  </a:lnTo>
                                  <a:lnTo>
                                    <a:pt x="187" y="1183"/>
                                  </a:lnTo>
                                  <a:lnTo>
                                    <a:pt x="166" y="1197"/>
                                  </a:lnTo>
                                  <a:lnTo>
                                    <a:pt x="156" y="1207"/>
                                  </a:lnTo>
                                  <a:lnTo>
                                    <a:pt x="149" y="1215"/>
                                  </a:lnTo>
                                  <a:lnTo>
                                    <a:pt x="143" y="1223"/>
                                  </a:lnTo>
                                  <a:lnTo>
                                    <a:pt x="138" y="1232"/>
                                  </a:lnTo>
                                  <a:lnTo>
                                    <a:pt x="135" y="1242"/>
                                  </a:lnTo>
                                  <a:lnTo>
                                    <a:pt x="128" y="1257"/>
                                  </a:lnTo>
                                  <a:lnTo>
                                    <a:pt x="123" y="1274"/>
                                  </a:lnTo>
                                  <a:lnTo>
                                    <a:pt x="121" y="1294"/>
                                  </a:lnTo>
                                  <a:lnTo>
                                    <a:pt x="121" y="1315"/>
                                  </a:lnTo>
                                  <a:lnTo>
                                    <a:pt x="123" y="1334"/>
                                  </a:lnTo>
                                  <a:lnTo>
                                    <a:pt x="127" y="1351"/>
                                  </a:lnTo>
                                  <a:lnTo>
                                    <a:pt x="133" y="1367"/>
                                  </a:lnTo>
                                  <a:lnTo>
                                    <a:pt x="139" y="1380"/>
                                  </a:lnTo>
                                  <a:lnTo>
                                    <a:pt x="144" y="1392"/>
                                  </a:lnTo>
                                  <a:lnTo>
                                    <a:pt x="149" y="1402"/>
                                  </a:lnTo>
                                  <a:lnTo>
                                    <a:pt x="154" y="1410"/>
                                  </a:lnTo>
                                  <a:lnTo>
                                    <a:pt x="159" y="1418"/>
                                  </a:lnTo>
                                  <a:lnTo>
                                    <a:pt x="163" y="1429"/>
                                  </a:lnTo>
                                  <a:lnTo>
                                    <a:pt x="166" y="1436"/>
                                  </a:lnTo>
                                  <a:lnTo>
                                    <a:pt x="166" y="1453"/>
                                  </a:lnTo>
                                  <a:lnTo>
                                    <a:pt x="163" y="1456"/>
                                  </a:lnTo>
                                  <a:lnTo>
                                    <a:pt x="163" y="1460"/>
                                  </a:lnTo>
                                  <a:lnTo>
                                    <a:pt x="159" y="1460"/>
                                  </a:lnTo>
                                  <a:lnTo>
                                    <a:pt x="156" y="1467"/>
                                  </a:lnTo>
                                  <a:lnTo>
                                    <a:pt x="149" y="1474"/>
                                  </a:lnTo>
                                  <a:lnTo>
                                    <a:pt x="141" y="1479"/>
                                  </a:lnTo>
                                  <a:lnTo>
                                    <a:pt x="130" y="1484"/>
                                  </a:lnTo>
                                  <a:lnTo>
                                    <a:pt x="116" y="1489"/>
                                  </a:lnTo>
                                  <a:lnTo>
                                    <a:pt x="101" y="1494"/>
                                  </a:lnTo>
                                  <a:lnTo>
                                    <a:pt x="84" y="1500"/>
                                  </a:lnTo>
                                  <a:lnTo>
                                    <a:pt x="68" y="1507"/>
                                  </a:lnTo>
                                  <a:lnTo>
                                    <a:pt x="52" y="1516"/>
                                  </a:lnTo>
                                  <a:lnTo>
                                    <a:pt x="38" y="1526"/>
                                  </a:lnTo>
                                  <a:lnTo>
                                    <a:pt x="11" y="1553"/>
                                  </a:lnTo>
                                  <a:lnTo>
                                    <a:pt x="7" y="1560"/>
                                  </a:lnTo>
                                  <a:lnTo>
                                    <a:pt x="7" y="1564"/>
                                  </a:lnTo>
                                  <a:lnTo>
                                    <a:pt x="4" y="1571"/>
                                  </a:lnTo>
                                  <a:lnTo>
                                    <a:pt x="4" y="1577"/>
                                  </a:lnTo>
                                  <a:lnTo>
                                    <a:pt x="0" y="1593"/>
                                  </a:lnTo>
                                  <a:lnTo>
                                    <a:pt x="2" y="1609"/>
                                  </a:lnTo>
                                  <a:lnTo>
                                    <a:pt x="11" y="1623"/>
                                  </a:lnTo>
                                  <a:lnTo>
                                    <a:pt x="24" y="1633"/>
                                  </a:lnTo>
                                  <a:lnTo>
                                    <a:pt x="46" y="1647"/>
                                  </a:lnTo>
                                  <a:lnTo>
                                    <a:pt x="65" y="1651"/>
                                  </a:lnTo>
                                  <a:lnTo>
                                    <a:pt x="81" y="1644"/>
                                  </a:lnTo>
                                  <a:lnTo>
                                    <a:pt x="94" y="1629"/>
                                  </a:lnTo>
                                  <a:lnTo>
                                    <a:pt x="97" y="1626"/>
                                  </a:lnTo>
                                  <a:lnTo>
                                    <a:pt x="97" y="1619"/>
                                  </a:lnTo>
                                  <a:lnTo>
                                    <a:pt x="104" y="1616"/>
                                  </a:lnTo>
                                  <a:lnTo>
                                    <a:pt x="107" y="1612"/>
                                  </a:lnTo>
                                  <a:lnTo>
                                    <a:pt x="114" y="1609"/>
                                  </a:lnTo>
                                  <a:lnTo>
                                    <a:pt x="125" y="1602"/>
                                  </a:lnTo>
                                  <a:lnTo>
                                    <a:pt x="142" y="1598"/>
                                  </a:lnTo>
                                  <a:lnTo>
                                    <a:pt x="163" y="1591"/>
                                  </a:lnTo>
                                  <a:lnTo>
                                    <a:pt x="166" y="1590"/>
                                  </a:lnTo>
                                  <a:lnTo>
                                    <a:pt x="177" y="1588"/>
                                  </a:lnTo>
                                  <a:lnTo>
                                    <a:pt x="187" y="1585"/>
                                  </a:lnTo>
                                  <a:lnTo>
                                    <a:pt x="198" y="1580"/>
                                  </a:lnTo>
                                  <a:lnTo>
                                    <a:pt x="209" y="1573"/>
                                  </a:lnTo>
                                  <a:lnTo>
                                    <a:pt x="222" y="1564"/>
                                  </a:lnTo>
                                  <a:lnTo>
                                    <a:pt x="232" y="1555"/>
                                  </a:lnTo>
                                  <a:lnTo>
                                    <a:pt x="242" y="1544"/>
                                  </a:lnTo>
                                  <a:lnTo>
                                    <a:pt x="242" y="1543"/>
                                  </a:lnTo>
                                  <a:lnTo>
                                    <a:pt x="251" y="1532"/>
                                  </a:lnTo>
                                  <a:lnTo>
                                    <a:pt x="260" y="1519"/>
                                  </a:lnTo>
                                  <a:lnTo>
                                    <a:pt x="263" y="1515"/>
                                  </a:lnTo>
                                  <a:lnTo>
                                    <a:pt x="263" y="1512"/>
                                  </a:lnTo>
                                  <a:lnTo>
                                    <a:pt x="267" y="1505"/>
                                  </a:lnTo>
                                  <a:lnTo>
                                    <a:pt x="270" y="1501"/>
                                  </a:lnTo>
                                  <a:lnTo>
                                    <a:pt x="274" y="1494"/>
                                  </a:lnTo>
                                  <a:lnTo>
                                    <a:pt x="277" y="1484"/>
                                  </a:lnTo>
                                  <a:lnTo>
                                    <a:pt x="277" y="1474"/>
                                  </a:lnTo>
                                  <a:lnTo>
                                    <a:pt x="280" y="1460"/>
                                  </a:lnTo>
                                  <a:lnTo>
                                    <a:pt x="280" y="1442"/>
                                  </a:lnTo>
                                  <a:lnTo>
                                    <a:pt x="278" y="1426"/>
                                  </a:lnTo>
                                  <a:lnTo>
                                    <a:pt x="275" y="1411"/>
                                  </a:lnTo>
                                  <a:lnTo>
                                    <a:pt x="270" y="1398"/>
                                  </a:lnTo>
                                  <a:lnTo>
                                    <a:pt x="265" y="1385"/>
                                  </a:lnTo>
                                  <a:lnTo>
                                    <a:pt x="260" y="1374"/>
                                  </a:lnTo>
                                  <a:lnTo>
                                    <a:pt x="254" y="1363"/>
                                  </a:lnTo>
                                  <a:lnTo>
                                    <a:pt x="249" y="1353"/>
                                  </a:lnTo>
                                  <a:lnTo>
                                    <a:pt x="242" y="1342"/>
                                  </a:lnTo>
                                  <a:lnTo>
                                    <a:pt x="242" y="1311"/>
                                  </a:lnTo>
                                  <a:lnTo>
                                    <a:pt x="249" y="1301"/>
                                  </a:lnTo>
                                  <a:lnTo>
                                    <a:pt x="249" y="1297"/>
                                  </a:lnTo>
                                  <a:lnTo>
                                    <a:pt x="253" y="1294"/>
                                  </a:lnTo>
                                  <a:lnTo>
                                    <a:pt x="256" y="1294"/>
                                  </a:lnTo>
                                  <a:lnTo>
                                    <a:pt x="263" y="1287"/>
                                  </a:lnTo>
                                  <a:lnTo>
                                    <a:pt x="270" y="1283"/>
                                  </a:lnTo>
                                  <a:lnTo>
                                    <a:pt x="280" y="1277"/>
                                  </a:lnTo>
                                  <a:lnTo>
                                    <a:pt x="294" y="1274"/>
                                  </a:lnTo>
                                  <a:lnTo>
                                    <a:pt x="298" y="1273"/>
                                  </a:lnTo>
                                  <a:lnTo>
                                    <a:pt x="311" y="1268"/>
                                  </a:lnTo>
                                  <a:lnTo>
                                    <a:pt x="325" y="1264"/>
                                  </a:lnTo>
                                  <a:lnTo>
                                    <a:pt x="340" y="1258"/>
                                  </a:lnTo>
                                  <a:lnTo>
                                    <a:pt x="357" y="1249"/>
                                  </a:lnTo>
                                  <a:lnTo>
                                    <a:pt x="363" y="1244"/>
                                  </a:lnTo>
                                  <a:lnTo>
                                    <a:pt x="372" y="1237"/>
                                  </a:lnTo>
                                  <a:lnTo>
                                    <a:pt x="386" y="1223"/>
                                  </a:lnTo>
                                  <a:lnTo>
                                    <a:pt x="399" y="1208"/>
                                  </a:lnTo>
                                  <a:lnTo>
                                    <a:pt x="402" y="1203"/>
                                  </a:lnTo>
                                  <a:lnTo>
                                    <a:pt x="408" y="1190"/>
                                  </a:lnTo>
                                  <a:lnTo>
                                    <a:pt x="402" y="1176"/>
                                  </a:lnTo>
                                  <a:lnTo>
                                    <a:pt x="402" y="1155"/>
                                  </a:lnTo>
                                  <a:lnTo>
                                    <a:pt x="405" y="1152"/>
                                  </a:lnTo>
                                  <a:lnTo>
                                    <a:pt x="405" y="1149"/>
                                  </a:lnTo>
                                  <a:lnTo>
                                    <a:pt x="408" y="1135"/>
                                  </a:lnTo>
                                  <a:lnTo>
                                    <a:pt x="408" y="1110"/>
                                  </a:lnTo>
                                  <a:lnTo>
                                    <a:pt x="407" y="1091"/>
                                  </a:lnTo>
                                  <a:lnTo>
                                    <a:pt x="402" y="1074"/>
                                  </a:lnTo>
                                  <a:lnTo>
                                    <a:pt x="397" y="1058"/>
                                  </a:lnTo>
                                  <a:lnTo>
                                    <a:pt x="391" y="1045"/>
                                  </a:lnTo>
                                  <a:lnTo>
                                    <a:pt x="386" y="1033"/>
                                  </a:lnTo>
                                  <a:lnTo>
                                    <a:pt x="381" y="1023"/>
                                  </a:lnTo>
                                  <a:lnTo>
                                    <a:pt x="376" y="1015"/>
                                  </a:lnTo>
                                  <a:lnTo>
                                    <a:pt x="370" y="1007"/>
                                  </a:lnTo>
                                  <a:lnTo>
                                    <a:pt x="367" y="996"/>
                                  </a:lnTo>
                                  <a:lnTo>
                                    <a:pt x="363" y="989"/>
                                  </a:lnTo>
                                  <a:lnTo>
                                    <a:pt x="363" y="962"/>
                                  </a:lnTo>
                                  <a:lnTo>
                                    <a:pt x="367" y="958"/>
                                  </a:lnTo>
                                  <a:lnTo>
                                    <a:pt x="367" y="951"/>
                                  </a:lnTo>
                                  <a:lnTo>
                                    <a:pt x="370" y="951"/>
                                  </a:lnTo>
                                  <a:lnTo>
                                    <a:pt x="370" y="948"/>
                                  </a:lnTo>
                                  <a:lnTo>
                                    <a:pt x="374" y="948"/>
                                  </a:lnTo>
                                  <a:lnTo>
                                    <a:pt x="377" y="944"/>
                                  </a:lnTo>
                                  <a:lnTo>
                                    <a:pt x="385" y="937"/>
                                  </a:lnTo>
                                  <a:lnTo>
                                    <a:pt x="396" y="931"/>
                                  </a:lnTo>
                                  <a:lnTo>
                                    <a:pt x="408" y="924"/>
                                  </a:lnTo>
                                  <a:lnTo>
                                    <a:pt x="422" y="917"/>
                                  </a:lnTo>
                                  <a:lnTo>
                                    <a:pt x="438" y="909"/>
                                  </a:lnTo>
                                  <a:lnTo>
                                    <a:pt x="453" y="901"/>
                                  </a:lnTo>
                                  <a:lnTo>
                                    <a:pt x="466" y="892"/>
                                  </a:lnTo>
                                  <a:lnTo>
                                    <a:pt x="478" y="882"/>
                                  </a:lnTo>
                                  <a:lnTo>
                                    <a:pt x="487" y="872"/>
                                  </a:lnTo>
                                  <a:lnTo>
                                    <a:pt x="494" y="862"/>
                                  </a:lnTo>
                                  <a:lnTo>
                                    <a:pt x="499" y="853"/>
                                  </a:lnTo>
                                  <a:lnTo>
                                    <a:pt x="502" y="844"/>
                                  </a:lnTo>
                                  <a:lnTo>
                                    <a:pt x="502" y="841"/>
                                  </a:lnTo>
                                  <a:lnTo>
                                    <a:pt x="505" y="837"/>
                                  </a:lnTo>
                                  <a:lnTo>
                                    <a:pt x="505" y="830"/>
                                  </a:lnTo>
                                  <a:lnTo>
                                    <a:pt x="509" y="820"/>
                                  </a:lnTo>
                                  <a:moveTo>
                                    <a:pt x="3146" y="703"/>
                                  </a:moveTo>
                                  <a:lnTo>
                                    <a:pt x="3144" y="686"/>
                                  </a:lnTo>
                                  <a:lnTo>
                                    <a:pt x="3135" y="671"/>
                                  </a:lnTo>
                                  <a:lnTo>
                                    <a:pt x="3128" y="664"/>
                                  </a:lnTo>
                                  <a:lnTo>
                                    <a:pt x="3128" y="661"/>
                                  </a:lnTo>
                                  <a:lnTo>
                                    <a:pt x="3121" y="657"/>
                                  </a:lnTo>
                                  <a:lnTo>
                                    <a:pt x="3121" y="650"/>
                                  </a:lnTo>
                                  <a:lnTo>
                                    <a:pt x="3117" y="644"/>
                                  </a:lnTo>
                                  <a:lnTo>
                                    <a:pt x="3117" y="567"/>
                                  </a:lnTo>
                                  <a:lnTo>
                                    <a:pt x="3117" y="555"/>
                                  </a:lnTo>
                                  <a:lnTo>
                                    <a:pt x="3115" y="542"/>
                                  </a:lnTo>
                                  <a:lnTo>
                                    <a:pt x="3111" y="529"/>
                                  </a:lnTo>
                                  <a:lnTo>
                                    <a:pt x="3105" y="516"/>
                                  </a:lnTo>
                                  <a:lnTo>
                                    <a:pt x="3098" y="502"/>
                                  </a:lnTo>
                                  <a:lnTo>
                                    <a:pt x="3089" y="489"/>
                                  </a:lnTo>
                                  <a:lnTo>
                                    <a:pt x="3079" y="477"/>
                                  </a:lnTo>
                                  <a:lnTo>
                                    <a:pt x="3059" y="457"/>
                                  </a:lnTo>
                                  <a:lnTo>
                                    <a:pt x="3048" y="450"/>
                                  </a:lnTo>
                                  <a:lnTo>
                                    <a:pt x="3028" y="439"/>
                                  </a:lnTo>
                                  <a:lnTo>
                                    <a:pt x="3011" y="433"/>
                                  </a:lnTo>
                                  <a:lnTo>
                                    <a:pt x="2995" y="430"/>
                                  </a:lnTo>
                                  <a:lnTo>
                                    <a:pt x="2983" y="430"/>
                                  </a:lnTo>
                                  <a:lnTo>
                                    <a:pt x="2976" y="429"/>
                                  </a:lnTo>
                                  <a:lnTo>
                                    <a:pt x="2962" y="429"/>
                                  </a:lnTo>
                                  <a:lnTo>
                                    <a:pt x="2948" y="430"/>
                                  </a:lnTo>
                                  <a:lnTo>
                                    <a:pt x="2937" y="431"/>
                                  </a:lnTo>
                                  <a:lnTo>
                                    <a:pt x="2924" y="432"/>
                                  </a:lnTo>
                                  <a:lnTo>
                                    <a:pt x="2913" y="433"/>
                                  </a:lnTo>
                                  <a:lnTo>
                                    <a:pt x="2886" y="433"/>
                                  </a:lnTo>
                                  <a:lnTo>
                                    <a:pt x="2879" y="429"/>
                                  </a:lnTo>
                                  <a:lnTo>
                                    <a:pt x="2875" y="429"/>
                                  </a:lnTo>
                                  <a:lnTo>
                                    <a:pt x="2865" y="419"/>
                                  </a:lnTo>
                                  <a:lnTo>
                                    <a:pt x="2865" y="415"/>
                                  </a:lnTo>
                                  <a:lnTo>
                                    <a:pt x="2861" y="415"/>
                                  </a:lnTo>
                                  <a:lnTo>
                                    <a:pt x="2858" y="412"/>
                                  </a:lnTo>
                                  <a:lnTo>
                                    <a:pt x="2858" y="408"/>
                                  </a:lnTo>
                                  <a:lnTo>
                                    <a:pt x="2855" y="405"/>
                                  </a:lnTo>
                                  <a:lnTo>
                                    <a:pt x="2855" y="401"/>
                                  </a:lnTo>
                                  <a:lnTo>
                                    <a:pt x="2858" y="394"/>
                                  </a:lnTo>
                                  <a:lnTo>
                                    <a:pt x="2858" y="353"/>
                                  </a:lnTo>
                                  <a:lnTo>
                                    <a:pt x="2858" y="338"/>
                                  </a:lnTo>
                                  <a:lnTo>
                                    <a:pt x="2857" y="322"/>
                                  </a:lnTo>
                                  <a:lnTo>
                                    <a:pt x="2855" y="305"/>
                                  </a:lnTo>
                                  <a:lnTo>
                                    <a:pt x="2848" y="286"/>
                                  </a:lnTo>
                                  <a:lnTo>
                                    <a:pt x="2839" y="267"/>
                                  </a:lnTo>
                                  <a:lnTo>
                                    <a:pt x="2829" y="250"/>
                                  </a:lnTo>
                                  <a:lnTo>
                                    <a:pt x="2816" y="235"/>
                                  </a:lnTo>
                                  <a:lnTo>
                                    <a:pt x="2792" y="211"/>
                                  </a:lnTo>
                                  <a:lnTo>
                                    <a:pt x="2789" y="211"/>
                                  </a:lnTo>
                                  <a:lnTo>
                                    <a:pt x="2785" y="208"/>
                                  </a:lnTo>
                                  <a:lnTo>
                                    <a:pt x="2775" y="201"/>
                                  </a:lnTo>
                                  <a:lnTo>
                                    <a:pt x="2761" y="194"/>
                                  </a:lnTo>
                                  <a:lnTo>
                                    <a:pt x="2751" y="190"/>
                                  </a:lnTo>
                                  <a:lnTo>
                                    <a:pt x="2733" y="186"/>
                                  </a:lnTo>
                                  <a:lnTo>
                                    <a:pt x="2716" y="185"/>
                                  </a:lnTo>
                                  <a:lnTo>
                                    <a:pt x="2699" y="185"/>
                                  </a:lnTo>
                                  <a:lnTo>
                                    <a:pt x="2685" y="187"/>
                                  </a:lnTo>
                                  <a:lnTo>
                                    <a:pt x="2673" y="189"/>
                                  </a:lnTo>
                                  <a:lnTo>
                                    <a:pt x="2661" y="190"/>
                                  </a:lnTo>
                                  <a:lnTo>
                                    <a:pt x="2651" y="190"/>
                                  </a:lnTo>
                                  <a:lnTo>
                                    <a:pt x="2622" y="190"/>
                                  </a:lnTo>
                                  <a:lnTo>
                                    <a:pt x="2616" y="187"/>
                                  </a:lnTo>
                                  <a:lnTo>
                                    <a:pt x="2612" y="187"/>
                                  </a:lnTo>
                                  <a:lnTo>
                                    <a:pt x="2605" y="180"/>
                                  </a:lnTo>
                                  <a:lnTo>
                                    <a:pt x="2602" y="180"/>
                                  </a:lnTo>
                                  <a:lnTo>
                                    <a:pt x="2588" y="166"/>
                                  </a:lnTo>
                                  <a:lnTo>
                                    <a:pt x="2588" y="163"/>
                                  </a:lnTo>
                                  <a:lnTo>
                                    <a:pt x="2584" y="153"/>
                                  </a:lnTo>
                                  <a:lnTo>
                                    <a:pt x="2582" y="141"/>
                                  </a:lnTo>
                                  <a:lnTo>
                                    <a:pt x="2580" y="126"/>
                                  </a:lnTo>
                                  <a:lnTo>
                                    <a:pt x="2578" y="111"/>
                                  </a:lnTo>
                                  <a:lnTo>
                                    <a:pt x="2575" y="95"/>
                                  </a:lnTo>
                                  <a:lnTo>
                                    <a:pt x="2572" y="78"/>
                                  </a:lnTo>
                                  <a:lnTo>
                                    <a:pt x="2567" y="63"/>
                                  </a:lnTo>
                                  <a:lnTo>
                                    <a:pt x="2560" y="49"/>
                                  </a:lnTo>
                                  <a:lnTo>
                                    <a:pt x="2553" y="37"/>
                                  </a:lnTo>
                                  <a:lnTo>
                                    <a:pt x="2545" y="27"/>
                                  </a:lnTo>
                                  <a:lnTo>
                                    <a:pt x="2539" y="20"/>
                                  </a:lnTo>
                                  <a:lnTo>
                                    <a:pt x="2529" y="11"/>
                                  </a:lnTo>
                                  <a:lnTo>
                                    <a:pt x="2526" y="11"/>
                                  </a:lnTo>
                                  <a:lnTo>
                                    <a:pt x="2522" y="7"/>
                                  </a:lnTo>
                                  <a:lnTo>
                                    <a:pt x="2519" y="7"/>
                                  </a:lnTo>
                                  <a:lnTo>
                                    <a:pt x="2519" y="4"/>
                                  </a:lnTo>
                                  <a:lnTo>
                                    <a:pt x="2512" y="0"/>
                                  </a:lnTo>
                                  <a:lnTo>
                                    <a:pt x="2502" y="0"/>
                                  </a:lnTo>
                                  <a:lnTo>
                                    <a:pt x="2495" y="4"/>
                                  </a:lnTo>
                                  <a:lnTo>
                                    <a:pt x="2484" y="11"/>
                                  </a:lnTo>
                                  <a:lnTo>
                                    <a:pt x="2481" y="24"/>
                                  </a:lnTo>
                                  <a:lnTo>
                                    <a:pt x="2488" y="35"/>
                                  </a:lnTo>
                                  <a:lnTo>
                                    <a:pt x="2488" y="38"/>
                                  </a:lnTo>
                                  <a:lnTo>
                                    <a:pt x="2491" y="42"/>
                                  </a:lnTo>
                                  <a:lnTo>
                                    <a:pt x="2491" y="45"/>
                                  </a:lnTo>
                                  <a:lnTo>
                                    <a:pt x="2498" y="59"/>
                                  </a:lnTo>
                                  <a:lnTo>
                                    <a:pt x="2498" y="77"/>
                                  </a:lnTo>
                                  <a:lnTo>
                                    <a:pt x="2498" y="86"/>
                                  </a:lnTo>
                                  <a:lnTo>
                                    <a:pt x="2497" y="97"/>
                                  </a:lnTo>
                                  <a:lnTo>
                                    <a:pt x="2495" y="111"/>
                                  </a:lnTo>
                                  <a:lnTo>
                                    <a:pt x="2495" y="121"/>
                                  </a:lnTo>
                                  <a:lnTo>
                                    <a:pt x="2491" y="132"/>
                                  </a:lnTo>
                                  <a:lnTo>
                                    <a:pt x="2491" y="156"/>
                                  </a:lnTo>
                                  <a:lnTo>
                                    <a:pt x="2492" y="168"/>
                                  </a:lnTo>
                                  <a:lnTo>
                                    <a:pt x="2494" y="181"/>
                                  </a:lnTo>
                                  <a:lnTo>
                                    <a:pt x="2498" y="194"/>
                                  </a:lnTo>
                                  <a:lnTo>
                                    <a:pt x="2502" y="204"/>
                                  </a:lnTo>
                                  <a:lnTo>
                                    <a:pt x="2505" y="211"/>
                                  </a:lnTo>
                                  <a:lnTo>
                                    <a:pt x="2509" y="222"/>
                                  </a:lnTo>
                                  <a:lnTo>
                                    <a:pt x="2512" y="225"/>
                                  </a:lnTo>
                                  <a:lnTo>
                                    <a:pt x="2515" y="232"/>
                                  </a:lnTo>
                                  <a:lnTo>
                                    <a:pt x="2515" y="235"/>
                                  </a:lnTo>
                                  <a:lnTo>
                                    <a:pt x="2519" y="239"/>
                                  </a:lnTo>
                                  <a:lnTo>
                                    <a:pt x="2522" y="246"/>
                                  </a:lnTo>
                                  <a:lnTo>
                                    <a:pt x="2554" y="277"/>
                                  </a:lnTo>
                                  <a:lnTo>
                                    <a:pt x="2564" y="280"/>
                                  </a:lnTo>
                                  <a:lnTo>
                                    <a:pt x="2574" y="287"/>
                                  </a:lnTo>
                                  <a:lnTo>
                                    <a:pt x="2590" y="293"/>
                                  </a:lnTo>
                                  <a:lnTo>
                                    <a:pt x="2607" y="296"/>
                                  </a:lnTo>
                                  <a:lnTo>
                                    <a:pt x="2622" y="297"/>
                                  </a:lnTo>
                                  <a:lnTo>
                                    <a:pt x="2637" y="298"/>
                                  </a:lnTo>
                                  <a:lnTo>
                                    <a:pt x="2650" y="297"/>
                                  </a:lnTo>
                                  <a:lnTo>
                                    <a:pt x="2661" y="296"/>
                                  </a:lnTo>
                                  <a:lnTo>
                                    <a:pt x="2675" y="295"/>
                                  </a:lnTo>
                                  <a:lnTo>
                                    <a:pt x="2685" y="294"/>
                                  </a:lnTo>
                                  <a:lnTo>
                                    <a:pt x="2716" y="294"/>
                                  </a:lnTo>
                                  <a:lnTo>
                                    <a:pt x="2720" y="298"/>
                                  </a:lnTo>
                                  <a:lnTo>
                                    <a:pt x="2723" y="298"/>
                                  </a:lnTo>
                                  <a:lnTo>
                                    <a:pt x="2740" y="315"/>
                                  </a:lnTo>
                                  <a:lnTo>
                                    <a:pt x="2740" y="318"/>
                                  </a:lnTo>
                                  <a:lnTo>
                                    <a:pt x="2744" y="329"/>
                                  </a:lnTo>
                                  <a:lnTo>
                                    <a:pt x="2747" y="336"/>
                                  </a:lnTo>
                                  <a:lnTo>
                                    <a:pt x="2747" y="350"/>
                                  </a:lnTo>
                                  <a:lnTo>
                                    <a:pt x="2744" y="367"/>
                                  </a:lnTo>
                                  <a:lnTo>
                                    <a:pt x="2744" y="380"/>
                                  </a:lnTo>
                                  <a:lnTo>
                                    <a:pt x="2744" y="395"/>
                                  </a:lnTo>
                                  <a:lnTo>
                                    <a:pt x="2745" y="412"/>
                                  </a:lnTo>
                                  <a:lnTo>
                                    <a:pt x="2747" y="429"/>
                                  </a:lnTo>
                                  <a:lnTo>
                                    <a:pt x="2750" y="439"/>
                                  </a:lnTo>
                                  <a:lnTo>
                                    <a:pt x="2753" y="448"/>
                                  </a:lnTo>
                                  <a:lnTo>
                                    <a:pt x="2757" y="457"/>
                                  </a:lnTo>
                                  <a:lnTo>
                                    <a:pt x="2761" y="467"/>
                                  </a:lnTo>
                                  <a:lnTo>
                                    <a:pt x="2775" y="488"/>
                                  </a:lnTo>
                                  <a:lnTo>
                                    <a:pt x="2785" y="498"/>
                                  </a:lnTo>
                                  <a:lnTo>
                                    <a:pt x="2798" y="509"/>
                                  </a:lnTo>
                                  <a:lnTo>
                                    <a:pt x="2813" y="520"/>
                                  </a:lnTo>
                                  <a:lnTo>
                                    <a:pt x="2830" y="529"/>
                                  </a:lnTo>
                                  <a:lnTo>
                                    <a:pt x="2848" y="536"/>
                                  </a:lnTo>
                                  <a:lnTo>
                                    <a:pt x="2855" y="538"/>
                                  </a:lnTo>
                                  <a:lnTo>
                                    <a:pt x="2866" y="540"/>
                                  </a:lnTo>
                                  <a:lnTo>
                                    <a:pt x="2883" y="542"/>
                                  </a:lnTo>
                                  <a:lnTo>
                                    <a:pt x="2899" y="542"/>
                                  </a:lnTo>
                                  <a:lnTo>
                                    <a:pt x="2913" y="540"/>
                                  </a:lnTo>
                                  <a:lnTo>
                                    <a:pt x="2926" y="538"/>
                                  </a:lnTo>
                                  <a:lnTo>
                                    <a:pt x="2937" y="537"/>
                                  </a:lnTo>
                                  <a:lnTo>
                                    <a:pt x="2947" y="536"/>
                                  </a:lnTo>
                                  <a:lnTo>
                                    <a:pt x="2976" y="536"/>
                                  </a:lnTo>
                                  <a:lnTo>
                                    <a:pt x="2983" y="540"/>
                                  </a:lnTo>
                                  <a:lnTo>
                                    <a:pt x="2986" y="540"/>
                                  </a:lnTo>
                                  <a:lnTo>
                                    <a:pt x="3000" y="554"/>
                                  </a:lnTo>
                                  <a:lnTo>
                                    <a:pt x="3003" y="561"/>
                                  </a:lnTo>
                                  <a:lnTo>
                                    <a:pt x="3007" y="564"/>
                                  </a:lnTo>
                                  <a:lnTo>
                                    <a:pt x="3009" y="574"/>
                                  </a:lnTo>
                                  <a:lnTo>
                                    <a:pt x="3010" y="586"/>
                                  </a:lnTo>
                                  <a:lnTo>
                                    <a:pt x="3010" y="600"/>
                                  </a:lnTo>
                                  <a:lnTo>
                                    <a:pt x="3010" y="616"/>
                                  </a:lnTo>
                                  <a:lnTo>
                                    <a:pt x="3011" y="632"/>
                                  </a:lnTo>
                                  <a:lnTo>
                                    <a:pt x="3013" y="650"/>
                                  </a:lnTo>
                                  <a:lnTo>
                                    <a:pt x="3016" y="668"/>
                                  </a:lnTo>
                                  <a:lnTo>
                                    <a:pt x="3021" y="685"/>
                                  </a:lnTo>
                                  <a:lnTo>
                                    <a:pt x="3024" y="695"/>
                                  </a:lnTo>
                                  <a:lnTo>
                                    <a:pt x="3031" y="706"/>
                                  </a:lnTo>
                                  <a:lnTo>
                                    <a:pt x="3038" y="720"/>
                                  </a:lnTo>
                                  <a:lnTo>
                                    <a:pt x="3048" y="730"/>
                                  </a:lnTo>
                                  <a:lnTo>
                                    <a:pt x="3052" y="737"/>
                                  </a:lnTo>
                                  <a:lnTo>
                                    <a:pt x="3055" y="737"/>
                                  </a:lnTo>
                                  <a:lnTo>
                                    <a:pt x="3059" y="740"/>
                                  </a:lnTo>
                                  <a:lnTo>
                                    <a:pt x="3073" y="748"/>
                                  </a:lnTo>
                                  <a:lnTo>
                                    <a:pt x="3088" y="751"/>
                                  </a:lnTo>
                                  <a:lnTo>
                                    <a:pt x="3103" y="748"/>
                                  </a:lnTo>
                                  <a:lnTo>
                                    <a:pt x="3117" y="740"/>
                                  </a:lnTo>
                                  <a:lnTo>
                                    <a:pt x="3137" y="722"/>
                                  </a:lnTo>
                                  <a:lnTo>
                                    <a:pt x="3146" y="703"/>
                                  </a:lnTo>
                                  <a:moveTo>
                                    <a:pt x="4337" y="1490"/>
                                  </a:moveTo>
                                  <a:lnTo>
                                    <a:pt x="4332" y="1474"/>
                                  </a:lnTo>
                                  <a:lnTo>
                                    <a:pt x="4321" y="1461"/>
                                  </a:lnTo>
                                  <a:lnTo>
                                    <a:pt x="4306" y="1453"/>
                                  </a:lnTo>
                                  <a:lnTo>
                                    <a:pt x="4290" y="1452"/>
                                  </a:lnTo>
                                  <a:lnTo>
                                    <a:pt x="4273" y="1456"/>
                                  </a:lnTo>
                                  <a:lnTo>
                                    <a:pt x="4270" y="1456"/>
                                  </a:lnTo>
                                  <a:lnTo>
                                    <a:pt x="4266" y="1460"/>
                                  </a:lnTo>
                                  <a:lnTo>
                                    <a:pt x="4259" y="1460"/>
                                  </a:lnTo>
                                  <a:lnTo>
                                    <a:pt x="4252" y="1463"/>
                                  </a:lnTo>
                                  <a:lnTo>
                                    <a:pt x="4228" y="1463"/>
                                  </a:lnTo>
                                  <a:lnTo>
                                    <a:pt x="4211" y="1456"/>
                                  </a:lnTo>
                                  <a:lnTo>
                                    <a:pt x="4190" y="1449"/>
                                  </a:lnTo>
                                  <a:lnTo>
                                    <a:pt x="4176" y="1446"/>
                                  </a:lnTo>
                                  <a:lnTo>
                                    <a:pt x="4165" y="1444"/>
                                  </a:lnTo>
                                  <a:lnTo>
                                    <a:pt x="4153" y="1442"/>
                                  </a:lnTo>
                                  <a:lnTo>
                                    <a:pt x="4141" y="1441"/>
                                  </a:lnTo>
                                  <a:lnTo>
                                    <a:pt x="4128" y="1443"/>
                                  </a:lnTo>
                                  <a:lnTo>
                                    <a:pt x="4112" y="1444"/>
                                  </a:lnTo>
                                  <a:lnTo>
                                    <a:pt x="4097" y="1447"/>
                                  </a:lnTo>
                                  <a:lnTo>
                                    <a:pt x="4083" y="1453"/>
                                  </a:lnTo>
                                  <a:lnTo>
                                    <a:pt x="4069" y="1460"/>
                                  </a:lnTo>
                                  <a:lnTo>
                                    <a:pt x="4065" y="1463"/>
                                  </a:lnTo>
                                  <a:lnTo>
                                    <a:pt x="4062" y="1463"/>
                                  </a:lnTo>
                                  <a:lnTo>
                                    <a:pt x="4055" y="1467"/>
                                  </a:lnTo>
                                  <a:lnTo>
                                    <a:pt x="4045" y="1477"/>
                                  </a:lnTo>
                                  <a:lnTo>
                                    <a:pt x="4034" y="1484"/>
                                  </a:lnTo>
                                  <a:lnTo>
                                    <a:pt x="4027" y="1491"/>
                                  </a:lnTo>
                                  <a:lnTo>
                                    <a:pt x="4021" y="1501"/>
                                  </a:lnTo>
                                  <a:lnTo>
                                    <a:pt x="4011" y="1515"/>
                                  </a:lnTo>
                                  <a:lnTo>
                                    <a:pt x="4004" y="1531"/>
                                  </a:lnTo>
                                  <a:lnTo>
                                    <a:pt x="4000" y="1546"/>
                                  </a:lnTo>
                                  <a:lnTo>
                                    <a:pt x="3996" y="1560"/>
                                  </a:lnTo>
                                  <a:lnTo>
                                    <a:pt x="3994" y="1573"/>
                                  </a:lnTo>
                                  <a:lnTo>
                                    <a:pt x="3992" y="1586"/>
                                  </a:lnTo>
                                  <a:lnTo>
                                    <a:pt x="3990" y="1598"/>
                                  </a:lnTo>
                                  <a:lnTo>
                                    <a:pt x="3989" y="1609"/>
                                  </a:lnTo>
                                  <a:lnTo>
                                    <a:pt x="3986" y="1622"/>
                                  </a:lnTo>
                                  <a:lnTo>
                                    <a:pt x="3986" y="1629"/>
                                  </a:lnTo>
                                  <a:lnTo>
                                    <a:pt x="3979" y="1643"/>
                                  </a:lnTo>
                                  <a:lnTo>
                                    <a:pt x="3976" y="1647"/>
                                  </a:lnTo>
                                  <a:lnTo>
                                    <a:pt x="3965" y="1654"/>
                                  </a:lnTo>
                                  <a:lnTo>
                                    <a:pt x="3962" y="1654"/>
                                  </a:lnTo>
                                  <a:lnTo>
                                    <a:pt x="3958" y="1657"/>
                                  </a:lnTo>
                                  <a:lnTo>
                                    <a:pt x="3937" y="1657"/>
                                  </a:lnTo>
                                  <a:lnTo>
                                    <a:pt x="3924" y="1654"/>
                                  </a:lnTo>
                                  <a:lnTo>
                                    <a:pt x="3907" y="1650"/>
                                  </a:lnTo>
                                  <a:lnTo>
                                    <a:pt x="3878" y="1644"/>
                                  </a:lnTo>
                                  <a:lnTo>
                                    <a:pt x="3862" y="1641"/>
                                  </a:lnTo>
                                  <a:lnTo>
                                    <a:pt x="3844" y="1640"/>
                                  </a:lnTo>
                                  <a:lnTo>
                                    <a:pt x="3825" y="1641"/>
                                  </a:lnTo>
                                  <a:lnTo>
                                    <a:pt x="3806" y="1644"/>
                                  </a:lnTo>
                                  <a:lnTo>
                                    <a:pt x="3787" y="1650"/>
                                  </a:lnTo>
                                  <a:lnTo>
                                    <a:pt x="3768" y="1657"/>
                                  </a:lnTo>
                                  <a:lnTo>
                                    <a:pt x="3761" y="1660"/>
                                  </a:lnTo>
                                  <a:lnTo>
                                    <a:pt x="3744" y="1678"/>
                                  </a:lnTo>
                                  <a:lnTo>
                                    <a:pt x="3740" y="1678"/>
                                  </a:lnTo>
                                  <a:lnTo>
                                    <a:pt x="3740" y="1681"/>
                                  </a:lnTo>
                                  <a:lnTo>
                                    <a:pt x="3730" y="1688"/>
                                  </a:lnTo>
                                  <a:lnTo>
                                    <a:pt x="3723" y="1702"/>
                                  </a:lnTo>
                                  <a:lnTo>
                                    <a:pt x="3716" y="1712"/>
                                  </a:lnTo>
                                  <a:lnTo>
                                    <a:pt x="3707" y="1728"/>
                                  </a:lnTo>
                                  <a:lnTo>
                                    <a:pt x="3702" y="1745"/>
                                  </a:lnTo>
                                  <a:lnTo>
                                    <a:pt x="3698" y="1761"/>
                                  </a:lnTo>
                                  <a:lnTo>
                                    <a:pt x="3695" y="1775"/>
                                  </a:lnTo>
                                  <a:lnTo>
                                    <a:pt x="3693" y="1787"/>
                                  </a:lnTo>
                                  <a:lnTo>
                                    <a:pt x="3692" y="1798"/>
                                  </a:lnTo>
                                  <a:lnTo>
                                    <a:pt x="3690" y="1809"/>
                                  </a:lnTo>
                                  <a:lnTo>
                                    <a:pt x="3688" y="1820"/>
                                  </a:lnTo>
                                  <a:lnTo>
                                    <a:pt x="3685" y="1830"/>
                                  </a:lnTo>
                                  <a:lnTo>
                                    <a:pt x="3685" y="1837"/>
                                  </a:lnTo>
                                  <a:lnTo>
                                    <a:pt x="3681" y="1840"/>
                                  </a:lnTo>
                                  <a:lnTo>
                                    <a:pt x="3681" y="1844"/>
                                  </a:lnTo>
                                  <a:lnTo>
                                    <a:pt x="3678" y="1844"/>
                                  </a:lnTo>
                                  <a:lnTo>
                                    <a:pt x="3671" y="1851"/>
                                  </a:lnTo>
                                  <a:lnTo>
                                    <a:pt x="3668" y="1851"/>
                                  </a:lnTo>
                                  <a:lnTo>
                                    <a:pt x="3661" y="1858"/>
                                  </a:lnTo>
                                  <a:lnTo>
                                    <a:pt x="3657" y="1858"/>
                                  </a:lnTo>
                                  <a:lnTo>
                                    <a:pt x="3657" y="1861"/>
                                  </a:lnTo>
                                  <a:lnTo>
                                    <a:pt x="3654" y="1861"/>
                                  </a:lnTo>
                                  <a:lnTo>
                                    <a:pt x="3650" y="1865"/>
                                  </a:lnTo>
                                  <a:lnTo>
                                    <a:pt x="3641" y="1866"/>
                                  </a:lnTo>
                                  <a:lnTo>
                                    <a:pt x="3628" y="1865"/>
                                  </a:lnTo>
                                  <a:lnTo>
                                    <a:pt x="3614" y="1864"/>
                                  </a:lnTo>
                                  <a:lnTo>
                                    <a:pt x="3598" y="1861"/>
                                  </a:lnTo>
                                  <a:lnTo>
                                    <a:pt x="3582" y="1859"/>
                                  </a:lnTo>
                                  <a:lnTo>
                                    <a:pt x="3566" y="1857"/>
                                  </a:lnTo>
                                  <a:lnTo>
                                    <a:pt x="3549" y="1858"/>
                                  </a:lnTo>
                                  <a:lnTo>
                                    <a:pt x="3533" y="1861"/>
                                  </a:lnTo>
                                  <a:lnTo>
                                    <a:pt x="3518" y="1865"/>
                                  </a:lnTo>
                                  <a:lnTo>
                                    <a:pt x="3507" y="1870"/>
                                  </a:lnTo>
                                  <a:lnTo>
                                    <a:pt x="3498" y="1875"/>
                                  </a:lnTo>
                                  <a:lnTo>
                                    <a:pt x="3491" y="1878"/>
                                  </a:lnTo>
                                  <a:lnTo>
                                    <a:pt x="3484" y="1885"/>
                                  </a:lnTo>
                                  <a:lnTo>
                                    <a:pt x="3477" y="1885"/>
                                  </a:lnTo>
                                  <a:lnTo>
                                    <a:pt x="3477" y="1889"/>
                                  </a:lnTo>
                                  <a:lnTo>
                                    <a:pt x="3470" y="1896"/>
                                  </a:lnTo>
                                  <a:lnTo>
                                    <a:pt x="3467" y="1906"/>
                                  </a:lnTo>
                                  <a:lnTo>
                                    <a:pt x="3470" y="1913"/>
                                  </a:lnTo>
                                  <a:lnTo>
                                    <a:pt x="3474" y="1927"/>
                                  </a:lnTo>
                                  <a:lnTo>
                                    <a:pt x="3488" y="1930"/>
                                  </a:lnTo>
                                  <a:lnTo>
                                    <a:pt x="3502" y="1927"/>
                                  </a:lnTo>
                                  <a:lnTo>
                                    <a:pt x="3508" y="1927"/>
                                  </a:lnTo>
                                  <a:lnTo>
                                    <a:pt x="3515" y="1923"/>
                                  </a:lnTo>
                                  <a:lnTo>
                                    <a:pt x="3522" y="1923"/>
                                  </a:lnTo>
                                  <a:lnTo>
                                    <a:pt x="3529" y="1920"/>
                                  </a:lnTo>
                                  <a:lnTo>
                                    <a:pt x="3540" y="1923"/>
                                  </a:lnTo>
                                  <a:lnTo>
                                    <a:pt x="3547" y="1925"/>
                                  </a:lnTo>
                                  <a:lnTo>
                                    <a:pt x="3556" y="1928"/>
                                  </a:lnTo>
                                  <a:lnTo>
                                    <a:pt x="3566" y="1932"/>
                                  </a:lnTo>
                                  <a:lnTo>
                                    <a:pt x="3578" y="1937"/>
                                  </a:lnTo>
                                  <a:lnTo>
                                    <a:pt x="3598" y="1944"/>
                                  </a:lnTo>
                                  <a:lnTo>
                                    <a:pt x="3609" y="1951"/>
                                  </a:lnTo>
                                  <a:lnTo>
                                    <a:pt x="3620" y="1954"/>
                                  </a:lnTo>
                                  <a:lnTo>
                                    <a:pt x="3632" y="1956"/>
                                  </a:lnTo>
                                  <a:lnTo>
                                    <a:pt x="3644" y="1957"/>
                                  </a:lnTo>
                                  <a:lnTo>
                                    <a:pt x="3650" y="1958"/>
                                  </a:lnTo>
                                  <a:lnTo>
                                    <a:pt x="3668" y="1958"/>
                                  </a:lnTo>
                                  <a:lnTo>
                                    <a:pt x="3678" y="1954"/>
                                  </a:lnTo>
                                  <a:lnTo>
                                    <a:pt x="3685" y="1954"/>
                                  </a:lnTo>
                                  <a:lnTo>
                                    <a:pt x="3692" y="1948"/>
                                  </a:lnTo>
                                  <a:lnTo>
                                    <a:pt x="3702" y="1948"/>
                                  </a:lnTo>
                                  <a:lnTo>
                                    <a:pt x="3709" y="1944"/>
                                  </a:lnTo>
                                  <a:lnTo>
                                    <a:pt x="3716" y="1937"/>
                                  </a:lnTo>
                                  <a:lnTo>
                                    <a:pt x="3719" y="1937"/>
                                  </a:lnTo>
                                  <a:lnTo>
                                    <a:pt x="3730" y="1927"/>
                                  </a:lnTo>
                                  <a:lnTo>
                                    <a:pt x="3737" y="1923"/>
                                  </a:lnTo>
                                  <a:lnTo>
                                    <a:pt x="3744" y="1916"/>
                                  </a:lnTo>
                                  <a:lnTo>
                                    <a:pt x="3754" y="1910"/>
                                  </a:lnTo>
                                  <a:lnTo>
                                    <a:pt x="3761" y="1899"/>
                                  </a:lnTo>
                                  <a:lnTo>
                                    <a:pt x="3770" y="1885"/>
                                  </a:lnTo>
                                  <a:lnTo>
                                    <a:pt x="3777" y="1870"/>
                                  </a:lnTo>
                                  <a:lnTo>
                                    <a:pt x="3782" y="1854"/>
                                  </a:lnTo>
                                  <a:lnTo>
                                    <a:pt x="3785" y="1840"/>
                                  </a:lnTo>
                                  <a:lnTo>
                                    <a:pt x="3788" y="1827"/>
                                  </a:lnTo>
                                  <a:lnTo>
                                    <a:pt x="3790" y="1815"/>
                                  </a:lnTo>
                                  <a:lnTo>
                                    <a:pt x="3792" y="1803"/>
                                  </a:lnTo>
                                  <a:lnTo>
                                    <a:pt x="3792" y="1792"/>
                                  </a:lnTo>
                                  <a:lnTo>
                                    <a:pt x="3796" y="1778"/>
                                  </a:lnTo>
                                  <a:lnTo>
                                    <a:pt x="3796" y="1771"/>
                                  </a:lnTo>
                                  <a:lnTo>
                                    <a:pt x="3806" y="1761"/>
                                  </a:lnTo>
                                  <a:lnTo>
                                    <a:pt x="3806" y="1757"/>
                                  </a:lnTo>
                                  <a:lnTo>
                                    <a:pt x="3809" y="1757"/>
                                  </a:lnTo>
                                  <a:lnTo>
                                    <a:pt x="3816" y="1750"/>
                                  </a:lnTo>
                                  <a:lnTo>
                                    <a:pt x="3820" y="1750"/>
                                  </a:lnTo>
                                  <a:lnTo>
                                    <a:pt x="3834" y="1743"/>
                                  </a:lnTo>
                                  <a:lnTo>
                                    <a:pt x="3848" y="1743"/>
                                  </a:lnTo>
                                  <a:lnTo>
                                    <a:pt x="3861" y="1747"/>
                                  </a:lnTo>
                                  <a:lnTo>
                                    <a:pt x="3878" y="1750"/>
                                  </a:lnTo>
                                  <a:lnTo>
                                    <a:pt x="3907" y="1757"/>
                                  </a:lnTo>
                                  <a:lnTo>
                                    <a:pt x="3923" y="1760"/>
                                  </a:lnTo>
                                  <a:lnTo>
                                    <a:pt x="3937" y="1761"/>
                                  </a:lnTo>
                                  <a:lnTo>
                                    <a:pt x="3969" y="1761"/>
                                  </a:lnTo>
                                  <a:lnTo>
                                    <a:pt x="3979" y="1757"/>
                                  </a:lnTo>
                                  <a:lnTo>
                                    <a:pt x="3989" y="1755"/>
                                  </a:lnTo>
                                  <a:lnTo>
                                    <a:pt x="3998" y="1752"/>
                                  </a:lnTo>
                                  <a:lnTo>
                                    <a:pt x="4007" y="1748"/>
                                  </a:lnTo>
                                  <a:lnTo>
                                    <a:pt x="4017" y="1743"/>
                                  </a:lnTo>
                                  <a:lnTo>
                                    <a:pt x="4031" y="1734"/>
                                  </a:lnTo>
                                  <a:lnTo>
                                    <a:pt x="4046" y="1723"/>
                                  </a:lnTo>
                                  <a:lnTo>
                                    <a:pt x="4059" y="1708"/>
                                  </a:lnTo>
                                  <a:lnTo>
                                    <a:pt x="4069" y="1692"/>
                                  </a:lnTo>
                                  <a:lnTo>
                                    <a:pt x="4078" y="1676"/>
                                  </a:lnTo>
                                  <a:lnTo>
                                    <a:pt x="4083" y="1659"/>
                                  </a:lnTo>
                                  <a:lnTo>
                                    <a:pt x="4087" y="1643"/>
                                  </a:lnTo>
                                  <a:lnTo>
                                    <a:pt x="4090" y="1629"/>
                                  </a:lnTo>
                                  <a:lnTo>
                                    <a:pt x="4092" y="1617"/>
                                  </a:lnTo>
                                  <a:lnTo>
                                    <a:pt x="4095" y="1595"/>
                                  </a:lnTo>
                                  <a:lnTo>
                                    <a:pt x="4097" y="1584"/>
                                  </a:lnTo>
                                  <a:lnTo>
                                    <a:pt x="4100" y="1574"/>
                                  </a:lnTo>
                                  <a:lnTo>
                                    <a:pt x="4100" y="1567"/>
                                  </a:lnTo>
                                  <a:lnTo>
                                    <a:pt x="4104" y="1564"/>
                                  </a:lnTo>
                                  <a:lnTo>
                                    <a:pt x="4104" y="1560"/>
                                  </a:lnTo>
                                  <a:lnTo>
                                    <a:pt x="4107" y="1557"/>
                                  </a:lnTo>
                                  <a:lnTo>
                                    <a:pt x="4110" y="1557"/>
                                  </a:lnTo>
                                  <a:lnTo>
                                    <a:pt x="4117" y="1550"/>
                                  </a:lnTo>
                                  <a:lnTo>
                                    <a:pt x="4124" y="1546"/>
                                  </a:lnTo>
                                  <a:lnTo>
                                    <a:pt x="4128" y="1543"/>
                                  </a:lnTo>
                                  <a:lnTo>
                                    <a:pt x="4135" y="1543"/>
                                  </a:lnTo>
                                  <a:lnTo>
                                    <a:pt x="4144" y="1542"/>
                                  </a:lnTo>
                                  <a:lnTo>
                                    <a:pt x="4157" y="1544"/>
                                  </a:lnTo>
                                  <a:lnTo>
                                    <a:pt x="4171" y="1547"/>
                                  </a:lnTo>
                                  <a:lnTo>
                                    <a:pt x="4187" y="1550"/>
                                  </a:lnTo>
                                  <a:lnTo>
                                    <a:pt x="4203" y="1554"/>
                                  </a:lnTo>
                                  <a:lnTo>
                                    <a:pt x="4220" y="1557"/>
                                  </a:lnTo>
                                  <a:lnTo>
                                    <a:pt x="4238" y="1558"/>
                                  </a:lnTo>
                                  <a:lnTo>
                                    <a:pt x="4252" y="1557"/>
                                  </a:lnTo>
                                  <a:lnTo>
                                    <a:pt x="4266" y="1557"/>
                                  </a:lnTo>
                                  <a:lnTo>
                                    <a:pt x="4277" y="1553"/>
                                  </a:lnTo>
                                  <a:lnTo>
                                    <a:pt x="4311" y="1536"/>
                                  </a:lnTo>
                                  <a:lnTo>
                                    <a:pt x="4315" y="1532"/>
                                  </a:lnTo>
                                  <a:lnTo>
                                    <a:pt x="4318" y="1532"/>
                                  </a:lnTo>
                                  <a:lnTo>
                                    <a:pt x="4329" y="1520"/>
                                  </a:lnTo>
                                  <a:lnTo>
                                    <a:pt x="4335" y="1506"/>
                                  </a:lnTo>
                                  <a:lnTo>
                                    <a:pt x="4337" y="1490"/>
                                  </a:lnTo>
                                </a:path>
                              </a:pathLst>
                            </a:custGeom>
                            <a:solidFill>
                              <a:srgbClr val="FFED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7" name="Picture 1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1549" y="4201"/>
                              <a:ext cx="351" cy="3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" name="AutoShape 13"/>
                          <wps:cNvSpPr>
                            <a:spLocks/>
                          </wps:cNvSpPr>
                          <wps:spPr bwMode="auto">
                            <a:xfrm>
                              <a:off x="0" y="54"/>
                              <a:ext cx="11900" cy="11115"/>
                            </a:xfrm>
                            <a:custGeom>
                              <a:avLst/>
                              <a:gdLst>
                                <a:gd name="T0" fmla="*/ 11 w 11900"/>
                                <a:gd name="T1" fmla="+- 0 8207 54"/>
                                <a:gd name="T2" fmla="*/ 8207 h 11115"/>
                                <a:gd name="T3" fmla="*/ 555 w 11900"/>
                                <a:gd name="T4" fmla="+- 0 8811 54"/>
                                <a:gd name="T5" fmla="*/ 8811 h 11115"/>
                                <a:gd name="T6" fmla="*/ 167 w 11900"/>
                                <a:gd name="T7" fmla="+- 0 5902 54"/>
                                <a:gd name="T8" fmla="*/ 5902 h 11115"/>
                                <a:gd name="T9" fmla="*/ 1257 w 11900"/>
                                <a:gd name="T10" fmla="+- 0 7459 54"/>
                                <a:gd name="T11" fmla="*/ 7459 h 11115"/>
                                <a:gd name="T12" fmla="*/ 801 w 11900"/>
                                <a:gd name="T13" fmla="+- 0 7729 54"/>
                                <a:gd name="T14" fmla="*/ 7729 h 11115"/>
                                <a:gd name="T15" fmla="*/ 1714 w 11900"/>
                                <a:gd name="T16" fmla="+- 0 9465 54"/>
                                <a:gd name="T17" fmla="*/ 9465 h 11115"/>
                                <a:gd name="T18" fmla="*/ 1451 w 11900"/>
                                <a:gd name="T19" fmla="+- 0 8946 54"/>
                                <a:gd name="T20" fmla="*/ 8946 h 11115"/>
                                <a:gd name="T21" fmla="*/ 1716 w 11900"/>
                                <a:gd name="T22" fmla="+- 0 9606 54"/>
                                <a:gd name="T23" fmla="*/ 9606 h 11115"/>
                                <a:gd name="T24" fmla="*/ 1119 w 11900"/>
                                <a:gd name="T25" fmla="+- 0 11065 54"/>
                                <a:gd name="T26" fmla="*/ 11065 h 11115"/>
                                <a:gd name="T27" fmla="*/ 1562 w 11900"/>
                                <a:gd name="T28" fmla="+- 0 10991 54"/>
                                <a:gd name="T29" fmla="*/ 10991 h 11115"/>
                                <a:gd name="T30" fmla="*/ 1825 w 11900"/>
                                <a:gd name="T31" fmla="+- 0 6418 54"/>
                                <a:gd name="T32" fmla="*/ 6418 h 11115"/>
                                <a:gd name="T33" fmla="*/ 1662 w 11900"/>
                                <a:gd name="T34" fmla="+- 0 6413 54"/>
                                <a:gd name="T35" fmla="*/ 6413 h 11115"/>
                                <a:gd name="T36" fmla="*/ 2870 w 11900"/>
                                <a:gd name="T37" fmla="+- 0 10292 54"/>
                                <a:gd name="T38" fmla="*/ 10292 h 11115"/>
                                <a:gd name="T39" fmla="*/ 2915 w 11900"/>
                                <a:gd name="T40" fmla="+- 0 10990 54"/>
                                <a:gd name="T41" fmla="*/ 10990 h 11115"/>
                                <a:gd name="T42" fmla="*/ 3236 w 11900"/>
                                <a:gd name="T43" fmla="+- 0 6062 54"/>
                                <a:gd name="T44" fmla="*/ 6062 h 11115"/>
                                <a:gd name="T45" fmla="*/ 3143 w 11900"/>
                                <a:gd name="T46" fmla="+- 0 6926 54"/>
                                <a:gd name="T47" fmla="*/ 6926 h 11115"/>
                                <a:gd name="T48" fmla="*/ 3316 w 11900"/>
                                <a:gd name="T49" fmla="+- 0 6107 54"/>
                                <a:gd name="T50" fmla="*/ 6107 h 11115"/>
                                <a:gd name="T51" fmla="*/ 2902 w 11900"/>
                                <a:gd name="T52" fmla="+- 0 9154 54"/>
                                <a:gd name="T53" fmla="*/ 9154 h 11115"/>
                                <a:gd name="T54" fmla="*/ 3402 w 11900"/>
                                <a:gd name="T55" fmla="+- 0 9305 54"/>
                                <a:gd name="T56" fmla="*/ 9305 h 11115"/>
                                <a:gd name="T57" fmla="*/ 3105 w 11900"/>
                                <a:gd name="T58" fmla="+- 0 7622 54"/>
                                <a:gd name="T59" fmla="*/ 7622 h 11115"/>
                                <a:gd name="T60" fmla="*/ 3143 w 11900"/>
                                <a:gd name="T61" fmla="+- 0 7746 54"/>
                                <a:gd name="T62" fmla="*/ 7746 h 11115"/>
                                <a:gd name="T63" fmla="*/ 4364 w 11900"/>
                                <a:gd name="T64" fmla="+- 0 10655 54"/>
                                <a:gd name="T65" fmla="*/ 10655 h 11115"/>
                                <a:gd name="T66" fmla="*/ 3786 w 11900"/>
                                <a:gd name="T67" fmla="+- 0 10375 54"/>
                                <a:gd name="T68" fmla="*/ 10375 h 11115"/>
                                <a:gd name="T69" fmla="*/ 4440 w 11900"/>
                                <a:gd name="T70" fmla="+- 0 10942 54"/>
                                <a:gd name="T71" fmla="*/ 10942 h 11115"/>
                                <a:gd name="T72" fmla="*/ 4360 w 11900"/>
                                <a:gd name="T73" fmla="+- 0 9041 54"/>
                                <a:gd name="T74" fmla="*/ 9041 h 11115"/>
                                <a:gd name="T75" fmla="*/ 4563 w 11900"/>
                                <a:gd name="T76" fmla="+- 0 8848 54"/>
                                <a:gd name="T77" fmla="*/ 8848 h 11115"/>
                                <a:gd name="T78" fmla="*/ 4873 w 11900"/>
                                <a:gd name="T79" fmla="+- 0 6490 54"/>
                                <a:gd name="T80" fmla="*/ 6490 h 11115"/>
                                <a:gd name="T81" fmla="*/ 4447 w 11900"/>
                                <a:gd name="T82" fmla="+- 0 6404 54"/>
                                <a:gd name="T83" fmla="*/ 6404 h 11115"/>
                                <a:gd name="T84" fmla="*/ 5696 w 11900"/>
                                <a:gd name="T85" fmla="+- 0 8428 54"/>
                                <a:gd name="T86" fmla="*/ 8428 h 11115"/>
                                <a:gd name="T87" fmla="*/ 5281 w 11900"/>
                                <a:gd name="T88" fmla="+- 0 7812 54"/>
                                <a:gd name="T89" fmla="*/ 7812 h 11115"/>
                                <a:gd name="T90" fmla="*/ 5603 w 11900"/>
                                <a:gd name="T91" fmla="+- 0 8462 54"/>
                                <a:gd name="T92" fmla="*/ 8462 h 11115"/>
                                <a:gd name="T93" fmla="*/ 5672 w 11900"/>
                                <a:gd name="T94" fmla="+- 0 9960 54"/>
                                <a:gd name="T95" fmla="*/ 9960 h 11115"/>
                                <a:gd name="T96" fmla="*/ 5294 w 11900"/>
                                <a:gd name="T97" fmla="+- 0 10366 54"/>
                                <a:gd name="T98" fmla="*/ 10366 h 11115"/>
                                <a:gd name="T99" fmla="*/ 5970 w 11900"/>
                                <a:gd name="T100" fmla="+- 0 9939 54"/>
                                <a:gd name="T101" fmla="*/ 9939 h 11115"/>
                                <a:gd name="T102" fmla="*/ 6499 w 11900"/>
                                <a:gd name="T103" fmla="+- 0 5245 54"/>
                                <a:gd name="T104" fmla="*/ 5245 h 11115"/>
                                <a:gd name="T105" fmla="*/ 6599 w 11900"/>
                                <a:gd name="T106" fmla="+- 0 5152 54"/>
                                <a:gd name="T107" fmla="*/ 5152 h 11115"/>
                                <a:gd name="T108" fmla="*/ 6959 w 11900"/>
                                <a:gd name="T109" fmla="+- 0 3581 54"/>
                                <a:gd name="T110" fmla="*/ 3581 h 11115"/>
                                <a:gd name="T111" fmla="*/ 6610 w 11900"/>
                                <a:gd name="T112" fmla="+- 0 3901 54"/>
                                <a:gd name="T113" fmla="*/ 3901 h 11115"/>
                                <a:gd name="T114" fmla="*/ 7668 w 11900"/>
                                <a:gd name="T115" fmla="+- 0 2990 54"/>
                                <a:gd name="T116" fmla="*/ 2990 h 11115"/>
                                <a:gd name="T117" fmla="*/ 7150 w 11900"/>
                                <a:gd name="T118" fmla="+- 0 2346 54"/>
                                <a:gd name="T119" fmla="*/ 2346 h 11115"/>
                                <a:gd name="T120" fmla="*/ 7520 w 11900"/>
                                <a:gd name="T121" fmla="+- 0 2831 54"/>
                                <a:gd name="T122" fmla="*/ 2831 h 11115"/>
                                <a:gd name="T123" fmla="*/ 7454 w 11900"/>
                                <a:gd name="T124" fmla="+- 0 309 54"/>
                                <a:gd name="T125" fmla="*/ 309 h 11115"/>
                                <a:gd name="T126" fmla="*/ 7637 w 11900"/>
                                <a:gd name="T127" fmla="+- 0 479 54"/>
                                <a:gd name="T128" fmla="*/ 479 h 11115"/>
                                <a:gd name="T129" fmla="*/ 8655 w 11900"/>
                                <a:gd name="T130" fmla="+- 0 2738 54"/>
                                <a:gd name="T131" fmla="*/ 2738 h 11115"/>
                                <a:gd name="T132" fmla="*/ 8555 w 11900"/>
                                <a:gd name="T133" fmla="+- 0 3038 54"/>
                                <a:gd name="T134" fmla="*/ 3038 h 11115"/>
                                <a:gd name="T135" fmla="*/ 8592 w 11900"/>
                                <a:gd name="T136" fmla="+- 0 4529 54"/>
                                <a:gd name="T137" fmla="*/ 4529 h 11115"/>
                                <a:gd name="T138" fmla="*/ 7956 w 11900"/>
                                <a:gd name="T139" fmla="+- 0 4879 54"/>
                                <a:gd name="T140" fmla="*/ 4879 h 11115"/>
                                <a:gd name="T141" fmla="*/ 8739 w 11900"/>
                                <a:gd name="T142" fmla="+- 0 4649 54"/>
                                <a:gd name="T143" fmla="*/ 4649 h 11115"/>
                                <a:gd name="T144" fmla="*/ 8423 w 11900"/>
                                <a:gd name="T145" fmla="+- 0 1675 54"/>
                                <a:gd name="T146" fmla="*/ 1675 h 11115"/>
                                <a:gd name="T147" fmla="*/ 8881 w 11900"/>
                                <a:gd name="T148" fmla="+- 0 1671 54"/>
                                <a:gd name="T149" fmla="*/ 1671 h 11115"/>
                                <a:gd name="T150" fmla="*/ 9660 w 11900"/>
                                <a:gd name="T151" fmla="+- 0 4830 54"/>
                                <a:gd name="T152" fmla="*/ 4830 h 11115"/>
                                <a:gd name="T153" fmla="*/ 9755 w 11900"/>
                                <a:gd name="T154" fmla="+- 0 4868 54"/>
                                <a:gd name="T155" fmla="*/ 4868 h 11115"/>
                                <a:gd name="T156" fmla="*/ 10263 w 11900"/>
                                <a:gd name="T157" fmla="+- 0 3568 54"/>
                                <a:gd name="T158" fmla="*/ 3568 h 11115"/>
                                <a:gd name="T159" fmla="*/ 9755 w 11900"/>
                                <a:gd name="T160" fmla="+- 0 3612 54"/>
                                <a:gd name="T161" fmla="*/ 3612 h 11115"/>
                                <a:gd name="T162" fmla="*/ 10585 w 11900"/>
                                <a:gd name="T163" fmla="+- 0 109 54"/>
                                <a:gd name="T164" fmla="*/ 109 h 11115"/>
                                <a:gd name="T165" fmla="*/ 10429 w 11900"/>
                                <a:gd name="T166" fmla="+- 0 977 54"/>
                                <a:gd name="T167" fmla="*/ 977 h 11115"/>
                                <a:gd name="T168" fmla="*/ 10661 w 11900"/>
                                <a:gd name="T169" fmla="+- 0 147 54"/>
                                <a:gd name="T170" fmla="*/ 147 h 11115"/>
                                <a:gd name="T171" fmla="*/ 10845 w 11900"/>
                                <a:gd name="T172" fmla="+- 0 4612 54"/>
                                <a:gd name="T173" fmla="*/ 4612 h 11115"/>
                                <a:gd name="T174" fmla="*/ 11096 w 11900"/>
                                <a:gd name="T175" fmla="+- 0 4919 54"/>
                                <a:gd name="T176" fmla="*/ 4919 h 11115"/>
                                <a:gd name="T177" fmla="*/ 11260 w 11900"/>
                                <a:gd name="T178" fmla="+- 0 2599 54"/>
                                <a:gd name="T179" fmla="*/ 2599 h 11115"/>
                                <a:gd name="T180" fmla="*/ 11222 w 11900"/>
                                <a:gd name="T181" fmla="+- 0 2955 54"/>
                                <a:gd name="T182" fmla="*/ 2955 h 11115"/>
                                <a:gd name="T183" fmla="*/ 11881 w 11900"/>
                                <a:gd name="T184" fmla="+- 0 669 54"/>
                                <a:gd name="T185" fmla="*/ 669 h 11115"/>
                                <a:gd name="T186" fmla="*/ 11397 w 11900"/>
                                <a:gd name="T187" fmla="+- 0 524 54"/>
                                <a:gd name="T188" fmla="*/ 524 h 11115"/>
                              </a:gdLst>
                              <a:ahLst/>
                              <a:cxnLst>
                                <a:cxn ang="0">
                                  <a:pos x="T0" y="T2"/>
                                </a:cxn>
                                <a:cxn ang="0">
                                  <a:pos x="T3" y="T5"/>
                                </a:cxn>
                                <a:cxn ang="0">
                                  <a:pos x="T6" y="T8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2" y="T14"/>
                                </a:cxn>
                                <a:cxn ang="0">
                                  <a:pos x="T15" y="T17"/>
                                </a:cxn>
                                <a:cxn ang="0">
                                  <a:pos x="T18" y="T20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4" y="T26"/>
                                </a:cxn>
                                <a:cxn ang="0">
                                  <a:pos x="T27" y="T29"/>
                                </a:cxn>
                                <a:cxn ang="0">
                                  <a:pos x="T30" y="T32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6" y="T38"/>
                                </a:cxn>
                                <a:cxn ang="0">
                                  <a:pos x="T39" y="T41"/>
                                </a:cxn>
                                <a:cxn ang="0">
                                  <a:pos x="T42" y="T44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8" y="T50"/>
                                </a:cxn>
                                <a:cxn ang="0">
                                  <a:pos x="T51" y="T53"/>
                                </a:cxn>
                                <a:cxn ang="0">
                                  <a:pos x="T54" y="T56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0" y="T62"/>
                                </a:cxn>
                                <a:cxn ang="0">
                                  <a:pos x="T63" y="T65"/>
                                </a:cxn>
                                <a:cxn ang="0">
                                  <a:pos x="T66" y="T68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2" y="T74"/>
                                </a:cxn>
                                <a:cxn ang="0">
                                  <a:pos x="T75" y="T77"/>
                                </a:cxn>
                                <a:cxn ang="0">
                                  <a:pos x="T78" y="T80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4" y="T86"/>
                                </a:cxn>
                                <a:cxn ang="0">
                                  <a:pos x="T87" y="T89"/>
                                </a:cxn>
                                <a:cxn ang="0">
                                  <a:pos x="T90" y="T92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6" y="T98"/>
                                </a:cxn>
                                <a:cxn ang="0">
                                  <a:pos x="T99" y="T101"/>
                                </a:cxn>
                                <a:cxn ang="0">
                                  <a:pos x="T102" y="T104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8" y="T110"/>
                                </a:cxn>
                                <a:cxn ang="0">
                                  <a:pos x="T111" y="T113"/>
                                </a:cxn>
                                <a:cxn ang="0">
                                  <a:pos x="T114" y="T116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0" y="T122"/>
                                </a:cxn>
                                <a:cxn ang="0">
                                  <a:pos x="T123" y="T125"/>
                                </a:cxn>
                                <a:cxn ang="0">
                                  <a:pos x="T126" y="T128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2" y="T134"/>
                                </a:cxn>
                                <a:cxn ang="0">
                                  <a:pos x="T135" y="T137"/>
                                </a:cxn>
                                <a:cxn ang="0">
                                  <a:pos x="T138" y="T140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4" y="T146"/>
                                </a:cxn>
                                <a:cxn ang="0">
                                  <a:pos x="T147" y="T149"/>
                                </a:cxn>
                                <a:cxn ang="0">
                                  <a:pos x="T150" y="T152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6" y="T158"/>
                                </a:cxn>
                                <a:cxn ang="0">
                                  <a:pos x="T159" y="T161"/>
                                </a:cxn>
                                <a:cxn ang="0">
                                  <a:pos x="T162" y="T164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8" y="T170"/>
                                </a:cxn>
                                <a:cxn ang="0">
                                  <a:pos x="T171" y="T173"/>
                                </a:cxn>
                                <a:cxn ang="0">
                                  <a:pos x="T174" y="T176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0" y="T182"/>
                                </a:cxn>
                                <a:cxn ang="0">
                                  <a:pos x="T183" y="T185"/>
                                </a:cxn>
                                <a:cxn ang="0">
                                  <a:pos x="T186" y="T188"/>
                                </a:cxn>
                              </a:cxnLst>
                              <a:rect l="0" t="0" r="r" b="b"/>
                              <a:pathLst>
                                <a:path w="11900" h="11115">
                                  <a:moveTo>
                                    <a:pt x="555" y="8757"/>
                                  </a:moveTo>
                                  <a:lnTo>
                                    <a:pt x="548" y="8747"/>
                                  </a:lnTo>
                                  <a:lnTo>
                                    <a:pt x="548" y="8744"/>
                                  </a:lnTo>
                                  <a:lnTo>
                                    <a:pt x="545" y="8744"/>
                                  </a:lnTo>
                                  <a:lnTo>
                                    <a:pt x="534" y="8723"/>
                                  </a:lnTo>
                                  <a:lnTo>
                                    <a:pt x="534" y="8705"/>
                                  </a:lnTo>
                                  <a:lnTo>
                                    <a:pt x="535" y="8696"/>
                                  </a:lnTo>
                                  <a:lnTo>
                                    <a:pt x="536" y="8685"/>
                                  </a:lnTo>
                                  <a:lnTo>
                                    <a:pt x="538" y="8671"/>
                                  </a:lnTo>
                                  <a:lnTo>
                                    <a:pt x="538" y="8661"/>
                                  </a:lnTo>
                                  <a:lnTo>
                                    <a:pt x="541" y="8650"/>
                                  </a:lnTo>
                                  <a:lnTo>
                                    <a:pt x="541" y="8625"/>
                                  </a:lnTo>
                                  <a:lnTo>
                                    <a:pt x="540" y="8613"/>
                                  </a:lnTo>
                                  <a:lnTo>
                                    <a:pt x="538" y="8601"/>
                                  </a:lnTo>
                                  <a:lnTo>
                                    <a:pt x="534" y="8588"/>
                                  </a:lnTo>
                                  <a:lnTo>
                                    <a:pt x="531" y="8578"/>
                                  </a:lnTo>
                                  <a:lnTo>
                                    <a:pt x="527" y="8571"/>
                                  </a:lnTo>
                                  <a:lnTo>
                                    <a:pt x="524" y="8560"/>
                                  </a:lnTo>
                                  <a:lnTo>
                                    <a:pt x="520" y="8557"/>
                                  </a:lnTo>
                                  <a:lnTo>
                                    <a:pt x="517" y="8550"/>
                                  </a:lnTo>
                                  <a:lnTo>
                                    <a:pt x="517" y="8546"/>
                                  </a:lnTo>
                                  <a:lnTo>
                                    <a:pt x="513" y="8543"/>
                                  </a:lnTo>
                                  <a:lnTo>
                                    <a:pt x="510" y="8536"/>
                                  </a:lnTo>
                                  <a:lnTo>
                                    <a:pt x="489" y="8515"/>
                                  </a:lnTo>
                                  <a:lnTo>
                                    <a:pt x="482" y="8512"/>
                                  </a:lnTo>
                                  <a:lnTo>
                                    <a:pt x="475" y="8505"/>
                                  </a:lnTo>
                                  <a:lnTo>
                                    <a:pt x="465" y="8502"/>
                                  </a:lnTo>
                                  <a:lnTo>
                                    <a:pt x="455" y="8495"/>
                                  </a:lnTo>
                                  <a:lnTo>
                                    <a:pt x="439" y="8490"/>
                                  </a:lnTo>
                                  <a:lnTo>
                                    <a:pt x="422" y="8487"/>
                                  </a:lnTo>
                                  <a:lnTo>
                                    <a:pt x="405" y="8485"/>
                                  </a:lnTo>
                                  <a:lnTo>
                                    <a:pt x="396" y="8484"/>
                                  </a:lnTo>
                                  <a:lnTo>
                                    <a:pt x="375" y="8485"/>
                                  </a:lnTo>
                                  <a:lnTo>
                                    <a:pt x="362" y="8486"/>
                                  </a:lnTo>
                                  <a:lnTo>
                                    <a:pt x="351" y="8487"/>
                                  </a:lnTo>
                                  <a:lnTo>
                                    <a:pt x="347" y="8487"/>
                                  </a:lnTo>
                                  <a:lnTo>
                                    <a:pt x="309" y="8488"/>
                                  </a:lnTo>
                                  <a:lnTo>
                                    <a:pt x="306" y="8484"/>
                                  </a:lnTo>
                                  <a:lnTo>
                                    <a:pt x="302" y="8484"/>
                                  </a:lnTo>
                                  <a:lnTo>
                                    <a:pt x="285" y="8467"/>
                                  </a:lnTo>
                                  <a:lnTo>
                                    <a:pt x="285" y="8463"/>
                                  </a:lnTo>
                                  <a:lnTo>
                                    <a:pt x="282" y="8453"/>
                                  </a:lnTo>
                                  <a:lnTo>
                                    <a:pt x="278" y="8446"/>
                                  </a:lnTo>
                                  <a:lnTo>
                                    <a:pt x="278" y="8401"/>
                                  </a:lnTo>
                                  <a:lnTo>
                                    <a:pt x="278" y="8386"/>
                                  </a:lnTo>
                                  <a:lnTo>
                                    <a:pt x="277" y="8370"/>
                                  </a:lnTo>
                                  <a:lnTo>
                                    <a:pt x="275" y="8353"/>
                                  </a:lnTo>
                                  <a:lnTo>
                                    <a:pt x="272" y="8343"/>
                                  </a:lnTo>
                                  <a:lnTo>
                                    <a:pt x="269" y="8334"/>
                                  </a:lnTo>
                                  <a:lnTo>
                                    <a:pt x="266" y="8325"/>
                                  </a:lnTo>
                                  <a:lnTo>
                                    <a:pt x="261" y="8315"/>
                                  </a:lnTo>
                                  <a:lnTo>
                                    <a:pt x="247" y="8294"/>
                                  </a:lnTo>
                                  <a:lnTo>
                                    <a:pt x="237" y="8284"/>
                                  </a:lnTo>
                                  <a:lnTo>
                                    <a:pt x="225" y="8273"/>
                                  </a:lnTo>
                                  <a:lnTo>
                                    <a:pt x="209" y="8262"/>
                                  </a:lnTo>
                                  <a:lnTo>
                                    <a:pt x="192" y="8252"/>
                                  </a:lnTo>
                                  <a:lnTo>
                                    <a:pt x="174" y="8246"/>
                                  </a:lnTo>
                                  <a:lnTo>
                                    <a:pt x="156" y="8242"/>
                                  </a:lnTo>
                                  <a:lnTo>
                                    <a:pt x="139" y="8240"/>
                                  </a:lnTo>
                                  <a:lnTo>
                                    <a:pt x="123" y="8240"/>
                                  </a:lnTo>
                                  <a:lnTo>
                                    <a:pt x="109" y="8242"/>
                                  </a:lnTo>
                                  <a:lnTo>
                                    <a:pt x="96" y="8244"/>
                                  </a:lnTo>
                                  <a:lnTo>
                                    <a:pt x="85" y="8246"/>
                                  </a:lnTo>
                                  <a:lnTo>
                                    <a:pt x="74" y="8247"/>
                                  </a:lnTo>
                                  <a:lnTo>
                                    <a:pt x="64" y="8249"/>
                                  </a:lnTo>
                                  <a:lnTo>
                                    <a:pt x="46" y="8249"/>
                                  </a:lnTo>
                                  <a:lnTo>
                                    <a:pt x="39" y="8246"/>
                                  </a:lnTo>
                                  <a:lnTo>
                                    <a:pt x="36" y="8246"/>
                                  </a:lnTo>
                                  <a:lnTo>
                                    <a:pt x="22" y="8232"/>
                                  </a:lnTo>
                                  <a:lnTo>
                                    <a:pt x="19" y="8225"/>
                                  </a:lnTo>
                                  <a:lnTo>
                                    <a:pt x="15" y="8221"/>
                                  </a:lnTo>
                                  <a:lnTo>
                                    <a:pt x="13" y="8212"/>
                                  </a:lnTo>
                                  <a:lnTo>
                                    <a:pt x="12" y="8199"/>
                                  </a:lnTo>
                                  <a:lnTo>
                                    <a:pt x="12" y="8185"/>
                                  </a:lnTo>
                                  <a:lnTo>
                                    <a:pt x="12" y="8170"/>
                                  </a:lnTo>
                                  <a:lnTo>
                                    <a:pt x="11" y="8153"/>
                                  </a:lnTo>
                                  <a:lnTo>
                                    <a:pt x="9" y="8135"/>
                                  </a:lnTo>
                                  <a:lnTo>
                                    <a:pt x="6" y="8117"/>
                                  </a:lnTo>
                                  <a:lnTo>
                                    <a:pt x="1" y="8100"/>
                                  </a:lnTo>
                                  <a:lnTo>
                                    <a:pt x="0" y="8096"/>
                                  </a:lnTo>
                                  <a:lnTo>
                                    <a:pt x="0" y="8333"/>
                                  </a:lnTo>
                                  <a:lnTo>
                                    <a:pt x="12" y="8339"/>
                                  </a:lnTo>
                                  <a:lnTo>
                                    <a:pt x="28" y="8343"/>
                                  </a:lnTo>
                                  <a:lnTo>
                                    <a:pt x="45" y="8347"/>
                                  </a:lnTo>
                                  <a:lnTo>
                                    <a:pt x="61" y="8349"/>
                                  </a:lnTo>
                                  <a:lnTo>
                                    <a:pt x="74" y="8349"/>
                                  </a:lnTo>
                                  <a:lnTo>
                                    <a:pt x="85" y="8349"/>
                                  </a:lnTo>
                                  <a:lnTo>
                                    <a:pt x="92" y="8349"/>
                                  </a:lnTo>
                                  <a:lnTo>
                                    <a:pt x="104" y="8348"/>
                                  </a:lnTo>
                                  <a:lnTo>
                                    <a:pt x="115" y="8346"/>
                                  </a:lnTo>
                                  <a:lnTo>
                                    <a:pt x="123" y="8346"/>
                                  </a:lnTo>
                                  <a:lnTo>
                                    <a:pt x="154" y="8346"/>
                                  </a:lnTo>
                                  <a:lnTo>
                                    <a:pt x="161" y="8349"/>
                                  </a:lnTo>
                                  <a:lnTo>
                                    <a:pt x="164" y="8349"/>
                                  </a:lnTo>
                                  <a:lnTo>
                                    <a:pt x="174" y="8360"/>
                                  </a:lnTo>
                                  <a:lnTo>
                                    <a:pt x="174" y="8363"/>
                                  </a:lnTo>
                                  <a:lnTo>
                                    <a:pt x="178" y="8363"/>
                                  </a:lnTo>
                                  <a:lnTo>
                                    <a:pt x="181" y="8367"/>
                                  </a:lnTo>
                                  <a:lnTo>
                                    <a:pt x="181" y="8370"/>
                                  </a:lnTo>
                                  <a:lnTo>
                                    <a:pt x="185" y="8374"/>
                                  </a:lnTo>
                                  <a:lnTo>
                                    <a:pt x="185" y="8377"/>
                                  </a:lnTo>
                                  <a:lnTo>
                                    <a:pt x="188" y="8384"/>
                                  </a:lnTo>
                                  <a:lnTo>
                                    <a:pt x="188" y="8429"/>
                                  </a:lnTo>
                                  <a:lnTo>
                                    <a:pt x="189" y="8444"/>
                                  </a:lnTo>
                                  <a:lnTo>
                                    <a:pt x="190" y="8460"/>
                                  </a:lnTo>
                                  <a:lnTo>
                                    <a:pt x="192" y="8477"/>
                                  </a:lnTo>
                                  <a:lnTo>
                                    <a:pt x="198" y="8495"/>
                                  </a:lnTo>
                                  <a:lnTo>
                                    <a:pt x="207" y="8513"/>
                                  </a:lnTo>
                                  <a:lnTo>
                                    <a:pt x="218" y="8529"/>
                                  </a:lnTo>
                                  <a:lnTo>
                                    <a:pt x="230" y="8543"/>
                                  </a:lnTo>
                                  <a:lnTo>
                                    <a:pt x="254" y="8567"/>
                                  </a:lnTo>
                                  <a:lnTo>
                                    <a:pt x="257" y="8567"/>
                                  </a:lnTo>
                                  <a:lnTo>
                                    <a:pt x="261" y="8571"/>
                                  </a:lnTo>
                                  <a:lnTo>
                                    <a:pt x="271" y="8578"/>
                                  </a:lnTo>
                                  <a:lnTo>
                                    <a:pt x="285" y="8581"/>
                                  </a:lnTo>
                                  <a:lnTo>
                                    <a:pt x="296" y="8585"/>
                                  </a:lnTo>
                                  <a:lnTo>
                                    <a:pt x="314" y="8588"/>
                                  </a:lnTo>
                                  <a:lnTo>
                                    <a:pt x="331" y="8590"/>
                                  </a:lnTo>
                                  <a:lnTo>
                                    <a:pt x="347" y="8590"/>
                                  </a:lnTo>
                                  <a:lnTo>
                                    <a:pt x="361" y="8588"/>
                                  </a:lnTo>
                                  <a:lnTo>
                                    <a:pt x="374" y="8586"/>
                                  </a:lnTo>
                                  <a:lnTo>
                                    <a:pt x="385" y="8585"/>
                                  </a:lnTo>
                                  <a:lnTo>
                                    <a:pt x="396" y="8583"/>
                                  </a:lnTo>
                                  <a:lnTo>
                                    <a:pt x="405" y="8581"/>
                                  </a:lnTo>
                                  <a:lnTo>
                                    <a:pt x="424" y="8581"/>
                                  </a:lnTo>
                                  <a:lnTo>
                                    <a:pt x="430" y="8585"/>
                                  </a:lnTo>
                                  <a:lnTo>
                                    <a:pt x="434" y="8585"/>
                                  </a:lnTo>
                                  <a:lnTo>
                                    <a:pt x="441" y="8591"/>
                                  </a:lnTo>
                                  <a:lnTo>
                                    <a:pt x="444" y="8591"/>
                                  </a:lnTo>
                                  <a:lnTo>
                                    <a:pt x="458" y="8605"/>
                                  </a:lnTo>
                                  <a:lnTo>
                                    <a:pt x="458" y="8609"/>
                                  </a:lnTo>
                                  <a:lnTo>
                                    <a:pt x="462" y="8618"/>
                                  </a:lnTo>
                                  <a:lnTo>
                                    <a:pt x="465" y="8631"/>
                                  </a:lnTo>
                                  <a:lnTo>
                                    <a:pt x="466" y="8645"/>
                                  </a:lnTo>
                                  <a:lnTo>
                                    <a:pt x="469" y="8661"/>
                                  </a:lnTo>
                                  <a:lnTo>
                                    <a:pt x="471" y="8677"/>
                                  </a:lnTo>
                                  <a:lnTo>
                                    <a:pt x="475" y="8693"/>
                                  </a:lnTo>
                                  <a:lnTo>
                                    <a:pt x="479" y="8709"/>
                                  </a:lnTo>
                                  <a:lnTo>
                                    <a:pt x="486" y="8723"/>
                                  </a:lnTo>
                                  <a:lnTo>
                                    <a:pt x="494" y="8735"/>
                                  </a:lnTo>
                                  <a:lnTo>
                                    <a:pt x="501" y="8744"/>
                                  </a:lnTo>
                                  <a:lnTo>
                                    <a:pt x="508" y="8752"/>
                                  </a:lnTo>
                                  <a:lnTo>
                                    <a:pt x="517" y="8761"/>
                                  </a:lnTo>
                                  <a:lnTo>
                                    <a:pt x="520" y="8761"/>
                                  </a:lnTo>
                                  <a:lnTo>
                                    <a:pt x="524" y="8764"/>
                                  </a:lnTo>
                                  <a:lnTo>
                                    <a:pt x="527" y="8764"/>
                                  </a:lnTo>
                                  <a:lnTo>
                                    <a:pt x="527" y="8768"/>
                                  </a:lnTo>
                                  <a:lnTo>
                                    <a:pt x="534" y="8771"/>
                                  </a:lnTo>
                                  <a:lnTo>
                                    <a:pt x="545" y="8771"/>
                                  </a:lnTo>
                                  <a:lnTo>
                                    <a:pt x="552" y="8768"/>
                                  </a:lnTo>
                                  <a:lnTo>
                                    <a:pt x="552" y="8771"/>
                                  </a:lnTo>
                                  <a:lnTo>
                                    <a:pt x="555" y="8757"/>
                                  </a:lnTo>
                                  <a:moveTo>
                                    <a:pt x="770" y="5842"/>
                                  </a:moveTo>
                                  <a:lnTo>
                                    <a:pt x="766" y="5824"/>
                                  </a:lnTo>
                                  <a:lnTo>
                                    <a:pt x="756" y="5810"/>
                                  </a:lnTo>
                                  <a:lnTo>
                                    <a:pt x="742" y="5802"/>
                                  </a:lnTo>
                                  <a:lnTo>
                                    <a:pt x="728" y="5800"/>
                                  </a:lnTo>
                                  <a:lnTo>
                                    <a:pt x="704" y="5800"/>
                                  </a:lnTo>
                                  <a:lnTo>
                                    <a:pt x="700" y="5797"/>
                                  </a:lnTo>
                                  <a:lnTo>
                                    <a:pt x="693" y="5793"/>
                                  </a:lnTo>
                                  <a:lnTo>
                                    <a:pt x="648" y="5748"/>
                                  </a:lnTo>
                                  <a:lnTo>
                                    <a:pt x="640" y="5740"/>
                                  </a:lnTo>
                                  <a:lnTo>
                                    <a:pt x="630" y="5733"/>
                                  </a:lnTo>
                                  <a:lnTo>
                                    <a:pt x="619" y="5726"/>
                                  </a:lnTo>
                                  <a:lnTo>
                                    <a:pt x="607" y="5720"/>
                                  </a:lnTo>
                                  <a:lnTo>
                                    <a:pt x="593" y="5715"/>
                                  </a:lnTo>
                                  <a:lnTo>
                                    <a:pt x="579" y="5711"/>
                                  </a:lnTo>
                                  <a:lnTo>
                                    <a:pt x="564" y="5708"/>
                                  </a:lnTo>
                                  <a:lnTo>
                                    <a:pt x="548" y="5707"/>
                                  </a:lnTo>
                                  <a:lnTo>
                                    <a:pt x="520" y="5707"/>
                                  </a:lnTo>
                                  <a:lnTo>
                                    <a:pt x="489" y="5717"/>
                                  </a:lnTo>
                                  <a:lnTo>
                                    <a:pt x="474" y="5725"/>
                                  </a:lnTo>
                                  <a:lnTo>
                                    <a:pt x="461" y="5735"/>
                                  </a:lnTo>
                                  <a:lnTo>
                                    <a:pt x="448" y="5746"/>
                                  </a:lnTo>
                                  <a:lnTo>
                                    <a:pt x="428" y="5769"/>
                                  </a:lnTo>
                                  <a:lnTo>
                                    <a:pt x="421" y="5779"/>
                                  </a:lnTo>
                                  <a:lnTo>
                                    <a:pt x="414" y="5788"/>
                                  </a:lnTo>
                                  <a:lnTo>
                                    <a:pt x="406" y="5797"/>
                                  </a:lnTo>
                                  <a:lnTo>
                                    <a:pt x="399" y="5807"/>
                                  </a:lnTo>
                                  <a:lnTo>
                                    <a:pt x="392" y="5814"/>
                                  </a:lnTo>
                                  <a:lnTo>
                                    <a:pt x="379" y="5821"/>
                                  </a:lnTo>
                                  <a:lnTo>
                                    <a:pt x="375" y="5821"/>
                                  </a:lnTo>
                                  <a:lnTo>
                                    <a:pt x="361" y="5824"/>
                                  </a:lnTo>
                                  <a:lnTo>
                                    <a:pt x="347" y="5824"/>
                                  </a:lnTo>
                                  <a:lnTo>
                                    <a:pt x="344" y="5821"/>
                                  </a:lnTo>
                                  <a:lnTo>
                                    <a:pt x="340" y="5821"/>
                                  </a:lnTo>
                                  <a:lnTo>
                                    <a:pt x="334" y="5817"/>
                                  </a:lnTo>
                                  <a:lnTo>
                                    <a:pt x="313" y="5797"/>
                                  </a:lnTo>
                                  <a:lnTo>
                                    <a:pt x="302" y="5788"/>
                                  </a:lnTo>
                                  <a:lnTo>
                                    <a:pt x="291" y="5778"/>
                                  </a:lnTo>
                                  <a:lnTo>
                                    <a:pt x="279" y="5767"/>
                                  </a:lnTo>
                                  <a:lnTo>
                                    <a:pt x="264" y="5758"/>
                                  </a:lnTo>
                                  <a:lnTo>
                                    <a:pt x="247" y="5749"/>
                                  </a:lnTo>
                                  <a:lnTo>
                                    <a:pt x="228" y="5743"/>
                                  </a:lnTo>
                                  <a:lnTo>
                                    <a:pt x="207" y="5740"/>
                                  </a:lnTo>
                                  <a:lnTo>
                                    <a:pt x="188" y="5741"/>
                                  </a:lnTo>
                                  <a:lnTo>
                                    <a:pt x="154" y="5741"/>
                                  </a:lnTo>
                                  <a:lnTo>
                                    <a:pt x="150" y="5745"/>
                                  </a:lnTo>
                                  <a:lnTo>
                                    <a:pt x="136" y="5748"/>
                                  </a:lnTo>
                                  <a:lnTo>
                                    <a:pt x="126" y="5752"/>
                                  </a:lnTo>
                                  <a:lnTo>
                                    <a:pt x="116" y="5758"/>
                                  </a:lnTo>
                                  <a:lnTo>
                                    <a:pt x="101" y="5769"/>
                                  </a:lnTo>
                                  <a:lnTo>
                                    <a:pt x="87" y="5781"/>
                                  </a:lnTo>
                                  <a:lnTo>
                                    <a:pt x="76" y="5793"/>
                                  </a:lnTo>
                                  <a:lnTo>
                                    <a:pt x="67" y="5803"/>
                                  </a:lnTo>
                                  <a:lnTo>
                                    <a:pt x="60" y="5814"/>
                                  </a:lnTo>
                                  <a:lnTo>
                                    <a:pt x="53" y="5823"/>
                                  </a:lnTo>
                                  <a:lnTo>
                                    <a:pt x="47" y="5832"/>
                                  </a:lnTo>
                                  <a:lnTo>
                                    <a:pt x="39" y="5838"/>
                                  </a:lnTo>
                                  <a:lnTo>
                                    <a:pt x="22" y="5855"/>
                                  </a:lnTo>
                                  <a:lnTo>
                                    <a:pt x="19" y="5855"/>
                                  </a:lnTo>
                                  <a:lnTo>
                                    <a:pt x="15" y="5859"/>
                                  </a:lnTo>
                                  <a:lnTo>
                                    <a:pt x="0" y="5859"/>
                                  </a:lnTo>
                                  <a:lnTo>
                                    <a:pt x="0" y="5963"/>
                                  </a:lnTo>
                                  <a:lnTo>
                                    <a:pt x="19" y="5963"/>
                                  </a:lnTo>
                                  <a:lnTo>
                                    <a:pt x="29" y="5959"/>
                                  </a:lnTo>
                                  <a:lnTo>
                                    <a:pt x="36" y="5956"/>
                                  </a:lnTo>
                                  <a:lnTo>
                                    <a:pt x="39" y="5956"/>
                                  </a:lnTo>
                                  <a:lnTo>
                                    <a:pt x="71" y="5945"/>
                                  </a:lnTo>
                                  <a:lnTo>
                                    <a:pt x="86" y="5937"/>
                                  </a:lnTo>
                                  <a:lnTo>
                                    <a:pt x="99" y="5927"/>
                                  </a:lnTo>
                                  <a:lnTo>
                                    <a:pt x="111" y="5916"/>
                                  </a:lnTo>
                                  <a:lnTo>
                                    <a:pt x="132" y="5893"/>
                                  </a:lnTo>
                                  <a:lnTo>
                                    <a:pt x="139" y="5883"/>
                                  </a:lnTo>
                                  <a:lnTo>
                                    <a:pt x="146" y="5874"/>
                                  </a:lnTo>
                                  <a:lnTo>
                                    <a:pt x="154" y="5866"/>
                                  </a:lnTo>
                                  <a:lnTo>
                                    <a:pt x="161" y="5855"/>
                                  </a:lnTo>
                                  <a:lnTo>
                                    <a:pt x="167" y="5848"/>
                                  </a:lnTo>
                                  <a:lnTo>
                                    <a:pt x="174" y="5845"/>
                                  </a:lnTo>
                                  <a:lnTo>
                                    <a:pt x="178" y="5845"/>
                                  </a:lnTo>
                                  <a:lnTo>
                                    <a:pt x="181" y="5842"/>
                                  </a:lnTo>
                                  <a:lnTo>
                                    <a:pt x="212" y="5842"/>
                                  </a:lnTo>
                                  <a:lnTo>
                                    <a:pt x="219" y="5848"/>
                                  </a:lnTo>
                                  <a:lnTo>
                                    <a:pt x="226" y="5852"/>
                                  </a:lnTo>
                                  <a:lnTo>
                                    <a:pt x="247" y="5873"/>
                                  </a:lnTo>
                                  <a:lnTo>
                                    <a:pt x="256" y="5882"/>
                                  </a:lnTo>
                                  <a:lnTo>
                                    <a:pt x="267" y="5892"/>
                                  </a:lnTo>
                                  <a:lnTo>
                                    <a:pt x="281" y="5902"/>
                                  </a:lnTo>
                                  <a:lnTo>
                                    <a:pt x="296" y="5911"/>
                                  </a:lnTo>
                                  <a:lnTo>
                                    <a:pt x="304" y="5915"/>
                                  </a:lnTo>
                                  <a:lnTo>
                                    <a:pt x="313" y="5919"/>
                                  </a:lnTo>
                                  <a:lnTo>
                                    <a:pt x="323" y="5922"/>
                                  </a:lnTo>
                                  <a:lnTo>
                                    <a:pt x="334" y="5925"/>
                                  </a:lnTo>
                                  <a:lnTo>
                                    <a:pt x="343" y="5927"/>
                                  </a:lnTo>
                                  <a:lnTo>
                                    <a:pt x="353" y="5928"/>
                                  </a:lnTo>
                                  <a:lnTo>
                                    <a:pt x="379" y="5928"/>
                                  </a:lnTo>
                                  <a:lnTo>
                                    <a:pt x="392" y="5927"/>
                                  </a:lnTo>
                                  <a:lnTo>
                                    <a:pt x="410" y="5923"/>
                                  </a:lnTo>
                                  <a:lnTo>
                                    <a:pt x="428" y="5916"/>
                                  </a:lnTo>
                                  <a:lnTo>
                                    <a:pt x="444" y="5907"/>
                                  </a:lnTo>
                                  <a:lnTo>
                                    <a:pt x="459" y="5896"/>
                                  </a:lnTo>
                                  <a:lnTo>
                                    <a:pt x="472" y="5885"/>
                                  </a:lnTo>
                                  <a:lnTo>
                                    <a:pt x="484" y="5873"/>
                                  </a:lnTo>
                                  <a:lnTo>
                                    <a:pt x="493" y="5862"/>
                                  </a:lnTo>
                                  <a:lnTo>
                                    <a:pt x="500" y="5852"/>
                                  </a:lnTo>
                                  <a:lnTo>
                                    <a:pt x="507" y="5842"/>
                                  </a:lnTo>
                                  <a:lnTo>
                                    <a:pt x="513" y="5834"/>
                                  </a:lnTo>
                                  <a:lnTo>
                                    <a:pt x="520" y="5828"/>
                                  </a:lnTo>
                                  <a:lnTo>
                                    <a:pt x="538" y="5810"/>
                                  </a:lnTo>
                                  <a:lnTo>
                                    <a:pt x="541" y="5810"/>
                                  </a:lnTo>
                                  <a:lnTo>
                                    <a:pt x="545" y="5807"/>
                                  </a:lnTo>
                                  <a:lnTo>
                                    <a:pt x="565" y="5807"/>
                                  </a:lnTo>
                                  <a:lnTo>
                                    <a:pt x="569" y="5810"/>
                                  </a:lnTo>
                                  <a:lnTo>
                                    <a:pt x="577" y="5815"/>
                                  </a:lnTo>
                                  <a:lnTo>
                                    <a:pt x="587" y="5822"/>
                                  </a:lnTo>
                                  <a:lnTo>
                                    <a:pt x="598" y="5831"/>
                                  </a:lnTo>
                                  <a:lnTo>
                                    <a:pt x="623" y="5852"/>
                                  </a:lnTo>
                                  <a:lnTo>
                                    <a:pt x="637" y="5863"/>
                                  </a:lnTo>
                                  <a:lnTo>
                                    <a:pt x="651" y="5873"/>
                                  </a:lnTo>
                                  <a:lnTo>
                                    <a:pt x="666" y="5880"/>
                                  </a:lnTo>
                                  <a:lnTo>
                                    <a:pt x="686" y="5886"/>
                                  </a:lnTo>
                                  <a:lnTo>
                                    <a:pt x="704" y="5886"/>
                                  </a:lnTo>
                                  <a:lnTo>
                                    <a:pt x="707" y="5890"/>
                                  </a:lnTo>
                                  <a:lnTo>
                                    <a:pt x="714" y="5886"/>
                                  </a:lnTo>
                                  <a:lnTo>
                                    <a:pt x="728" y="5886"/>
                                  </a:lnTo>
                                  <a:lnTo>
                                    <a:pt x="745" y="5881"/>
                                  </a:lnTo>
                                  <a:lnTo>
                                    <a:pt x="758" y="5872"/>
                                  </a:lnTo>
                                  <a:lnTo>
                                    <a:pt x="766" y="5858"/>
                                  </a:lnTo>
                                  <a:lnTo>
                                    <a:pt x="770" y="5842"/>
                                  </a:lnTo>
                                  <a:moveTo>
                                    <a:pt x="1527" y="7498"/>
                                  </a:moveTo>
                                  <a:lnTo>
                                    <a:pt x="1520" y="7488"/>
                                  </a:lnTo>
                                  <a:lnTo>
                                    <a:pt x="1500" y="7488"/>
                                  </a:lnTo>
                                  <a:lnTo>
                                    <a:pt x="1493" y="7485"/>
                                  </a:lnTo>
                                  <a:lnTo>
                                    <a:pt x="1486" y="7485"/>
                                  </a:lnTo>
                                  <a:lnTo>
                                    <a:pt x="1479" y="7481"/>
                                  </a:lnTo>
                                  <a:lnTo>
                                    <a:pt x="1472" y="7474"/>
                                  </a:lnTo>
                                  <a:lnTo>
                                    <a:pt x="1466" y="7469"/>
                                  </a:lnTo>
                                  <a:lnTo>
                                    <a:pt x="1459" y="7463"/>
                                  </a:lnTo>
                                  <a:lnTo>
                                    <a:pt x="1450" y="7456"/>
                                  </a:lnTo>
                                  <a:lnTo>
                                    <a:pt x="1441" y="7446"/>
                                  </a:lnTo>
                                  <a:lnTo>
                                    <a:pt x="1434" y="7440"/>
                                  </a:lnTo>
                                  <a:lnTo>
                                    <a:pt x="1427" y="7429"/>
                                  </a:lnTo>
                                  <a:lnTo>
                                    <a:pt x="1416" y="7422"/>
                                  </a:lnTo>
                                  <a:lnTo>
                                    <a:pt x="1408" y="7415"/>
                                  </a:lnTo>
                                  <a:lnTo>
                                    <a:pt x="1398" y="7407"/>
                                  </a:lnTo>
                                  <a:lnTo>
                                    <a:pt x="1387" y="7400"/>
                                  </a:lnTo>
                                  <a:lnTo>
                                    <a:pt x="1375" y="7395"/>
                                  </a:lnTo>
                                  <a:lnTo>
                                    <a:pt x="1365" y="7391"/>
                                  </a:lnTo>
                                  <a:lnTo>
                                    <a:pt x="1358" y="7388"/>
                                  </a:lnTo>
                                  <a:lnTo>
                                    <a:pt x="1299" y="7388"/>
                                  </a:lnTo>
                                  <a:lnTo>
                                    <a:pt x="1292" y="7391"/>
                                  </a:lnTo>
                                  <a:lnTo>
                                    <a:pt x="1288" y="7391"/>
                                  </a:lnTo>
                                  <a:lnTo>
                                    <a:pt x="1268" y="7398"/>
                                  </a:lnTo>
                                  <a:lnTo>
                                    <a:pt x="1257" y="7405"/>
                                  </a:lnTo>
                                  <a:lnTo>
                                    <a:pt x="1242" y="7414"/>
                                  </a:lnTo>
                                  <a:lnTo>
                                    <a:pt x="1229" y="7425"/>
                                  </a:lnTo>
                                  <a:lnTo>
                                    <a:pt x="1218" y="7437"/>
                                  </a:lnTo>
                                  <a:lnTo>
                                    <a:pt x="1201" y="7461"/>
                                  </a:lnTo>
                                  <a:lnTo>
                                    <a:pt x="1194" y="7472"/>
                                  </a:lnTo>
                                  <a:lnTo>
                                    <a:pt x="1181" y="7491"/>
                                  </a:lnTo>
                                  <a:lnTo>
                                    <a:pt x="1174" y="7502"/>
                                  </a:lnTo>
                                  <a:lnTo>
                                    <a:pt x="1167" y="7509"/>
                                  </a:lnTo>
                                  <a:lnTo>
                                    <a:pt x="1160" y="7512"/>
                                  </a:lnTo>
                                  <a:lnTo>
                                    <a:pt x="1157" y="7516"/>
                                  </a:lnTo>
                                  <a:lnTo>
                                    <a:pt x="1122" y="7516"/>
                                  </a:lnTo>
                                  <a:lnTo>
                                    <a:pt x="1109" y="7509"/>
                                  </a:lnTo>
                                  <a:lnTo>
                                    <a:pt x="1098" y="7502"/>
                                  </a:lnTo>
                                  <a:lnTo>
                                    <a:pt x="1084" y="7491"/>
                                  </a:lnTo>
                                  <a:lnTo>
                                    <a:pt x="1074" y="7483"/>
                                  </a:lnTo>
                                  <a:lnTo>
                                    <a:pt x="1062" y="7474"/>
                                  </a:lnTo>
                                  <a:lnTo>
                                    <a:pt x="1049" y="7465"/>
                                  </a:lnTo>
                                  <a:lnTo>
                                    <a:pt x="1032" y="7457"/>
                                  </a:lnTo>
                                  <a:lnTo>
                                    <a:pt x="1024" y="7452"/>
                                  </a:lnTo>
                                  <a:lnTo>
                                    <a:pt x="1015" y="7449"/>
                                  </a:lnTo>
                                  <a:lnTo>
                                    <a:pt x="1005" y="7446"/>
                                  </a:lnTo>
                                  <a:lnTo>
                                    <a:pt x="994" y="7443"/>
                                  </a:lnTo>
                                  <a:lnTo>
                                    <a:pt x="984" y="7441"/>
                                  </a:lnTo>
                                  <a:lnTo>
                                    <a:pt x="974" y="7440"/>
                                  </a:lnTo>
                                  <a:lnTo>
                                    <a:pt x="963" y="7441"/>
                                  </a:lnTo>
                                  <a:lnTo>
                                    <a:pt x="953" y="7443"/>
                                  </a:lnTo>
                                  <a:lnTo>
                                    <a:pt x="936" y="7446"/>
                                  </a:lnTo>
                                  <a:lnTo>
                                    <a:pt x="918" y="7451"/>
                                  </a:lnTo>
                                  <a:lnTo>
                                    <a:pt x="900" y="7458"/>
                                  </a:lnTo>
                                  <a:lnTo>
                                    <a:pt x="884" y="7467"/>
                                  </a:lnTo>
                                  <a:lnTo>
                                    <a:pt x="869" y="7479"/>
                                  </a:lnTo>
                                  <a:lnTo>
                                    <a:pt x="857" y="7491"/>
                                  </a:lnTo>
                                  <a:lnTo>
                                    <a:pt x="847" y="7504"/>
                                  </a:lnTo>
                                  <a:lnTo>
                                    <a:pt x="839" y="7516"/>
                                  </a:lnTo>
                                  <a:lnTo>
                                    <a:pt x="832" y="7526"/>
                                  </a:lnTo>
                                  <a:lnTo>
                                    <a:pt x="825" y="7536"/>
                                  </a:lnTo>
                                  <a:lnTo>
                                    <a:pt x="820" y="7545"/>
                                  </a:lnTo>
                                  <a:lnTo>
                                    <a:pt x="814" y="7554"/>
                                  </a:lnTo>
                                  <a:lnTo>
                                    <a:pt x="808" y="7564"/>
                                  </a:lnTo>
                                  <a:lnTo>
                                    <a:pt x="804" y="7568"/>
                                  </a:lnTo>
                                  <a:lnTo>
                                    <a:pt x="797" y="7571"/>
                                  </a:lnTo>
                                  <a:lnTo>
                                    <a:pt x="794" y="7571"/>
                                  </a:lnTo>
                                  <a:lnTo>
                                    <a:pt x="790" y="7574"/>
                                  </a:lnTo>
                                  <a:lnTo>
                                    <a:pt x="766" y="7574"/>
                                  </a:lnTo>
                                  <a:lnTo>
                                    <a:pt x="757" y="7571"/>
                                  </a:lnTo>
                                  <a:lnTo>
                                    <a:pt x="746" y="7565"/>
                                  </a:lnTo>
                                  <a:lnTo>
                                    <a:pt x="734" y="7556"/>
                                  </a:lnTo>
                                  <a:lnTo>
                                    <a:pt x="708" y="7537"/>
                                  </a:lnTo>
                                  <a:lnTo>
                                    <a:pt x="693" y="7527"/>
                                  </a:lnTo>
                                  <a:lnTo>
                                    <a:pt x="678" y="7519"/>
                                  </a:lnTo>
                                  <a:lnTo>
                                    <a:pt x="662" y="7512"/>
                                  </a:lnTo>
                                  <a:lnTo>
                                    <a:pt x="641" y="7505"/>
                                  </a:lnTo>
                                  <a:lnTo>
                                    <a:pt x="600" y="7505"/>
                                  </a:lnTo>
                                  <a:lnTo>
                                    <a:pt x="585" y="7511"/>
                                  </a:lnTo>
                                  <a:lnTo>
                                    <a:pt x="573" y="7522"/>
                                  </a:lnTo>
                                  <a:lnTo>
                                    <a:pt x="565" y="7536"/>
                                  </a:lnTo>
                                  <a:lnTo>
                                    <a:pt x="562" y="7554"/>
                                  </a:lnTo>
                                  <a:lnTo>
                                    <a:pt x="568" y="7570"/>
                                  </a:lnTo>
                                  <a:lnTo>
                                    <a:pt x="578" y="7584"/>
                                  </a:lnTo>
                                  <a:lnTo>
                                    <a:pt x="593" y="7592"/>
                                  </a:lnTo>
                                  <a:lnTo>
                                    <a:pt x="610" y="7595"/>
                                  </a:lnTo>
                                  <a:lnTo>
                                    <a:pt x="631" y="7595"/>
                                  </a:lnTo>
                                  <a:lnTo>
                                    <a:pt x="645" y="7602"/>
                                  </a:lnTo>
                                  <a:lnTo>
                                    <a:pt x="655" y="7606"/>
                                  </a:lnTo>
                                  <a:lnTo>
                                    <a:pt x="676" y="7626"/>
                                  </a:lnTo>
                                  <a:lnTo>
                                    <a:pt x="686" y="7633"/>
                                  </a:lnTo>
                                  <a:lnTo>
                                    <a:pt x="697" y="7644"/>
                                  </a:lnTo>
                                  <a:lnTo>
                                    <a:pt x="705" y="7649"/>
                                  </a:lnTo>
                                  <a:lnTo>
                                    <a:pt x="715" y="7656"/>
                                  </a:lnTo>
                                  <a:lnTo>
                                    <a:pt x="728" y="7662"/>
                                  </a:lnTo>
                                  <a:lnTo>
                                    <a:pt x="742" y="7668"/>
                                  </a:lnTo>
                                  <a:lnTo>
                                    <a:pt x="755" y="7672"/>
                                  </a:lnTo>
                                  <a:lnTo>
                                    <a:pt x="770" y="7675"/>
                                  </a:lnTo>
                                  <a:lnTo>
                                    <a:pt x="785" y="7676"/>
                                  </a:lnTo>
                                  <a:lnTo>
                                    <a:pt x="790" y="7676"/>
                                  </a:lnTo>
                                  <a:lnTo>
                                    <a:pt x="801" y="7675"/>
                                  </a:lnTo>
                                  <a:lnTo>
                                    <a:pt x="790" y="7671"/>
                                  </a:lnTo>
                                  <a:lnTo>
                                    <a:pt x="804" y="7671"/>
                                  </a:lnTo>
                                  <a:lnTo>
                                    <a:pt x="811" y="7668"/>
                                  </a:lnTo>
                                  <a:lnTo>
                                    <a:pt x="832" y="7661"/>
                                  </a:lnTo>
                                  <a:lnTo>
                                    <a:pt x="842" y="7654"/>
                                  </a:lnTo>
                                  <a:lnTo>
                                    <a:pt x="857" y="7645"/>
                                  </a:lnTo>
                                  <a:lnTo>
                                    <a:pt x="870" y="7634"/>
                                  </a:lnTo>
                                  <a:lnTo>
                                    <a:pt x="882" y="7622"/>
                                  </a:lnTo>
                                  <a:lnTo>
                                    <a:pt x="898" y="7598"/>
                                  </a:lnTo>
                                  <a:lnTo>
                                    <a:pt x="906" y="7587"/>
                                  </a:lnTo>
                                  <a:lnTo>
                                    <a:pt x="918" y="7568"/>
                                  </a:lnTo>
                                  <a:lnTo>
                                    <a:pt x="925" y="7557"/>
                                  </a:lnTo>
                                  <a:lnTo>
                                    <a:pt x="932" y="7550"/>
                                  </a:lnTo>
                                  <a:lnTo>
                                    <a:pt x="946" y="7543"/>
                                  </a:lnTo>
                                  <a:lnTo>
                                    <a:pt x="949" y="7540"/>
                                  </a:lnTo>
                                  <a:lnTo>
                                    <a:pt x="981" y="7540"/>
                                  </a:lnTo>
                                  <a:lnTo>
                                    <a:pt x="984" y="7543"/>
                                  </a:lnTo>
                                  <a:lnTo>
                                    <a:pt x="991" y="7547"/>
                                  </a:lnTo>
                                  <a:lnTo>
                                    <a:pt x="1001" y="7554"/>
                                  </a:lnTo>
                                  <a:lnTo>
                                    <a:pt x="1015" y="7564"/>
                                  </a:lnTo>
                                  <a:lnTo>
                                    <a:pt x="1026" y="7572"/>
                                  </a:lnTo>
                                  <a:lnTo>
                                    <a:pt x="1037" y="7581"/>
                                  </a:lnTo>
                                  <a:lnTo>
                                    <a:pt x="1051" y="7590"/>
                                  </a:lnTo>
                                  <a:lnTo>
                                    <a:pt x="1067" y="7599"/>
                                  </a:lnTo>
                                  <a:lnTo>
                                    <a:pt x="1086" y="7606"/>
                                  </a:lnTo>
                                  <a:lnTo>
                                    <a:pt x="1105" y="7611"/>
                                  </a:lnTo>
                                  <a:lnTo>
                                    <a:pt x="1124" y="7613"/>
                                  </a:lnTo>
                                  <a:lnTo>
                                    <a:pt x="1143" y="7613"/>
                                  </a:lnTo>
                                  <a:lnTo>
                                    <a:pt x="1174" y="7613"/>
                                  </a:lnTo>
                                  <a:lnTo>
                                    <a:pt x="1178" y="7609"/>
                                  </a:lnTo>
                                  <a:lnTo>
                                    <a:pt x="1181" y="7609"/>
                                  </a:lnTo>
                                  <a:lnTo>
                                    <a:pt x="1192" y="7606"/>
                                  </a:lnTo>
                                  <a:lnTo>
                                    <a:pt x="1205" y="7599"/>
                                  </a:lnTo>
                                  <a:lnTo>
                                    <a:pt x="1216" y="7592"/>
                                  </a:lnTo>
                                  <a:lnTo>
                                    <a:pt x="1230" y="7580"/>
                                  </a:lnTo>
                                  <a:lnTo>
                                    <a:pt x="1242" y="7568"/>
                                  </a:lnTo>
                                  <a:lnTo>
                                    <a:pt x="1252" y="7555"/>
                                  </a:lnTo>
                                  <a:lnTo>
                                    <a:pt x="1261" y="7543"/>
                                  </a:lnTo>
                                  <a:lnTo>
                                    <a:pt x="1268" y="7533"/>
                                  </a:lnTo>
                                  <a:lnTo>
                                    <a:pt x="1274" y="7523"/>
                                  </a:lnTo>
                                  <a:lnTo>
                                    <a:pt x="1280" y="7514"/>
                                  </a:lnTo>
                                  <a:lnTo>
                                    <a:pt x="1285" y="7505"/>
                                  </a:lnTo>
                                  <a:lnTo>
                                    <a:pt x="1292" y="7495"/>
                                  </a:lnTo>
                                  <a:lnTo>
                                    <a:pt x="1295" y="7491"/>
                                  </a:lnTo>
                                  <a:lnTo>
                                    <a:pt x="1302" y="7488"/>
                                  </a:lnTo>
                                  <a:lnTo>
                                    <a:pt x="1306" y="7488"/>
                                  </a:lnTo>
                                  <a:lnTo>
                                    <a:pt x="1309" y="7485"/>
                                  </a:lnTo>
                                  <a:lnTo>
                                    <a:pt x="1344" y="7485"/>
                                  </a:lnTo>
                                  <a:lnTo>
                                    <a:pt x="1354" y="7488"/>
                                  </a:lnTo>
                                  <a:lnTo>
                                    <a:pt x="1365" y="7494"/>
                                  </a:lnTo>
                                  <a:lnTo>
                                    <a:pt x="1378" y="7501"/>
                                  </a:lnTo>
                                  <a:lnTo>
                                    <a:pt x="1392" y="7509"/>
                                  </a:lnTo>
                                  <a:lnTo>
                                    <a:pt x="1406" y="7518"/>
                                  </a:lnTo>
                                  <a:lnTo>
                                    <a:pt x="1420" y="7526"/>
                                  </a:lnTo>
                                  <a:lnTo>
                                    <a:pt x="1436" y="7533"/>
                                  </a:lnTo>
                                  <a:lnTo>
                                    <a:pt x="1451" y="7536"/>
                                  </a:lnTo>
                                  <a:lnTo>
                                    <a:pt x="1465" y="7538"/>
                                  </a:lnTo>
                                  <a:lnTo>
                                    <a:pt x="1472" y="7539"/>
                                  </a:lnTo>
                                  <a:lnTo>
                                    <a:pt x="1479" y="7539"/>
                                  </a:lnTo>
                                  <a:lnTo>
                                    <a:pt x="1488" y="7538"/>
                                  </a:lnTo>
                                  <a:lnTo>
                                    <a:pt x="1496" y="7536"/>
                                  </a:lnTo>
                                  <a:lnTo>
                                    <a:pt x="1500" y="7536"/>
                                  </a:lnTo>
                                  <a:lnTo>
                                    <a:pt x="1503" y="7533"/>
                                  </a:lnTo>
                                  <a:lnTo>
                                    <a:pt x="1510" y="7533"/>
                                  </a:lnTo>
                                  <a:lnTo>
                                    <a:pt x="1517" y="7530"/>
                                  </a:lnTo>
                                  <a:lnTo>
                                    <a:pt x="1524" y="7523"/>
                                  </a:lnTo>
                                  <a:lnTo>
                                    <a:pt x="1527" y="7512"/>
                                  </a:lnTo>
                                  <a:lnTo>
                                    <a:pt x="1527" y="7498"/>
                                  </a:lnTo>
                                  <a:moveTo>
                                    <a:pt x="1736" y="9482"/>
                                  </a:moveTo>
                                  <a:lnTo>
                                    <a:pt x="1735" y="9467"/>
                                  </a:lnTo>
                                  <a:lnTo>
                                    <a:pt x="1735" y="9456"/>
                                  </a:lnTo>
                                  <a:lnTo>
                                    <a:pt x="1731" y="9453"/>
                                  </a:lnTo>
                                  <a:lnTo>
                                    <a:pt x="1731" y="9449"/>
                                  </a:lnTo>
                                  <a:lnTo>
                                    <a:pt x="1728" y="9442"/>
                                  </a:lnTo>
                                  <a:lnTo>
                                    <a:pt x="1721" y="9422"/>
                                  </a:lnTo>
                                  <a:lnTo>
                                    <a:pt x="1714" y="9411"/>
                                  </a:lnTo>
                                  <a:lnTo>
                                    <a:pt x="1705" y="9397"/>
                                  </a:lnTo>
                                  <a:lnTo>
                                    <a:pt x="1694" y="9384"/>
                                  </a:lnTo>
                                  <a:lnTo>
                                    <a:pt x="1682" y="9373"/>
                                  </a:lnTo>
                                  <a:lnTo>
                                    <a:pt x="1669" y="9363"/>
                                  </a:lnTo>
                                  <a:lnTo>
                                    <a:pt x="1657" y="9355"/>
                                  </a:lnTo>
                                  <a:lnTo>
                                    <a:pt x="1646" y="9348"/>
                                  </a:lnTo>
                                  <a:lnTo>
                                    <a:pt x="1628" y="9335"/>
                                  </a:lnTo>
                                  <a:lnTo>
                                    <a:pt x="1617" y="9328"/>
                                  </a:lnTo>
                                  <a:lnTo>
                                    <a:pt x="1607" y="9318"/>
                                  </a:lnTo>
                                  <a:lnTo>
                                    <a:pt x="1603" y="9311"/>
                                  </a:lnTo>
                                  <a:lnTo>
                                    <a:pt x="1600" y="9307"/>
                                  </a:lnTo>
                                  <a:lnTo>
                                    <a:pt x="1600" y="9276"/>
                                  </a:lnTo>
                                  <a:lnTo>
                                    <a:pt x="1603" y="9273"/>
                                  </a:lnTo>
                                  <a:lnTo>
                                    <a:pt x="1607" y="9266"/>
                                  </a:lnTo>
                                  <a:lnTo>
                                    <a:pt x="1614" y="9256"/>
                                  </a:lnTo>
                                  <a:lnTo>
                                    <a:pt x="1624" y="9242"/>
                                  </a:lnTo>
                                  <a:lnTo>
                                    <a:pt x="1641" y="9220"/>
                                  </a:lnTo>
                                  <a:lnTo>
                                    <a:pt x="1650" y="9206"/>
                                  </a:lnTo>
                                  <a:lnTo>
                                    <a:pt x="1659" y="9190"/>
                                  </a:lnTo>
                                  <a:lnTo>
                                    <a:pt x="1665" y="9171"/>
                                  </a:lnTo>
                                  <a:lnTo>
                                    <a:pt x="1669" y="9152"/>
                                  </a:lnTo>
                                  <a:lnTo>
                                    <a:pt x="1672" y="9132"/>
                                  </a:lnTo>
                                  <a:lnTo>
                                    <a:pt x="1673" y="9114"/>
                                  </a:lnTo>
                                  <a:lnTo>
                                    <a:pt x="1673" y="9083"/>
                                  </a:lnTo>
                                  <a:lnTo>
                                    <a:pt x="1669" y="9079"/>
                                  </a:lnTo>
                                  <a:lnTo>
                                    <a:pt x="1669" y="9076"/>
                                  </a:lnTo>
                                  <a:lnTo>
                                    <a:pt x="1666" y="9065"/>
                                  </a:lnTo>
                                  <a:lnTo>
                                    <a:pt x="1659" y="9051"/>
                                  </a:lnTo>
                                  <a:lnTo>
                                    <a:pt x="1652" y="9041"/>
                                  </a:lnTo>
                                  <a:lnTo>
                                    <a:pt x="1640" y="9027"/>
                                  </a:lnTo>
                                  <a:lnTo>
                                    <a:pt x="1628" y="9015"/>
                                  </a:lnTo>
                                  <a:lnTo>
                                    <a:pt x="1615" y="9005"/>
                                  </a:lnTo>
                                  <a:lnTo>
                                    <a:pt x="1603" y="8996"/>
                                  </a:lnTo>
                                  <a:lnTo>
                                    <a:pt x="1585" y="8985"/>
                                  </a:lnTo>
                                  <a:lnTo>
                                    <a:pt x="1573" y="8977"/>
                                  </a:lnTo>
                                  <a:lnTo>
                                    <a:pt x="1555" y="8965"/>
                                  </a:lnTo>
                                  <a:lnTo>
                                    <a:pt x="1551" y="8962"/>
                                  </a:lnTo>
                                  <a:lnTo>
                                    <a:pt x="1548" y="8955"/>
                                  </a:lnTo>
                                  <a:lnTo>
                                    <a:pt x="1548" y="8951"/>
                                  </a:lnTo>
                                  <a:lnTo>
                                    <a:pt x="1545" y="8948"/>
                                  </a:lnTo>
                                  <a:lnTo>
                                    <a:pt x="1545" y="8913"/>
                                  </a:lnTo>
                                  <a:lnTo>
                                    <a:pt x="1547" y="8903"/>
                                  </a:lnTo>
                                  <a:lnTo>
                                    <a:pt x="1553" y="8892"/>
                                  </a:lnTo>
                                  <a:lnTo>
                                    <a:pt x="1561" y="8879"/>
                                  </a:lnTo>
                                  <a:lnTo>
                                    <a:pt x="1569" y="8865"/>
                                  </a:lnTo>
                                  <a:lnTo>
                                    <a:pt x="1577" y="8851"/>
                                  </a:lnTo>
                                  <a:lnTo>
                                    <a:pt x="1585" y="8835"/>
                                  </a:lnTo>
                                  <a:lnTo>
                                    <a:pt x="1592" y="8820"/>
                                  </a:lnTo>
                                  <a:lnTo>
                                    <a:pt x="1596" y="8806"/>
                                  </a:lnTo>
                                  <a:lnTo>
                                    <a:pt x="1598" y="8792"/>
                                  </a:lnTo>
                                  <a:lnTo>
                                    <a:pt x="1598" y="8780"/>
                                  </a:lnTo>
                                  <a:lnTo>
                                    <a:pt x="1597" y="8769"/>
                                  </a:lnTo>
                                  <a:lnTo>
                                    <a:pt x="1596" y="8761"/>
                                  </a:lnTo>
                                  <a:lnTo>
                                    <a:pt x="1596" y="8757"/>
                                  </a:lnTo>
                                  <a:lnTo>
                                    <a:pt x="1593" y="8754"/>
                                  </a:lnTo>
                                  <a:lnTo>
                                    <a:pt x="1593" y="8747"/>
                                  </a:lnTo>
                                  <a:lnTo>
                                    <a:pt x="1589" y="8740"/>
                                  </a:lnTo>
                                  <a:lnTo>
                                    <a:pt x="1583" y="8733"/>
                                  </a:lnTo>
                                  <a:lnTo>
                                    <a:pt x="1573" y="8730"/>
                                  </a:lnTo>
                                  <a:lnTo>
                                    <a:pt x="1558" y="8730"/>
                                  </a:lnTo>
                                  <a:lnTo>
                                    <a:pt x="1548" y="8740"/>
                                  </a:lnTo>
                                  <a:lnTo>
                                    <a:pt x="1548" y="8757"/>
                                  </a:lnTo>
                                  <a:lnTo>
                                    <a:pt x="1545" y="8764"/>
                                  </a:lnTo>
                                  <a:lnTo>
                                    <a:pt x="1545" y="8771"/>
                                  </a:lnTo>
                                  <a:lnTo>
                                    <a:pt x="1541" y="8778"/>
                                  </a:lnTo>
                                  <a:lnTo>
                                    <a:pt x="1534" y="8785"/>
                                  </a:lnTo>
                                  <a:lnTo>
                                    <a:pt x="1529" y="8791"/>
                                  </a:lnTo>
                                  <a:lnTo>
                                    <a:pt x="1523" y="8798"/>
                                  </a:lnTo>
                                  <a:lnTo>
                                    <a:pt x="1516" y="8807"/>
                                  </a:lnTo>
                                  <a:lnTo>
                                    <a:pt x="1506" y="8816"/>
                                  </a:lnTo>
                                  <a:lnTo>
                                    <a:pt x="1482" y="8840"/>
                                  </a:lnTo>
                                  <a:lnTo>
                                    <a:pt x="1475" y="8849"/>
                                  </a:lnTo>
                                  <a:lnTo>
                                    <a:pt x="1468" y="8859"/>
                                  </a:lnTo>
                                  <a:lnTo>
                                    <a:pt x="1462" y="8870"/>
                                  </a:lnTo>
                                  <a:lnTo>
                                    <a:pt x="1455" y="8882"/>
                                  </a:lnTo>
                                  <a:lnTo>
                                    <a:pt x="1451" y="8892"/>
                                  </a:lnTo>
                                  <a:lnTo>
                                    <a:pt x="1448" y="8899"/>
                                  </a:lnTo>
                                  <a:lnTo>
                                    <a:pt x="1448" y="8958"/>
                                  </a:lnTo>
                                  <a:lnTo>
                                    <a:pt x="1451" y="8965"/>
                                  </a:lnTo>
                                  <a:lnTo>
                                    <a:pt x="1451" y="8968"/>
                                  </a:lnTo>
                                  <a:lnTo>
                                    <a:pt x="1458" y="8989"/>
                                  </a:lnTo>
                                  <a:lnTo>
                                    <a:pt x="1465" y="9000"/>
                                  </a:lnTo>
                                  <a:lnTo>
                                    <a:pt x="1474" y="9014"/>
                                  </a:lnTo>
                                  <a:lnTo>
                                    <a:pt x="1485" y="9026"/>
                                  </a:lnTo>
                                  <a:lnTo>
                                    <a:pt x="1497" y="9038"/>
                                  </a:lnTo>
                                  <a:lnTo>
                                    <a:pt x="1510" y="9048"/>
                                  </a:lnTo>
                                  <a:lnTo>
                                    <a:pt x="1522" y="9056"/>
                                  </a:lnTo>
                                  <a:lnTo>
                                    <a:pt x="1533" y="9063"/>
                                  </a:lnTo>
                                  <a:lnTo>
                                    <a:pt x="1545" y="9071"/>
                                  </a:lnTo>
                                  <a:lnTo>
                                    <a:pt x="1551" y="9076"/>
                                  </a:lnTo>
                                  <a:lnTo>
                                    <a:pt x="1562" y="9083"/>
                                  </a:lnTo>
                                  <a:lnTo>
                                    <a:pt x="1576" y="9096"/>
                                  </a:lnTo>
                                  <a:lnTo>
                                    <a:pt x="1576" y="9128"/>
                                  </a:lnTo>
                                  <a:lnTo>
                                    <a:pt x="1569" y="9141"/>
                                  </a:lnTo>
                                  <a:lnTo>
                                    <a:pt x="1562" y="9152"/>
                                  </a:lnTo>
                                  <a:lnTo>
                                    <a:pt x="1551" y="9166"/>
                                  </a:lnTo>
                                  <a:lnTo>
                                    <a:pt x="1534" y="9188"/>
                                  </a:lnTo>
                                  <a:lnTo>
                                    <a:pt x="1525" y="9201"/>
                                  </a:lnTo>
                                  <a:lnTo>
                                    <a:pt x="1517" y="9218"/>
                                  </a:lnTo>
                                  <a:lnTo>
                                    <a:pt x="1510" y="9228"/>
                                  </a:lnTo>
                                  <a:lnTo>
                                    <a:pt x="1506" y="9242"/>
                                  </a:lnTo>
                                  <a:lnTo>
                                    <a:pt x="1506" y="9256"/>
                                  </a:lnTo>
                                  <a:lnTo>
                                    <a:pt x="1505" y="9266"/>
                                  </a:lnTo>
                                  <a:lnTo>
                                    <a:pt x="1504" y="9276"/>
                                  </a:lnTo>
                                  <a:lnTo>
                                    <a:pt x="1505" y="9287"/>
                                  </a:lnTo>
                                  <a:lnTo>
                                    <a:pt x="1506" y="9297"/>
                                  </a:lnTo>
                                  <a:lnTo>
                                    <a:pt x="1510" y="9314"/>
                                  </a:lnTo>
                                  <a:lnTo>
                                    <a:pt x="1515" y="9332"/>
                                  </a:lnTo>
                                  <a:lnTo>
                                    <a:pt x="1523" y="9350"/>
                                  </a:lnTo>
                                  <a:lnTo>
                                    <a:pt x="1534" y="9366"/>
                                  </a:lnTo>
                                  <a:lnTo>
                                    <a:pt x="1546" y="9381"/>
                                  </a:lnTo>
                                  <a:lnTo>
                                    <a:pt x="1558" y="9393"/>
                                  </a:lnTo>
                                  <a:lnTo>
                                    <a:pt x="1571" y="9403"/>
                                  </a:lnTo>
                                  <a:lnTo>
                                    <a:pt x="1576" y="9406"/>
                                  </a:lnTo>
                                  <a:lnTo>
                                    <a:pt x="1583" y="9411"/>
                                  </a:lnTo>
                                  <a:lnTo>
                                    <a:pt x="1592" y="9417"/>
                                  </a:lnTo>
                                  <a:lnTo>
                                    <a:pt x="1600" y="9422"/>
                                  </a:lnTo>
                                  <a:lnTo>
                                    <a:pt x="1603" y="9424"/>
                                  </a:lnTo>
                                  <a:lnTo>
                                    <a:pt x="1613" y="9430"/>
                                  </a:lnTo>
                                  <a:lnTo>
                                    <a:pt x="1631" y="9442"/>
                                  </a:lnTo>
                                  <a:lnTo>
                                    <a:pt x="1634" y="9446"/>
                                  </a:lnTo>
                                  <a:lnTo>
                                    <a:pt x="1638" y="9453"/>
                                  </a:lnTo>
                                  <a:lnTo>
                                    <a:pt x="1638" y="9456"/>
                                  </a:lnTo>
                                  <a:lnTo>
                                    <a:pt x="1641" y="9460"/>
                                  </a:lnTo>
                                  <a:lnTo>
                                    <a:pt x="1641" y="9484"/>
                                  </a:lnTo>
                                  <a:lnTo>
                                    <a:pt x="1638" y="9493"/>
                                  </a:lnTo>
                                  <a:lnTo>
                                    <a:pt x="1631" y="9504"/>
                                  </a:lnTo>
                                  <a:lnTo>
                                    <a:pt x="1623" y="9516"/>
                                  </a:lnTo>
                                  <a:lnTo>
                                    <a:pt x="1603" y="9542"/>
                                  </a:lnTo>
                                  <a:lnTo>
                                    <a:pt x="1594" y="9557"/>
                                  </a:lnTo>
                                  <a:lnTo>
                                    <a:pt x="1585" y="9572"/>
                                  </a:lnTo>
                                  <a:lnTo>
                                    <a:pt x="1579" y="9588"/>
                                  </a:lnTo>
                                  <a:lnTo>
                                    <a:pt x="1575" y="9605"/>
                                  </a:lnTo>
                                  <a:lnTo>
                                    <a:pt x="1573" y="9618"/>
                                  </a:lnTo>
                                  <a:lnTo>
                                    <a:pt x="1572" y="9628"/>
                                  </a:lnTo>
                                  <a:lnTo>
                                    <a:pt x="1572" y="9636"/>
                                  </a:lnTo>
                                  <a:lnTo>
                                    <a:pt x="1572" y="9671"/>
                                  </a:lnTo>
                                  <a:lnTo>
                                    <a:pt x="1578" y="9685"/>
                                  </a:lnTo>
                                  <a:lnTo>
                                    <a:pt x="1589" y="9697"/>
                                  </a:lnTo>
                                  <a:lnTo>
                                    <a:pt x="1603" y="9704"/>
                                  </a:lnTo>
                                  <a:lnTo>
                                    <a:pt x="1621" y="9705"/>
                                  </a:lnTo>
                                  <a:lnTo>
                                    <a:pt x="1637" y="9700"/>
                                  </a:lnTo>
                                  <a:lnTo>
                                    <a:pt x="1641" y="9696"/>
                                  </a:lnTo>
                                  <a:lnTo>
                                    <a:pt x="1650" y="9689"/>
                                  </a:lnTo>
                                  <a:lnTo>
                                    <a:pt x="1658" y="9674"/>
                                  </a:lnTo>
                                  <a:lnTo>
                                    <a:pt x="1659" y="9657"/>
                                  </a:lnTo>
                                  <a:lnTo>
                                    <a:pt x="1659" y="9636"/>
                                  </a:lnTo>
                                  <a:lnTo>
                                    <a:pt x="1666" y="9622"/>
                                  </a:lnTo>
                                  <a:lnTo>
                                    <a:pt x="1669" y="9612"/>
                                  </a:lnTo>
                                  <a:lnTo>
                                    <a:pt x="1690" y="9591"/>
                                  </a:lnTo>
                                  <a:lnTo>
                                    <a:pt x="1709" y="9562"/>
                                  </a:lnTo>
                                  <a:lnTo>
                                    <a:pt x="1716" y="9552"/>
                                  </a:lnTo>
                                  <a:lnTo>
                                    <a:pt x="1722" y="9540"/>
                                  </a:lnTo>
                                  <a:lnTo>
                                    <a:pt x="1728" y="9525"/>
                                  </a:lnTo>
                                  <a:lnTo>
                                    <a:pt x="1732" y="9512"/>
                                  </a:lnTo>
                                  <a:lnTo>
                                    <a:pt x="1735" y="9497"/>
                                  </a:lnTo>
                                  <a:lnTo>
                                    <a:pt x="1736" y="9482"/>
                                  </a:lnTo>
                                  <a:moveTo>
                                    <a:pt x="1856" y="10764"/>
                                  </a:moveTo>
                                  <a:lnTo>
                                    <a:pt x="1852" y="10750"/>
                                  </a:lnTo>
                                  <a:lnTo>
                                    <a:pt x="1842" y="10743"/>
                                  </a:lnTo>
                                  <a:lnTo>
                                    <a:pt x="1801" y="10743"/>
                                  </a:lnTo>
                                  <a:lnTo>
                                    <a:pt x="1790" y="10739"/>
                                  </a:lnTo>
                                  <a:lnTo>
                                    <a:pt x="1782" y="10736"/>
                                  </a:lnTo>
                                  <a:lnTo>
                                    <a:pt x="1774" y="10732"/>
                                  </a:lnTo>
                                  <a:lnTo>
                                    <a:pt x="1764" y="10726"/>
                                  </a:lnTo>
                                  <a:lnTo>
                                    <a:pt x="1752" y="10719"/>
                                  </a:lnTo>
                                  <a:lnTo>
                                    <a:pt x="1745" y="10715"/>
                                  </a:lnTo>
                                  <a:lnTo>
                                    <a:pt x="1735" y="10708"/>
                                  </a:lnTo>
                                  <a:lnTo>
                                    <a:pt x="1721" y="10701"/>
                                  </a:lnTo>
                                  <a:lnTo>
                                    <a:pt x="1710" y="10696"/>
                                  </a:lnTo>
                                  <a:lnTo>
                                    <a:pt x="1699" y="10692"/>
                                  </a:lnTo>
                                  <a:lnTo>
                                    <a:pt x="1687" y="10689"/>
                                  </a:lnTo>
                                  <a:lnTo>
                                    <a:pt x="1673" y="10688"/>
                                  </a:lnTo>
                                  <a:lnTo>
                                    <a:pt x="1631" y="10688"/>
                                  </a:lnTo>
                                  <a:lnTo>
                                    <a:pt x="1628" y="10691"/>
                                  </a:lnTo>
                                  <a:lnTo>
                                    <a:pt x="1624" y="10691"/>
                                  </a:lnTo>
                                  <a:lnTo>
                                    <a:pt x="1617" y="10695"/>
                                  </a:lnTo>
                                  <a:lnTo>
                                    <a:pt x="1603" y="10695"/>
                                  </a:lnTo>
                                  <a:lnTo>
                                    <a:pt x="1596" y="10701"/>
                                  </a:lnTo>
                                  <a:lnTo>
                                    <a:pt x="1589" y="10701"/>
                                  </a:lnTo>
                                  <a:lnTo>
                                    <a:pt x="1586" y="10705"/>
                                  </a:lnTo>
                                  <a:lnTo>
                                    <a:pt x="1576" y="10712"/>
                                  </a:lnTo>
                                  <a:lnTo>
                                    <a:pt x="1569" y="10715"/>
                                  </a:lnTo>
                                  <a:lnTo>
                                    <a:pt x="1558" y="10726"/>
                                  </a:lnTo>
                                  <a:lnTo>
                                    <a:pt x="1547" y="10739"/>
                                  </a:lnTo>
                                  <a:lnTo>
                                    <a:pt x="1537" y="10753"/>
                                  </a:lnTo>
                                  <a:lnTo>
                                    <a:pt x="1530" y="10767"/>
                                  </a:lnTo>
                                  <a:lnTo>
                                    <a:pt x="1524" y="10781"/>
                                  </a:lnTo>
                                  <a:lnTo>
                                    <a:pt x="1519" y="10794"/>
                                  </a:lnTo>
                                  <a:lnTo>
                                    <a:pt x="1515" y="10806"/>
                                  </a:lnTo>
                                  <a:lnTo>
                                    <a:pt x="1511" y="10817"/>
                                  </a:lnTo>
                                  <a:lnTo>
                                    <a:pt x="1506" y="10826"/>
                                  </a:lnTo>
                                  <a:lnTo>
                                    <a:pt x="1503" y="10840"/>
                                  </a:lnTo>
                                  <a:lnTo>
                                    <a:pt x="1486" y="10857"/>
                                  </a:lnTo>
                                  <a:lnTo>
                                    <a:pt x="1475" y="10857"/>
                                  </a:lnTo>
                                  <a:lnTo>
                                    <a:pt x="1468" y="10861"/>
                                  </a:lnTo>
                                  <a:lnTo>
                                    <a:pt x="1461" y="10861"/>
                                  </a:lnTo>
                                  <a:lnTo>
                                    <a:pt x="1455" y="10857"/>
                                  </a:lnTo>
                                  <a:lnTo>
                                    <a:pt x="1448" y="10857"/>
                                  </a:lnTo>
                                  <a:lnTo>
                                    <a:pt x="1420" y="10843"/>
                                  </a:lnTo>
                                  <a:lnTo>
                                    <a:pt x="1408" y="10838"/>
                                  </a:lnTo>
                                  <a:lnTo>
                                    <a:pt x="1394" y="10832"/>
                                  </a:lnTo>
                                  <a:lnTo>
                                    <a:pt x="1379" y="10826"/>
                                  </a:lnTo>
                                  <a:lnTo>
                                    <a:pt x="1361" y="10823"/>
                                  </a:lnTo>
                                  <a:lnTo>
                                    <a:pt x="1347" y="10819"/>
                                  </a:lnTo>
                                  <a:lnTo>
                                    <a:pt x="1309" y="10819"/>
                                  </a:lnTo>
                                  <a:lnTo>
                                    <a:pt x="1295" y="10823"/>
                                  </a:lnTo>
                                  <a:lnTo>
                                    <a:pt x="1285" y="10829"/>
                                  </a:lnTo>
                                  <a:lnTo>
                                    <a:pt x="1269" y="10840"/>
                                  </a:lnTo>
                                  <a:lnTo>
                                    <a:pt x="1253" y="10851"/>
                                  </a:lnTo>
                                  <a:lnTo>
                                    <a:pt x="1238" y="10863"/>
                                  </a:lnTo>
                                  <a:lnTo>
                                    <a:pt x="1226" y="10878"/>
                                  </a:lnTo>
                                  <a:lnTo>
                                    <a:pt x="1215" y="10893"/>
                                  </a:lnTo>
                                  <a:lnTo>
                                    <a:pt x="1207" y="10909"/>
                                  </a:lnTo>
                                  <a:lnTo>
                                    <a:pt x="1200" y="10923"/>
                                  </a:lnTo>
                                  <a:lnTo>
                                    <a:pt x="1195" y="10937"/>
                                  </a:lnTo>
                                  <a:lnTo>
                                    <a:pt x="1190" y="10949"/>
                                  </a:lnTo>
                                  <a:lnTo>
                                    <a:pt x="1187" y="10960"/>
                                  </a:lnTo>
                                  <a:lnTo>
                                    <a:pt x="1181" y="10978"/>
                                  </a:lnTo>
                                  <a:lnTo>
                                    <a:pt x="1178" y="10989"/>
                                  </a:lnTo>
                                  <a:lnTo>
                                    <a:pt x="1174" y="10995"/>
                                  </a:lnTo>
                                  <a:lnTo>
                                    <a:pt x="1160" y="11009"/>
                                  </a:lnTo>
                                  <a:lnTo>
                                    <a:pt x="1157" y="11009"/>
                                  </a:lnTo>
                                  <a:lnTo>
                                    <a:pt x="1157" y="11013"/>
                                  </a:lnTo>
                                  <a:lnTo>
                                    <a:pt x="1150" y="11016"/>
                                  </a:lnTo>
                                  <a:lnTo>
                                    <a:pt x="1140" y="11016"/>
                                  </a:lnTo>
                                  <a:lnTo>
                                    <a:pt x="1131" y="11015"/>
                                  </a:lnTo>
                                  <a:lnTo>
                                    <a:pt x="1119" y="11011"/>
                                  </a:lnTo>
                                  <a:lnTo>
                                    <a:pt x="1106" y="11006"/>
                                  </a:lnTo>
                                  <a:lnTo>
                                    <a:pt x="1091" y="10999"/>
                                  </a:lnTo>
                                  <a:lnTo>
                                    <a:pt x="1075" y="10992"/>
                                  </a:lnTo>
                                  <a:lnTo>
                                    <a:pt x="1058" y="10986"/>
                                  </a:lnTo>
                                  <a:lnTo>
                                    <a:pt x="1042" y="10983"/>
                                  </a:lnTo>
                                  <a:lnTo>
                                    <a:pt x="1026" y="10982"/>
                                  </a:lnTo>
                                  <a:lnTo>
                                    <a:pt x="984" y="10982"/>
                                  </a:lnTo>
                                  <a:lnTo>
                                    <a:pt x="981" y="10985"/>
                                  </a:lnTo>
                                  <a:lnTo>
                                    <a:pt x="967" y="10992"/>
                                  </a:lnTo>
                                  <a:lnTo>
                                    <a:pt x="960" y="10992"/>
                                  </a:lnTo>
                                  <a:lnTo>
                                    <a:pt x="946" y="11002"/>
                                  </a:lnTo>
                                  <a:lnTo>
                                    <a:pt x="937" y="11016"/>
                                  </a:lnTo>
                                  <a:lnTo>
                                    <a:pt x="934" y="11031"/>
                                  </a:lnTo>
                                  <a:lnTo>
                                    <a:pt x="936" y="11047"/>
                                  </a:lnTo>
                                  <a:lnTo>
                                    <a:pt x="944" y="11063"/>
                                  </a:lnTo>
                                  <a:lnTo>
                                    <a:pt x="958" y="11073"/>
                                  </a:lnTo>
                                  <a:lnTo>
                                    <a:pt x="975" y="11077"/>
                                  </a:lnTo>
                                  <a:lnTo>
                                    <a:pt x="991" y="11075"/>
                                  </a:lnTo>
                                  <a:lnTo>
                                    <a:pt x="998" y="11075"/>
                                  </a:lnTo>
                                  <a:lnTo>
                                    <a:pt x="1001" y="11072"/>
                                  </a:lnTo>
                                  <a:lnTo>
                                    <a:pt x="1005" y="11072"/>
                                  </a:lnTo>
                                  <a:lnTo>
                                    <a:pt x="1012" y="11068"/>
                                  </a:lnTo>
                                  <a:lnTo>
                                    <a:pt x="1019" y="11072"/>
                                  </a:lnTo>
                                  <a:lnTo>
                                    <a:pt x="1026" y="11072"/>
                                  </a:lnTo>
                                  <a:lnTo>
                                    <a:pt x="1036" y="11075"/>
                                  </a:lnTo>
                                  <a:lnTo>
                                    <a:pt x="1053" y="11085"/>
                                  </a:lnTo>
                                  <a:lnTo>
                                    <a:pt x="1060" y="11089"/>
                                  </a:lnTo>
                                  <a:lnTo>
                                    <a:pt x="1071" y="11096"/>
                                  </a:lnTo>
                                  <a:lnTo>
                                    <a:pt x="1084" y="11099"/>
                                  </a:lnTo>
                                  <a:lnTo>
                                    <a:pt x="1095" y="11104"/>
                                  </a:lnTo>
                                  <a:lnTo>
                                    <a:pt x="1106" y="11107"/>
                                  </a:lnTo>
                                  <a:lnTo>
                                    <a:pt x="1118" y="11110"/>
                                  </a:lnTo>
                                  <a:lnTo>
                                    <a:pt x="1133" y="11113"/>
                                  </a:lnTo>
                                  <a:lnTo>
                                    <a:pt x="1148" y="11114"/>
                                  </a:lnTo>
                                  <a:lnTo>
                                    <a:pt x="1163" y="11114"/>
                                  </a:lnTo>
                                  <a:lnTo>
                                    <a:pt x="1178" y="11111"/>
                                  </a:lnTo>
                                  <a:lnTo>
                                    <a:pt x="1192" y="11106"/>
                                  </a:lnTo>
                                  <a:lnTo>
                                    <a:pt x="1195" y="11103"/>
                                  </a:lnTo>
                                  <a:lnTo>
                                    <a:pt x="1202" y="11103"/>
                                  </a:lnTo>
                                  <a:lnTo>
                                    <a:pt x="1209" y="11096"/>
                                  </a:lnTo>
                                  <a:lnTo>
                                    <a:pt x="1216" y="11092"/>
                                  </a:lnTo>
                                  <a:lnTo>
                                    <a:pt x="1226" y="11085"/>
                                  </a:lnTo>
                                  <a:lnTo>
                                    <a:pt x="1233" y="11078"/>
                                  </a:lnTo>
                                  <a:lnTo>
                                    <a:pt x="1244" y="11072"/>
                                  </a:lnTo>
                                  <a:lnTo>
                                    <a:pt x="1255" y="11058"/>
                                  </a:lnTo>
                                  <a:lnTo>
                                    <a:pt x="1265" y="11044"/>
                                  </a:lnTo>
                                  <a:lnTo>
                                    <a:pt x="1272" y="11030"/>
                                  </a:lnTo>
                                  <a:lnTo>
                                    <a:pt x="1278" y="11016"/>
                                  </a:lnTo>
                                  <a:lnTo>
                                    <a:pt x="1283" y="11003"/>
                                  </a:lnTo>
                                  <a:lnTo>
                                    <a:pt x="1287" y="10991"/>
                                  </a:lnTo>
                                  <a:lnTo>
                                    <a:pt x="1291" y="10980"/>
                                  </a:lnTo>
                                  <a:lnTo>
                                    <a:pt x="1295" y="10971"/>
                                  </a:lnTo>
                                  <a:lnTo>
                                    <a:pt x="1299" y="10957"/>
                                  </a:lnTo>
                                  <a:lnTo>
                                    <a:pt x="1302" y="10951"/>
                                  </a:lnTo>
                                  <a:lnTo>
                                    <a:pt x="1309" y="10947"/>
                                  </a:lnTo>
                                  <a:lnTo>
                                    <a:pt x="1313" y="10944"/>
                                  </a:lnTo>
                                  <a:lnTo>
                                    <a:pt x="1320" y="10940"/>
                                  </a:lnTo>
                                  <a:lnTo>
                                    <a:pt x="1330" y="10933"/>
                                  </a:lnTo>
                                  <a:lnTo>
                                    <a:pt x="1337" y="10933"/>
                                  </a:lnTo>
                                  <a:lnTo>
                                    <a:pt x="1340" y="10930"/>
                                  </a:lnTo>
                                  <a:lnTo>
                                    <a:pt x="1358" y="10930"/>
                                  </a:lnTo>
                                  <a:lnTo>
                                    <a:pt x="1385" y="10944"/>
                                  </a:lnTo>
                                  <a:lnTo>
                                    <a:pt x="1397" y="10949"/>
                                  </a:lnTo>
                                  <a:lnTo>
                                    <a:pt x="1411" y="10955"/>
                                  </a:lnTo>
                                  <a:lnTo>
                                    <a:pt x="1427" y="10961"/>
                                  </a:lnTo>
                                  <a:lnTo>
                                    <a:pt x="1444" y="10964"/>
                                  </a:lnTo>
                                  <a:lnTo>
                                    <a:pt x="1461" y="10967"/>
                                  </a:lnTo>
                                  <a:lnTo>
                                    <a:pt x="1484" y="10967"/>
                                  </a:lnTo>
                                  <a:lnTo>
                                    <a:pt x="1503" y="10964"/>
                                  </a:lnTo>
                                  <a:lnTo>
                                    <a:pt x="1520" y="10957"/>
                                  </a:lnTo>
                                  <a:lnTo>
                                    <a:pt x="1527" y="10954"/>
                                  </a:lnTo>
                                  <a:lnTo>
                                    <a:pt x="1538" y="10954"/>
                                  </a:lnTo>
                                  <a:lnTo>
                                    <a:pt x="1545" y="10947"/>
                                  </a:lnTo>
                                  <a:lnTo>
                                    <a:pt x="1548" y="10947"/>
                                  </a:lnTo>
                                  <a:lnTo>
                                    <a:pt x="1551" y="10944"/>
                                  </a:lnTo>
                                  <a:lnTo>
                                    <a:pt x="1562" y="10937"/>
                                  </a:lnTo>
                                  <a:lnTo>
                                    <a:pt x="1579" y="10919"/>
                                  </a:lnTo>
                                  <a:lnTo>
                                    <a:pt x="1590" y="10904"/>
                                  </a:lnTo>
                                  <a:lnTo>
                                    <a:pt x="1599" y="10889"/>
                                  </a:lnTo>
                                  <a:lnTo>
                                    <a:pt x="1605" y="10874"/>
                                  </a:lnTo>
                                  <a:lnTo>
                                    <a:pt x="1610" y="10861"/>
                                  </a:lnTo>
                                  <a:lnTo>
                                    <a:pt x="1615" y="10848"/>
                                  </a:lnTo>
                                  <a:lnTo>
                                    <a:pt x="1618" y="10837"/>
                                  </a:lnTo>
                                  <a:lnTo>
                                    <a:pt x="1624" y="10819"/>
                                  </a:lnTo>
                                  <a:lnTo>
                                    <a:pt x="1628" y="10809"/>
                                  </a:lnTo>
                                  <a:lnTo>
                                    <a:pt x="1631" y="10802"/>
                                  </a:lnTo>
                                  <a:lnTo>
                                    <a:pt x="1645" y="10788"/>
                                  </a:lnTo>
                                  <a:lnTo>
                                    <a:pt x="1648" y="10788"/>
                                  </a:lnTo>
                                  <a:lnTo>
                                    <a:pt x="1652" y="10784"/>
                                  </a:lnTo>
                                  <a:lnTo>
                                    <a:pt x="1669" y="10784"/>
                                  </a:lnTo>
                                  <a:lnTo>
                                    <a:pt x="1680" y="10786"/>
                                  </a:lnTo>
                                  <a:lnTo>
                                    <a:pt x="1692" y="10789"/>
                                  </a:lnTo>
                                  <a:lnTo>
                                    <a:pt x="1706" y="10793"/>
                                  </a:lnTo>
                                  <a:lnTo>
                                    <a:pt x="1721" y="10798"/>
                                  </a:lnTo>
                                  <a:lnTo>
                                    <a:pt x="1737" y="10803"/>
                                  </a:lnTo>
                                  <a:lnTo>
                                    <a:pt x="1754" y="10807"/>
                                  </a:lnTo>
                                  <a:lnTo>
                                    <a:pt x="1771" y="10809"/>
                                  </a:lnTo>
                                  <a:lnTo>
                                    <a:pt x="1787" y="10809"/>
                                  </a:lnTo>
                                  <a:lnTo>
                                    <a:pt x="1801" y="10808"/>
                                  </a:lnTo>
                                  <a:lnTo>
                                    <a:pt x="1813" y="10805"/>
                                  </a:lnTo>
                                  <a:lnTo>
                                    <a:pt x="1823" y="10801"/>
                                  </a:lnTo>
                                  <a:lnTo>
                                    <a:pt x="1832" y="10798"/>
                                  </a:lnTo>
                                  <a:lnTo>
                                    <a:pt x="1835" y="10795"/>
                                  </a:lnTo>
                                  <a:lnTo>
                                    <a:pt x="1839" y="10795"/>
                                  </a:lnTo>
                                  <a:lnTo>
                                    <a:pt x="1842" y="10791"/>
                                  </a:lnTo>
                                  <a:lnTo>
                                    <a:pt x="1846" y="10791"/>
                                  </a:lnTo>
                                  <a:lnTo>
                                    <a:pt x="1846" y="10788"/>
                                  </a:lnTo>
                                  <a:lnTo>
                                    <a:pt x="1852" y="10784"/>
                                  </a:lnTo>
                                  <a:lnTo>
                                    <a:pt x="1856" y="10774"/>
                                  </a:lnTo>
                                  <a:lnTo>
                                    <a:pt x="1856" y="10764"/>
                                  </a:lnTo>
                                  <a:moveTo>
                                    <a:pt x="2132" y="6751"/>
                                  </a:moveTo>
                                  <a:lnTo>
                                    <a:pt x="2129" y="6735"/>
                                  </a:lnTo>
                                  <a:lnTo>
                                    <a:pt x="2119" y="6720"/>
                                  </a:lnTo>
                                  <a:lnTo>
                                    <a:pt x="2105" y="6706"/>
                                  </a:lnTo>
                                  <a:lnTo>
                                    <a:pt x="2105" y="6699"/>
                                  </a:lnTo>
                                  <a:lnTo>
                                    <a:pt x="2102" y="6692"/>
                                  </a:lnTo>
                                  <a:lnTo>
                                    <a:pt x="2102" y="6627"/>
                                  </a:lnTo>
                                  <a:lnTo>
                                    <a:pt x="2101" y="6616"/>
                                  </a:lnTo>
                                  <a:lnTo>
                                    <a:pt x="2099" y="6604"/>
                                  </a:lnTo>
                                  <a:lnTo>
                                    <a:pt x="2096" y="6591"/>
                                  </a:lnTo>
                                  <a:lnTo>
                                    <a:pt x="2091" y="6578"/>
                                  </a:lnTo>
                                  <a:lnTo>
                                    <a:pt x="2085" y="6565"/>
                                  </a:lnTo>
                                  <a:lnTo>
                                    <a:pt x="2078" y="6551"/>
                                  </a:lnTo>
                                  <a:lnTo>
                                    <a:pt x="2070" y="6538"/>
                                  </a:lnTo>
                                  <a:lnTo>
                                    <a:pt x="2060" y="6526"/>
                                  </a:lnTo>
                                  <a:lnTo>
                                    <a:pt x="2046" y="6513"/>
                                  </a:lnTo>
                                  <a:lnTo>
                                    <a:pt x="2039" y="6509"/>
                                  </a:lnTo>
                                  <a:lnTo>
                                    <a:pt x="2029" y="6502"/>
                                  </a:lnTo>
                                  <a:lnTo>
                                    <a:pt x="2008" y="6495"/>
                                  </a:lnTo>
                                  <a:lnTo>
                                    <a:pt x="1992" y="6491"/>
                                  </a:lnTo>
                                  <a:lnTo>
                                    <a:pt x="1975" y="6488"/>
                                  </a:lnTo>
                                  <a:lnTo>
                                    <a:pt x="1958" y="6487"/>
                                  </a:lnTo>
                                  <a:lnTo>
                                    <a:pt x="1942" y="6488"/>
                                  </a:lnTo>
                                  <a:lnTo>
                                    <a:pt x="1928" y="6489"/>
                                  </a:lnTo>
                                  <a:lnTo>
                                    <a:pt x="1916" y="6491"/>
                                  </a:lnTo>
                                  <a:lnTo>
                                    <a:pt x="1904" y="6493"/>
                                  </a:lnTo>
                                  <a:lnTo>
                                    <a:pt x="1894" y="6495"/>
                                  </a:lnTo>
                                  <a:lnTo>
                                    <a:pt x="1866" y="6495"/>
                                  </a:lnTo>
                                  <a:lnTo>
                                    <a:pt x="1859" y="6492"/>
                                  </a:lnTo>
                                  <a:lnTo>
                                    <a:pt x="1856" y="6492"/>
                                  </a:lnTo>
                                  <a:lnTo>
                                    <a:pt x="1846" y="6481"/>
                                  </a:lnTo>
                                  <a:lnTo>
                                    <a:pt x="1846" y="6478"/>
                                  </a:lnTo>
                                  <a:lnTo>
                                    <a:pt x="1842" y="6478"/>
                                  </a:lnTo>
                                  <a:lnTo>
                                    <a:pt x="1839" y="6475"/>
                                  </a:lnTo>
                                  <a:lnTo>
                                    <a:pt x="1839" y="6471"/>
                                  </a:lnTo>
                                  <a:lnTo>
                                    <a:pt x="1835" y="6468"/>
                                  </a:lnTo>
                                  <a:lnTo>
                                    <a:pt x="1835" y="6464"/>
                                  </a:lnTo>
                                  <a:lnTo>
                                    <a:pt x="1832" y="6457"/>
                                  </a:lnTo>
                                  <a:lnTo>
                                    <a:pt x="1832" y="6412"/>
                                  </a:lnTo>
                                  <a:lnTo>
                                    <a:pt x="1831" y="6398"/>
                                  </a:lnTo>
                                  <a:lnTo>
                                    <a:pt x="1829" y="6381"/>
                                  </a:lnTo>
                                  <a:lnTo>
                                    <a:pt x="1825" y="6364"/>
                                  </a:lnTo>
                                  <a:lnTo>
                                    <a:pt x="1818" y="6346"/>
                                  </a:lnTo>
                                  <a:lnTo>
                                    <a:pt x="1810" y="6328"/>
                                  </a:lnTo>
                                  <a:lnTo>
                                    <a:pt x="1799" y="6312"/>
                                  </a:lnTo>
                                  <a:lnTo>
                                    <a:pt x="1787" y="6298"/>
                                  </a:lnTo>
                                  <a:lnTo>
                                    <a:pt x="1762" y="6274"/>
                                  </a:lnTo>
                                  <a:lnTo>
                                    <a:pt x="1759" y="6274"/>
                                  </a:lnTo>
                                  <a:lnTo>
                                    <a:pt x="1756" y="6270"/>
                                  </a:lnTo>
                                  <a:lnTo>
                                    <a:pt x="1745" y="6264"/>
                                  </a:lnTo>
                                  <a:lnTo>
                                    <a:pt x="1731" y="6260"/>
                                  </a:lnTo>
                                  <a:lnTo>
                                    <a:pt x="1721" y="6257"/>
                                  </a:lnTo>
                                  <a:lnTo>
                                    <a:pt x="1703" y="6253"/>
                                  </a:lnTo>
                                  <a:lnTo>
                                    <a:pt x="1685" y="6253"/>
                                  </a:lnTo>
                                  <a:lnTo>
                                    <a:pt x="1669" y="6254"/>
                                  </a:lnTo>
                                  <a:lnTo>
                                    <a:pt x="1655" y="6257"/>
                                  </a:lnTo>
                                  <a:lnTo>
                                    <a:pt x="1643" y="6259"/>
                                  </a:lnTo>
                                  <a:lnTo>
                                    <a:pt x="1631" y="6261"/>
                                  </a:lnTo>
                                  <a:lnTo>
                                    <a:pt x="1621" y="6263"/>
                                  </a:lnTo>
                                  <a:lnTo>
                                    <a:pt x="1610" y="6264"/>
                                  </a:lnTo>
                                  <a:lnTo>
                                    <a:pt x="1583" y="6264"/>
                                  </a:lnTo>
                                  <a:lnTo>
                                    <a:pt x="1579" y="6260"/>
                                  </a:lnTo>
                                  <a:lnTo>
                                    <a:pt x="1576" y="6260"/>
                                  </a:lnTo>
                                  <a:lnTo>
                                    <a:pt x="1572" y="6257"/>
                                  </a:lnTo>
                                  <a:lnTo>
                                    <a:pt x="1569" y="6257"/>
                                  </a:lnTo>
                                  <a:lnTo>
                                    <a:pt x="1555" y="6243"/>
                                  </a:lnTo>
                                  <a:lnTo>
                                    <a:pt x="1555" y="6239"/>
                                  </a:lnTo>
                                  <a:lnTo>
                                    <a:pt x="1550" y="6230"/>
                                  </a:lnTo>
                                  <a:lnTo>
                                    <a:pt x="1547" y="6217"/>
                                  </a:lnTo>
                                  <a:lnTo>
                                    <a:pt x="1545" y="6203"/>
                                  </a:lnTo>
                                  <a:lnTo>
                                    <a:pt x="1545" y="6187"/>
                                  </a:lnTo>
                                  <a:lnTo>
                                    <a:pt x="1542" y="6171"/>
                                  </a:lnTo>
                                  <a:lnTo>
                                    <a:pt x="1538" y="6155"/>
                                  </a:lnTo>
                                  <a:lnTo>
                                    <a:pt x="1534" y="6139"/>
                                  </a:lnTo>
                                  <a:lnTo>
                                    <a:pt x="1527" y="6125"/>
                                  </a:lnTo>
                                  <a:lnTo>
                                    <a:pt x="1519" y="6113"/>
                                  </a:lnTo>
                                  <a:lnTo>
                                    <a:pt x="1512" y="6104"/>
                                  </a:lnTo>
                                  <a:lnTo>
                                    <a:pt x="1504" y="6096"/>
                                  </a:lnTo>
                                  <a:lnTo>
                                    <a:pt x="1496" y="6091"/>
                                  </a:lnTo>
                                  <a:lnTo>
                                    <a:pt x="1493" y="6087"/>
                                  </a:lnTo>
                                  <a:lnTo>
                                    <a:pt x="1489" y="6087"/>
                                  </a:lnTo>
                                  <a:lnTo>
                                    <a:pt x="1486" y="6084"/>
                                  </a:lnTo>
                                  <a:lnTo>
                                    <a:pt x="1482" y="6084"/>
                                  </a:lnTo>
                                  <a:lnTo>
                                    <a:pt x="1482" y="6080"/>
                                  </a:lnTo>
                                  <a:lnTo>
                                    <a:pt x="1475" y="6077"/>
                                  </a:lnTo>
                                  <a:lnTo>
                                    <a:pt x="1464" y="6077"/>
                                  </a:lnTo>
                                  <a:lnTo>
                                    <a:pt x="1458" y="6080"/>
                                  </a:lnTo>
                                  <a:lnTo>
                                    <a:pt x="1448" y="6087"/>
                                  </a:lnTo>
                                  <a:lnTo>
                                    <a:pt x="1444" y="6101"/>
                                  </a:lnTo>
                                  <a:lnTo>
                                    <a:pt x="1458" y="6115"/>
                                  </a:lnTo>
                                  <a:lnTo>
                                    <a:pt x="1458" y="6118"/>
                                  </a:lnTo>
                                  <a:lnTo>
                                    <a:pt x="1465" y="6132"/>
                                  </a:lnTo>
                                  <a:lnTo>
                                    <a:pt x="1465" y="6194"/>
                                  </a:lnTo>
                                  <a:lnTo>
                                    <a:pt x="1461" y="6205"/>
                                  </a:lnTo>
                                  <a:lnTo>
                                    <a:pt x="1462" y="6230"/>
                                  </a:lnTo>
                                  <a:lnTo>
                                    <a:pt x="1462" y="6241"/>
                                  </a:lnTo>
                                  <a:lnTo>
                                    <a:pt x="1464" y="6254"/>
                                  </a:lnTo>
                                  <a:lnTo>
                                    <a:pt x="1465" y="6256"/>
                                  </a:lnTo>
                                  <a:lnTo>
                                    <a:pt x="1468" y="6267"/>
                                  </a:lnTo>
                                  <a:lnTo>
                                    <a:pt x="1472" y="6277"/>
                                  </a:lnTo>
                                  <a:lnTo>
                                    <a:pt x="1475" y="6284"/>
                                  </a:lnTo>
                                  <a:lnTo>
                                    <a:pt x="1482" y="6295"/>
                                  </a:lnTo>
                                  <a:lnTo>
                                    <a:pt x="1489" y="6302"/>
                                  </a:lnTo>
                                  <a:lnTo>
                                    <a:pt x="1493" y="6308"/>
                                  </a:lnTo>
                                  <a:lnTo>
                                    <a:pt x="1496" y="6312"/>
                                  </a:lnTo>
                                  <a:lnTo>
                                    <a:pt x="1500" y="6319"/>
                                  </a:lnTo>
                                  <a:lnTo>
                                    <a:pt x="1520" y="6340"/>
                                  </a:lnTo>
                                  <a:lnTo>
                                    <a:pt x="1527" y="6343"/>
                                  </a:lnTo>
                                  <a:lnTo>
                                    <a:pt x="1538" y="6350"/>
                                  </a:lnTo>
                                  <a:lnTo>
                                    <a:pt x="1545" y="6353"/>
                                  </a:lnTo>
                                  <a:lnTo>
                                    <a:pt x="1558" y="6357"/>
                                  </a:lnTo>
                                  <a:lnTo>
                                    <a:pt x="1574" y="6361"/>
                                  </a:lnTo>
                                  <a:lnTo>
                                    <a:pt x="1591" y="6364"/>
                                  </a:lnTo>
                                  <a:lnTo>
                                    <a:pt x="1608" y="6365"/>
                                  </a:lnTo>
                                  <a:lnTo>
                                    <a:pt x="1624" y="6364"/>
                                  </a:lnTo>
                                  <a:lnTo>
                                    <a:pt x="1638" y="6363"/>
                                  </a:lnTo>
                                  <a:lnTo>
                                    <a:pt x="1651" y="6362"/>
                                  </a:lnTo>
                                  <a:lnTo>
                                    <a:pt x="1662" y="6359"/>
                                  </a:lnTo>
                                  <a:lnTo>
                                    <a:pt x="1673" y="6357"/>
                                  </a:lnTo>
                                  <a:lnTo>
                                    <a:pt x="1704" y="6357"/>
                                  </a:lnTo>
                                  <a:lnTo>
                                    <a:pt x="1707" y="6360"/>
                                  </a:lnTo>
                                  <a:lnTo>
                                    <a:pt x="1711" y="6360"/>
                                  </a:lnTo>
                                  <a:lnTo>
                                    <a:pt x="1731" y="6381"/>
                                  </a:lnTo>
                                  <a:lnTo>
                                    <a:pt x="1731" y="6388"/>
                                  </a:lnTo>
                                  <a:lnTo>
                                    <a:pt x="1735" y="6395"/>
                                  </a:lnTo>
                                  <a:lnTo>
                                    <a:pt x="1735" y="6440"/>
                                  </a:lnTo>
                                  <a:lnTo>
                                    <a:pt x="1736" y="6455"/>
                                  </a:lnTo>
                                  <a:lnTo>
                                    <a:pt x="1738" y="6471"/>
                                  </a:lnTo>
                                  <a:lnTo>
                                    <a:pt x="1742" y="6488"/>
                                  </a:lnTo>
                                  <a:lnTo>
                                    <a:pt x="1745" y="6499"/>
                                  </a:lnTo>
                                  <a:lnTo>
                                    <a:pt x="1749" y="6513"/>
                                  </a:lnTo>
                                  <a:lnTo>
                                    <a:pt x="1769" y="6544"/>
                                  </a:lnTo>
                                  <a:lnTo>
                                    <a:pt x="1792" y="6566"/>
                                  </a:lnTo>
                                  <a:lnTo>
                                    <a:pt x="1807" y="6577"/>
                                  </a:lnTo>
                                  <a:lnTo>
                                    <a:pt x="1824" y="6586"/>
                                  </a:lnTo>
                                  <a:lnTo>
                                    <a:pt x="1842" y="6592"/>
                                  </a:lnTo>
                                  <a:lnTo>
                                    <a:pt x="1860" y="6596"/>
                                  </a:lnTo>
                                  <a:lnTo>
                                    <a:pt x="1878" y="6596"/>
                                  </a:lnTo>
                                  <a:lnTo>
                                    <a:pt x="1908" y="6596"/>
                                  </a:lnTo>
                                  <a:lnTo>
                                    <a:pt x="1920" y="6593"/>
                                  </a:lnTo>
                                  <a:lnTo>
                                    <a:pt x="1932" y="6591"/>
                                  </a:lnTo>
                                  <a:lnTo>
                                    <a:pt x="1942" y="6589"/>
                                  </a:lnTo>
                                  <a:lnTo>
                                    <a:pt x="1953" y="6589"/>
                                  </a:lnTo>
                                  <a:lnTo>
                                    <a:pt x="1980" y="6589"/>
                                  </a:lnTo>
                                  <a:lnTo>
                                    <a:pt x="1991" y="6599"/>
                                  </a:lnTo>
                                  <a:lnTo>
                                    <a:pt x="1998" y="6602"/>
                                  </a:lnTo>
                                  <a:lnTo>
                                    <a:pt x="1998" y="6609"/>
                                  </a:lnTo>
                                  <a:lnTo>
                                    <a:pt x="2001" y="6613"/>
                                  </a:lnTo>
                                  <a:lnTo>
                                    <a:pt x="2004" y="6622"/>
                                  </a:lnTo>
                                  <a:lnTo>
                                    <a:pt x="2006" y="6635"/>
                                  </a:lnTo>
                                  <a:lnTo>
                                    <a:pt x="2008" y="6649"/>
                                  </a:lnTo>
                                  <a:lnTo>
                                    <a:pt x="2009" y="6681"/>
                                  </a:lnTo>
                                  <a:lnTo>
                                    <a:pt x="2011" y="6699"/>
                                  </a:lnTo>
                                  <a:lnTo>
                                    <a:pt x="2015" y="6717"/>
                                  </a:lnTo>
                                  <a:lnTo>
                                    <a:pt x="2022" y="6734"/>
                                  </a:lnTo>
                                  <a:lnTo>
                                    <a:pt x="2025" y="6744"/>
                                  </a:lnTo>
                                  <a:lnTo>
                                    <a:pt x="2032" y="6751"/>
                                  </a:lnTo>
                                  <a:lnTo>
                                    <a:pt x="2036" y="6758"/>
                                  </a:lnTo>
                                  <a:lnTo>
                                    <a:pt x="2046" y="6769"/>
                                  </a:lnTo>
                                  <a:lnTo>
                                    <a:pt x="2050" y="6775"/>
                                  </a:lnTo>
                                  <a:lnTo>
                                    <a:pt x="2060" y="6786"/>
                                  </a:lnTo>
                                  <a:lnTo>
                                    <a:pt x="2075" y="6794"/>
                                  </a:lnTo>
                                  <a:lnTo>
                                    <a:pt x="2091" y="6796"/>
                                  </a:lnTo>
                                  <a:lnTo>
                                    <a:pt x="2106" y="6792"/>
                                  </a:lnTo>
                                  <a:lnTo>
                                    <a:pt x="2119" y="6782"/>
                                  </a:lnTo>
                                  <a:lnTo>
                                    <a:pt x="2129" y="6768"/>
                                  </a:lnTo>
                                  <a:lnTo>
                                    <a:pt x="2132" y="6751"/>
                                  </a:lnTo>
                                  <a:moveTo>
                                    <a:pt x="3056" y="10089"/>
                                  </a:moveTo>
                                  <a:lnTo>
                                    <a:pt x="3050" y="10082"/>
                                  </a:lnTo>
                                  <a:lnTo>
                                    <a:pt x="3043" y="10079"/>
                                  </a:lnTo>
                                  <a:lnTo>
                                    <a:pt x="3032" y="10075"/>
                                  </a:lnTo>
                                  <a:lnTo>
                                    <a:pt x="3018" y="10079"/>
                                  </a:lnTo>
                                  <a:lnTo>
                                    <a:pt x="3011" y="10093"/>
                                  </a:lnTo>
                                  <a:lnTo>
                                    <a:pt x="3011" y="10100"/>
                                  </a:lnTo>
                                  <a:lnTo>
                                    <a:pt x="3001" y="10120"/>
                                  </a:lnTo>
                                  <a:lnTo>
                                    <a:pt x="2994" y="10124"/>
                                  </a:lnTo>
                                  <a:lnTo>
                                    <a:pt x="2988" y="10129"/>
                                  </a:lnTo>
                                  <a:lnTo>
                                    <a:pt x="2981" y="10134"/>
                                  </a:lnTo>
                                  <a:lnTo>
                                    <a:pt x="2971" y="10139"/>
                                  </a:lnTo>
                                  <a:lnTo>
                                    <a:pt x="2960" y="10145"/>
                                  </a:lnTo>
                                  <a:lnTo>
                                    <a:pt x="2953" y="10148"/>
                                  </a:lnTo>
                                  <a:lnTo>
                                    <a:pt x="2942" y="10155"/>
                                  </a:lnTo>
                                  <a:lnTo>
                                    <a:pt x="2928" y="10162"/>
                                  </a:lnTo>
                                  <a:lnTo>
                                    <a:pt x="2920" y="10168"/>
                                  </a:lnTo>
                                  <a:lnTo>
                                    <a:pt x="2911" y="10175"/>
                                  </a:lnTo>
                                  <a:lnTo>
                                    <a:pt x="2901" y="10185"/>
                                  </a:lnTo>
                                  <a:lnTo>
                                    <a:pt x="2890" y="10196"/>
                                  </a:lnTo>
                                  <a:lnTo>
                                    <a:pt x="2883" y="10203"/>
                                  </a:lnTo>
                                  <a:lnTo>
                                    <a:pt x="2880" y="10214"/>
                                  </a:lnTo>
                                  <a:lnTo>
                                    <a:pt x="2877" y="10221"/>
                                  </a:lnTo>
                                  <a:lnTo>
                                    <a:pt x="2873" y="10224"/>
                                  </a:lnTo>
                                  <a:lnTo>
                                    <a:pt x="2873" y="10231"/>
                                  </a:lnTo>
                                  <a:lnTo>
                                    <a:pt x="2870" y="10234"/>
                                  </a:lnTo>
                                  <a:lnTo>
                                    <a:pt x="2870" y="10238"/>
                                  </a:lnTo>
                                  <a:lnTo>
                                    <a:pt x="2866" y="10245"/>
                                  </a:lnTo>
                                  <a:lnTo>
                                    <a:pt x="2866" y="10300"/>
                                  </a:lnTo>
                                  <a:lnTo>
                                    <a:pt x="2870" y="10311"/>
                                  </a:lnTo>
                                  <a:lnTo>
                                    <a:pt x="2875" y="10326"/>
                                  </a:lnTo>
                                  <a:lnTo>
                                    <a:pt x="2882" y="10341"/>
                                  </a:lnTo>
                                  <a:lnTo>
                                    <a:pt x="2890" y="10356"/>
                                  </a:lnTo>
                                  <a:lnTo>
                                    <a:pt x="2897" y="10369"/>
                                  </a:lnTo>
                                  <a:lnTo>
                                    <a:pt x="2906" y="10380"/>
                                  </a:lnTo>
                                  <a:lnTo>
                                    <a:pt x="2922" y="10399"/>
                                  </a:lnTo>
                                  <a:lnTo>
                                    <a:pt x="2928" y="10407"/>
                                  </a:lnTo>
                                  <a:lnTo>
                                    <a:pt x="2935" y="10418"/>
                                  </a:lnTo>
                                  <a:lnTo>
                                    <a:pt x="2942" y="10425"/>
                                  </a:lnTo>
                                  <a:lnTo>
                                    <a:pt x="2942" y="10456"/>
                                  </a:lnTo>
                                  <a:lnTo>
                                    <a:pt x="2939" y="10463"/>
                                  </a:lnTo>
                                  <a:lnTo>
                                    <a:pt x="2939" y="10470"/>
                                  </a:lnTo>
                                  <a:lnTo>
                                    <a:pt x="2925" y="10484"/>
                                  </a:lnTo>
                                  <a:lnTo>
                                    <a:pt x="2915" y="10490"/>
                                  </a:lnTo>
                                  <a:lnTo>
                                    <a:pt x="2901" y="10501"/>
                                  </a:lnTo>
                                  <a:lnTo>
                                    <a:pt x="2890" y="10508"/>
                                  </a:lnTo>
                                  <a:lnTo>
                                    <a:pt x="2878" y="10518"/>
                                  </a:lnTo>
                                  <a:lnTo>
                                    <a:pt x="2865" y="10529"/>
                                  </a:lnTo>
                                  <a:lnTo>
                                    <a:pt x="2852" y="10542"/>
                                  </a:lnTo>
                                  <a:lnTo>
                                    <a:pt x="2845" y="10553"/>
                                  </a:lnTo>
                                  <a:lnTo>
                                    <a:pt x="2835" y="10563"/>
                                  </a:lnTo>
                                  <a:lnTo>
                                    <a:pt x="2832" y="10573"/>
                                  </a:lnTo>
                                  <a:lnTo>
                                    <a:pt x="2825" y="10584"/>
                                  </a:lnTo>
                                  <a:lnTo>
                                    <a:pt x="2821" y="10598"/>
                                  </a:lnTo>
                                  <a:lnTo>
                                    <a:pt x="2821" y="10612"/>
                                  </a:lnTo>
                                  <a:lnTo>
                                    <a:pt x="2819" y="10628"/>
                                  </a:lnTo>
                                  <a:lnTo>
                                    <a:pt x="2819" y="10647"/>
                                  </a:lnTo>
                                  <a:lnTo>
                                    <a:pt x="2822" y="10666"/>
                                  </a:lnTo>
                                  <a:lnTo>
                                    <a:pt x="2828" y="10684"/>
                                  </a:lnTo>
                                  <a:lnTo>
                                    <a:pt x="2834" y="10703"/>
                                  </a:lnTo>
                                  <a:lnTo>
                                    <a:pt x="2842" y="10719"/>
                                  </a:lnTo>
                                  <a:lnTo>
                                    <a:pt x="2851" y="10732"/>
                                  </a:lnTo>
                                  <a:lnTo>
                                    <a:pt x="2859" y="10743"/>
                                  </a:lnTo>
                                  <a:lnTo>
                                    <a:pt x="2890" y="10774"/>
                                  </a:lnTo>
                                  <a:lnTo>
                                    <a:pt x="2897" y="10784"/>
                                  </a:lnTo>
                                  <a:lnTo>
                                    <a:pt x="2901" y="10788"/>
                                  </a:lnTo>
                                  <a:lnTo>
                                    <a:pt x="2901" y="10823"/>
                                  </a:lnTo>
                                  <a:lnTo>
                                    <a:pt x="2897" y="10826"/>
                                  </a:lnTo>
                                  <a:lnTo>
                                    <a:pt x="2894" y="10833"/>
                                  </a:lnTo>
                                  <a:lnTo>
                                    <a:pt x="2887" y="10841"/>
                                  </a:lnTo>
                                  <a:lnTo>
                                    <a:pt x="2879" y="10849"/>
                                  </a:lnTo>
                                  <a:lnTo>
                                    <a:pt x="2870" y="10856"/>
                                  </a:lnTo>
                                  <a:lnTo>
                                    <a:pt x="2856" y="10867"/>
                                  </a:lnTo>
                                  <a:lnTo>
                                    <a:pt x="2842" y="10878"/>
                                  </a:lnTo>
                                  <a:lnTo>
                                    <a:pt x="2829" y="10889"/>
                                  </a:lnTo>
                                  <a:lnTo>
                                    <a:pt x="2817" y="10902"/>
                                  </a:lnTo>
                                  <a:lnTo>
                                    <a:pt x="2800" y="10926"/>
                                  </a:lnTo>
                                  <a:lnTo>
                                    <a:pt x="2797" y="10933"/>
                                  </a:lnTo>
                                  <a:lnTo>
                                    <a:pt x="2794" y="10944"/>
                                  </a:lnTo>
                                  <a:lnTo>
                                    <a:pt x="2790" y="10951"/>
                                  </a:lnTo>
                                  <a:lnTo>
                                    <a:pt x="2790" y="10957"/>
                                  </a:lnTo>
                                  <a:lnTo>
                                    <a:pt x="2787" y="10964"/>
                                  </a:lnTo>
                                  <a:lnTo>
                                    <a:pt x="2787" y="10975"/>
                                  </a:lnTo>
                                  <a:lnTo>
                                    <a:pt x="2783" y="10975"/>
                                  </a:lnTo>
                                  <a:lnTo>
                                    <a:pt x="2783" y="10978"/>
                                  </a:lnTo>
                                  <a:lnTo>
                                    <a:pt x="2784" y="10995"/>
                                  </a:lnTo>
                                  <a:lnTo>
                                    <a:pt x="2791" y="11010"/>
                                  </a:lnTo>
                                  <a:lnTo>
                                    <a:pt x="2803" y="11021"/>
                                  </a:lnTo>
                                  <a:lnTo>
                                    <a:pt x="2817" y="11026"/>
                                  </a:lnTo>
                                  <a:lnTo>
                                    <a:pt x="2825" y="11026"/>
                                  </a:lnTo>
                                  <a:lnTo>
                                    <a:pt x="2835" y="11026"/>
                                  </a:lnTo>
                                  <a:lnTo>
                                    <a:pt x="2850" y="11020"/>
                                  </a:lnTo>
                                  <a:lnTo>
                                    <a:pt x="2862" y="11008"/>
                                  </a:lnTo>
                                  <a:lnTo>
                                    <a:pt x="2870" y="10992"/>
                                  </a:lnTo>
                                  <a:lnTo>
                                    <a:pt x="2870" y="10978"/>
                                  </a:lnTo>
                                  <a:lnTo>
                                    <a:pt x="2873" y="10971"/>
                                  </a:lnTo>
                                  <a:lnTo>
                                    <a:pt x="2877" y="10968"/>
                                  </a:lnTo>
                                  <a:lnTo>
                                    <a:pt x="2880" y="10961"/>
                                  </a:lnTo>
                                  <a:lnTo>
                                    <a:pt x="2890" y="10954"/>
                                  </a:lnTo>
                                  <a:lnTo>
                                    <a:pt x="2901" y="10946"/>
                                  </a:lnTo>
                                  <a:lnTo>
                                    <a:pt x="2904" y="10944"/>
                                  </a:lnTo>
                                  <a:lnTo>
                                    <a:pt x="2911" y="10937"/>
                                  </a:lnTo>
                                  <a:lnTo>
                                    <a:pt x="2915" y="10936"/>
                                  </a:lnTo>
                                  <a:lnTo>
                                    <a:pt x="2922" y="10933"/>
                                  </a:lnTo>
                                  <a:lnTo>
                                    <a:pt x="2932" y="10923"/>
                                  </a:lnTo>
                                  <a:lnTo>
                                    <a:pt x="2940" y="10916"/>
                                  </a:lnTo>
                                  <a:lnTo>
                                    <a:pt x="2949" y="10908"/>
                                  </a:lnTo>
                                  <a:lnTo>
                                    <a:pt x="2958" y="10899"/>
                                  </a:lnTo>
                                  <a:lnTo>
                                    <a:pt x="2966" y="10888"/>
                                  </a:lnTo>
                                  <a:lnTo>
                                    <a:pt x="2974" y="10877"/>
                                  </a:lnTo>
                                  <a:lnTo>
                                    <a:pt x="2981" y="10863"/>
                                  </a:lnTo>
                                  <a:lnTo>
                                    <a:pt x="2987" y="10848"/>
                                  </a:lnTo>
                                  <a:lnTo>
                                    <a:pt x="2991" y="10833"/>
                                  </a:lnTo>
                                  <a:lnTo>
                                    <a:pt x="2991" y="10829"/>
                                  </a:lnTo>
                                  <a:lnTo>
                                    <a:pt x="2994" y="10823"/>
                                  </a:lnTo>
                                  <a:lnTo>
                                    <a:pt x="2994" y="10781"/>
                                  </a:lnTo>
                                  <a:lnTo>
                                    <a:pt x="2991" y="10767"/>
                                  </a:lnTo>
                                  <a:lnTo>
                                    <a:pt x="2985" y="10752"/>
                                  </a:lnTo>
                                  <a:lnTo>
                                    <a:pt x="2978" y="10736"/>
                                  </a:lnTo>
                                  <a:lnTo>
                                    <a:pt x="2971" y="10722"/>
                                  </a:lnTo>
                                  <a:lnTo>
                                    <a:pt x="2963" y="10708"/>
                                  </a:lnTo>
                                  <a:lnTo>
                                    <a:pt x="2955" y="10698"/>
                                  </a:lnTo>
                                  <a:lnTo>
                                    <a:pt x="2938" y="10679"/>
                                  </a:lnTo>
                                  <a:lnTo>
                                    <a:pt x="2932" y="10670"/>
                                  </a:lnTo>
                                  <a:lnTo>
                                    <a:pt x="2925" y="10660"/>
                                  </a:lnTo>
                                  <a:lnTo>
                                    <a:pt x="2918" y="10653"/>
                                  </a:lnTo>
                                  <a:lnTo>
                                    <a:pt x="2918" y="10646"/>
                                  </a:lnTo>
                                  <a:lnTo>
                                    <a:pt x="2915" y="10639"/>
                                  </a:lnTo>
                                  <a:lnTo>
                                    <a:pt x="2915" y="10636"/>
                                  </a:lnTo>
                                  <a:lnTo>
                                    <a:pt x="2918" y="10622"/>
                                  </a:lnTo>
                                  <a:lnTo>
                                    <a:pt x="2918" y="10615"/>
                                  </a:lnTo>
                                  <a:lnTo>
                                    <a:pt x="2922" y="10612"/>
                                  </a:lnTo>
                                  <a:lnTo>
                                    <a:pt x="2922" y="10608"/>
                                  </a:lnTo>
                                  <a:lnTo>
                                    <a:pt x="2935" y="10594"/>
                                  </a:lnTo>
                                  <a:lnTo>
                                    <a:pt x="2942" y="10590"/>
                                  </a:lnTo>
                                  <a:lnTo>
                                    <a:pt x="2946" y="10587"/>
                                  </a:lnTo>
                                  <a:lnTo>
                                    <a:pt x="2960" y="10577"/>
                                  </a:lnTo>
                                  <a:lnTo>
                                    <a:pt x="2971" y="10569"/>
                                  </a:lnTo>
                                  <a:lnTo>
                                    <a:pt x="2982" y="10560"/>
                                  </a:lnTo>
                                  <a:lnTo>
                                    <a:pt x="2995" y="10549"/>
                                  </a:lnTo>
                                  <a:lnTo>
                                    <a:pt x="3008" y="10535"/>
                                  </a:lnTo>
                                  <a:lnTo>
                                    <a:pt x="3020" y="10521"/>
                                  </a:lnTo>
                                  <a:lnTo>
                                    <a:pt x="3031" y="10503"/>
                                  </a:lnTo>
                                  <a:lnTo>
                                    <a:pt x="3038" y="10485"/>
                                  </a:lnTo>
                                  <a:lnTo>
                                    <a:pt x="3043" y="10466"/>
                                  </a:lnTo>
                                  <a:lnTo>
                                    <a:pt x="3043" y="10414"/>
                                  </a:lnTo>
                                  <a:lnTo>
                                    <a:pt x="3039" y="10404"/>
                                  </a:lnTo>
                                  <a:lnTo>
                                    <a:pt x="3036" y="10390"/>
                                  </a:lnTo>
                                  <a:lnTo>
                                    <a:pt x="3027" y="10373"/>
                                  </a:lnTo>
                                  <a:lnTo>
                                    <a:pt x="3018" y="10359"/>
                                  </a:lnTo>
                                  <a:lnTo>
                                    <a:pt x="3009" y="10346"/>
                                  </a:lnTo>
                                  <a:lnTo>
                                    <a:pt x="3001" y="10335"/>
                                  </a:lnTo>
                                  <a:lnTo>
                                    <a:pt x="2970" y="10304"/>
                                  </a:lnTo>
                                  <a:lnTo>
                                    <a:pt x="2963" y="10293"/>
                                  </a:lnTo>
                                  <a:lnTo>
                                    <a:pt x="2960" y="10290"/>
                                  </a:lnTo>
                                  <a:lnTo>
                                    <a:pt x="2960" y="10248"/>
                                  </a:lnTo>
                                  <a:lnTo>
                                    <a:pt x="2963" y="10245"/>
                                  </a:lnTo>
                                  <a:lnTo>
                                    <a:pt x="2968" y="10236"/>
                                  </a:lnTo>
                                  <a:lnTo>
                                    <a:pt x="2977" y="10227"/>
                                  </a:lnTo>
                                  <a:lnTo>
                                    <a:pt x="2988" y="10217"/>
                                  </a:lnTo>
                                  <a:lnTo>
                                    <a:pt x="3001" y="10207"/>
                                  </a:lnTo>
                                  <a:lnTo>
                                    <a:pt x="3014" y="10196"/>
                                  </a:lnTo>
                                  <a:lnTo>
                                    <a:pt x="3026" y="10184"/>
                                  </a:lnTo>
                                  <a:lnTo>
                                    <a:pt x="3036" y="10171"/>
                                  </a:lnTo>
                                  <a:lnTo>
                                    <a:pt x="3043" y="10158"/>
                                  </a:lnTo>
                                  <a:lnTo>
                                    <a:pt x="3049" y="10146"/>
                                  </a:lnTo>
                                  <a:lnTo>
                                    <a:pt x="3052" y="10133"/>
                                  </a:lnTo>
                                  <a:lnTo>
                                    <a:pt x="3054" y="10122"/>
                                  </a:lnTo>
                                  <a:lnTo>
                                    <a:pt x="3056" y="10113"/>
                                  </a:lnTo>
                                  <a:lnTo>
                                    <a:pt x="3056" y="10089"/>
                                  </a:lnTo>
                                  <a:moveTo>
                                    <a:pt x="3323" y="6018"/>
                                  </a:moveTo>
                                  <a:lnTo>
                                    <a:pt x="3322" y="6001"/>
                                  </a:lnTo>
                                  <a:lnTo>
                                    <a:pt x="3314" y="5986"/>
                                  </a:lnTo>
                                  <a:lnTo>
                                    <a:pt x="3301" y="5975"/>
                                  </a:lnTo>
                                  <a:lnTo>
                                    <a:pt x="3285" y="5969"/>
                                  </a:lnTo>
                                  <a:lnTo>
                                    <a:pt x="3268" y="5971"/>
                                  </a:lnTo>
                                  <a:lnTo>
                                    <a:pt x="3253" y="5978"/>
                                  </a:lnTo>
                                  <a:lnTo>
                                    <a:pt x="3242" y="5991"/>
                                  </a:lnTo>
                                  <a:lnTo>
                                    <a:pt x="3236" y="6008"/>
                                  </a:lnTo>
                                  <a:lnTo>
                                    <a:pt x="3236" y="6021"/>
                                  </a:lnTo>
                                  <a:lnTo>
                                    <a:pt x="3233" y="6028"/>
                                  </a:lnTo>
                                  <a:lnTo>
                                    <a:pt x="3229" y="6032"/>
                                  </a:lnTo>
                                  <a:lnTo>
                                    <a:pt x="3226" y="6039"/>
                                  </a:lnTo>
                                  <a:lnTo>
                                    <a:pt x="3219" y="6046"/>
                                  </a:lnTo>
                                  <a:lnTo>
                                    <a:pt x="3202" y="6056"/>
                                  </a:lnTo>
                                  <a:lnTo>
                                    <a:pt x="3195" y="6063"/>
                                  </a:lnTo>
                                  <a:lnTo>
                                    <a:pt x="3184" y="6066"/>
                                  </a:lnTo>
                                  <a:lnTo>
                                    <a:pt x="3174" y="6077"/>
                                  </a:lnTo>
                                  <a:lnTo>
                                    <a:pt x="3164" y="6079"/>
                                  </a:lnTo>
                                  <a:lnTo>
                                    <a:pt x="3154" y="6084"/>
                                  </a:lnTo>
                                  <a:lnTo>
                                    <a:pt x="3144" y="6093"/>
                                  </a:lnTo>
                                  <a:lnTo>
                                    <a:pt x="3136" y="6104"/>
                                  </a:lnTo>
                                  <a:lnTo>
                                    <a:pt x="3129" y="6117"/>
                                  </a:lnTo>
                                  <a:lnTo>
                                    <a:pt x="3123" y="6131"/>
                                  </a:lnTo>
                                  <a:lnTo>
                                    <a:pt x="3119" y="6145"/>
                                  </a:lnTo>
                                  <a:lnTo>
                                    <a:pt x="3115" y="6160"/>
                                  </a:lnTo>
                                  <a:lnTo>
                                    <a:pt x="3115" y="6170"/>
                                  </a:lnTo>
                                  <a:lnTo>
                                    <a:pt x="3112" y="6174"/>
                                  </a:lnTo>
                                  <a:lnTo>
                                    <a:pt x="3112" y="6201"/>
                                  </a:lnTo>
                                  <a:lnTo>
                                    <a:pt x="3115" y="6212"/>
                                  </a:lnTo>
                                  <a:lnTo>
                                    <a:pt x="3115" y="6225"/>
                                  </a:lnTo>
                                  <a:lnTo>
                                    <a:pt x="3121" y="6241"/>
                                  </a:lnTo>
                                  <a:lnTo>
                                    <a:pt x="3128" y="6256"/>
                                  </a:lnTo>
                                  <a:lnTo>
                                    <a:pt x="3137" y="6269"/>
                                  </a:lnTo>
                                  <a:lnTo>
                                    <a:pt x="3146" y="6281"/>
                                  </a:lnTo>
                                  <a:lnTo>
                                    <a:pt x="3156" y="6291"/>
                                  </a:lnTo>
                                  <a:lnTo>
                                    <a:pt x="3165" y="6301"/>
                                  </a:lnTo>
                                  <a:lnTo>
                                    <a:pt x="3173" y="6309"/>
                                  </a:lnTo>
                                  <a:lnTo>
                                    <a:pt x="3181" y="6315"/>
                                  </a:lnTo>
                                  <a:lnTo>
                                    <a:pt x="3191" y="6326"/>
                                  </a:lnTo>
                                  <a:lnTo>
                                    <a:pt x="3202" y="6347"/>
                                  </a:lnTo>
                                  <a:lnTo>
                                    <a:pt x="3202" y="6350"/>
                                  </a:lnTo>
                                  <a:lnTo>
                                    <a:pt x="3198" y="6364"/>
                                  </a:lnTo>
                                  <a:lnTo>
                                    <a:pt x="3198" y="6371"/>
                                  </a:lnTo>
                                  <a:lnTo>
                                    <a:pt x="3195" y="6374"/>
                                  </a:lnTo>
                                  <a:lnTo>
                                    <a:pt x="3195" y="6378"/>
                                  </a:lnTo>
                                  <a:lnTo>
                                    <a:pt x="3174" y="6398"/>
                                  </a:lnTo>
                                  <a:lnTo>
                                    <a:pt x="3160" y="6409"/>
                                  </a:lnTo>
                                  <a:lnTo>
                                    <a:pt x="3149" y="6417"/>
                                  </a:lnTo>
                                  <a:lnTo>
                                    <a:pt x="3137" y="6426"/>
                                  </a:lnTo>
                                  <a:lnTo>
                                    <a:pt x="3125" y="6437"/>
                                  </a:lnTo>
                                  <a:lnTo>
                                    <a:pt x="3112" y="6450"/>
                                  </a:lnTo>
                                  <a:lnTo>
                                    <a:pt x="3100" y="6466"/>
                                  </a:lnTo>
                                  <a:lnTo>
                                    <a:pt x="3091" y="6484"/>
                                  </a:lnTo>
                                  <a:lnTo>
                                    <a:pt x="3085" y="6501"/>
                                  </a:lnTo>
                                  <a:lnTo>
                                    <a:pt x="3081" y="6519"/>
                                  </a:lnTo>
                                  <a:lnTo>
                                    <a:pt x="3081" y="6571"/>
                                  </a:lnTo>
                                  <a:lnTo>
                                    <a:pt x="3084" y="6582"/>
                                  </a:lnTo>
                                  <a:lnTo>
                                    <a:pt x="3099" y="6612"/>
                                  </a:lnTo>
                                  <a:lnTo>
                                    <a:pt x="3109" y="6627"/>
                                  </a:lnTo>
                                  <a:lnTo>
                                    <a:pt x="3119" y="6640"/>
                                  </a:lnTo>
                                  <a:lnTo>
                                    <a:pt x="3129" y="6651"/>
                                  </a:lnTo>
                                  <a:lnTo>
                                    <a:pt x="3167" y="6689"/>
                                  </a:lnTo>
                                  <a:lnTo>
                                    <a:pt x="3174" y="6703"/>
                                  </a:lnTo>
                                  <a:lnTo>
                                    <a:pt x="3174" y="6741"/>
                                  </a:lnTo>
                                  <a:lnTo>
                                    <a:pt x="3171" y="6741"/>
                                  </a:lnTo>
                                  <a:lnTo>
                                    <a:pt x="3166" y="6749"/>
                                  </a:lnTo>
                                  <a:lnTo>
                                    <a:pt x="3157" y="6759"/>
                                  </a:lnTo>
                                  <a:lnTo>
                                    <a:pt x="3147" y="6770"/>
                                  </a:lnTo>
                                  <a:lnTo>
                                    <a:pt x="3136" y="6782"/>
                                  </a:lnTo>
                                  <a:lnTo>
                                    <a:pt x="3124" y="6793"/>
                                  </a:lnTo>
                                  <a:lnTo>
                                    <a:pt x="3113" y="6806"/>
                                  </a:lnTo>
                                  <a:lnTo>
                                    <a:pt x="3103" y="6819"/>
                                  </a:lnTo>
                                  <a:lnTo>
                                    <a:pt x="3095" y="6834"/>
                                  </a:lnTo>
                                  <a:lnTo>
                                    <a:pt x="3089" y="6847"/>
                                  </a:lnTo>
                                  <a:lnTo>
                                    <a:pt x="3085" y="6859"/>
                                  </a:lnTo>
                                  <a:lnTo>
                                    <a:pt x="3084" y="6870"/>
                                  </a:lnTo>
                                  <a:lnTo>
                                    <a:pt x="3084" y="6903"/>
                                  </a:lnTo>
                                  <a:lnTo>
                                    <a:pt x="3091" y="6910"/>
                                  </a:lnTo>
                                  <a:lnTo>
                                    <a:pt x="3101" y="6914"/>
                                  </a:lnTo>
                                  <a:lnTo>
                                    <a:pt x="3115" y="6917"/>
                                  </a:lnTo>
                                  <a:lnTo>
                                    <a:pt x="3126" y="6910"/>
                                  </a:lnTo>
                                  <a:lnTo>
                                    <a:pt x="3133" y="6900"/>
                                  </a:lnTo>
                                  <a:lnTo>
                                    <a:pt x="3133" y="6893"/>
                                  </a:lnTo>
                                  <a:lnTo>
                                    <a:pt x="3143" y="6872"/>
                                  </a:lnTo>
                                  <a:lnTo>
                                    <a:pt x="3150" y="6869"/>
                                  </a:lnTo>
                                  <a:lnTo>
                                    <a:pt x="3156" y="6864"/>
                                  </a:lnTo>
                                  <a:lnTo>
                                    <a:pt x="3163" y="6858"/>
                                  </a:lnTo>
                                  <a:lnTo>
                                    <a:pt x="3173" y="6852"/>
                                  </a:lnTo>
                                  <a:lnTo>
                                    <a:pt x="3174" y="6851"/>
                                  </a:lnTo>
                                  <a:lnTo>
                                    <a:pt x="3181" y="6847"/>
                                  </a:lnTo>
                                  <a:lnTo>
                                    <a:pt x="3184" y="6845"/>
                                  </a:lnTo>
                                  <a:lnTo>
                                    <a:pt x="3191" y="6841"/>
                                  </a:lnTo>
                                  <a:lnTo>
                                    <a:pt x="3202" y="6834"/>
                                  </a:lnTo>
                                  <a:lnTo>
                                    <a:pt x="3216" y="6827"/>
                                  </a:lnTo>
                                  <a:lnTo>
                                    <a:pt x="3224" y="6821"/>
                                  </a:lnTo>
                                  <a:lnTo>
                                    <a:pt x="3233" y="6814"/>
                                  </a:lnTo>
                                  <a:lnTo>
                                    <a:pt x="3242" y="6804"/>
                                  </a:lnTo>
                                  <a:lnTo>
                                    <a:pt x="3250" y="6793"/>
                                  </a:lnTo>
                                  <a:lnTo>
                                    <a:pt x="3257" y="6786"/>
                                  </a:lnTo>
                                  <a:lnTo>
                                    <a:pt x="3261" y="6775"/>
                                  </a:lnTo>
                                  <a:lnTo>
                                    <a:pt x="3264" y="6769"/>
                                  </a:lnTo>
                                  <a:lnTo>
                                    <a:pt x="3268" y="6765"/>
                                  </a:lnTo>
                                  <a:lnTo>
                                    <a:pt x="3268" y="6751"/>
                                  </a:lnTo>
                                  <a:lnTo>
                                    <a:pt x="3271" y="6744"/>
                                  </a:lnTo>
                                  <a:lnTo>
                                    <a:pt x="3271" y="6699"/>
                                  </a:lnTo>
                                  <a:lnTo>
                                    <a:pt x="3268" y="6689"/>
                                  </a:lnTo>
                                  <a:lnTo>
                                    <a:pt x="3268" y="6679"/>
                                  </a:lnTo>
                                  <a:lnTo>
                                    <a:pt x="3262" y="6663"/>
                                  </a:lnTo>
                                  <a:lnTo>
                                    <a:pt x="3255" y="6648"/>
                                  </a:lnTo>
                                  <a:lnTo>
                                    <a:pt x="3246" y="6635"/>
                                  </a:lnTo>
                                  <a:lnTo>
                                    <a:pt x="3236" y="6623"/>
                                  </a:lnTo>
                                  <a:lnTo>
                                    <a:pt x="3227" y="6613"/>
                                  </a:lnTo>
                                  <a:lnTo>
                                    <a:pt x="3218" y="6603"/>
                                  </a:lnTo>
                                  <a:lnTo>
                                    <a:pt x="3210" y="6595"/>
                                  </a:lnTo>
                                  <a:lnTo>
                                    <a:pt x="3202" y="6589"/>
                                  </a:lnTo>
                                  <a:lnTo>
                                    <a:pt x="3191" y="6578"/>
                                  </a:lnTo>
                                  <a:lnTo>
                                    <a:pt x="3184" y="6564"/>
                                  </a:lnTo>
                                  <a:lnTo>
                                    <a:pt x="3184" y="6561"/>
                                  </a:lnTo>
                                  <a:lnTo>
                                    <a:pt x="3181" y="6558"/>
                                  </a:lnTo>
                                  <a:lnTo>
                                    <a:pt x="3181" y="6533"/>
                                  </a:lnTo>
                                  <a:lnTo>
                                    <a:pt x="3184" y="6526"/>
                                  </a:lnTo>
                                  <a:lnTo>
                                    <a:pt x="3202" y="6509"/>
                                  </a:lnTo>
                                  <a:lnTo>
                                    <a:pt x="3205" y="6506"/>
                                  </a:lnTo>
                                  <a:lnTo>
                                    <a:pt x="3209" y="6503"/>
                                  </a:lnTo>
                                  <a:lnTo>
                                    <a:pt x="3219" y="6495"/>
                                  </a:lnTo>
                                  <a:lnTo>
                                    <a:pt x="3230" y="6487"/>
                                  </a:lnTo>
                                  <a:lnTo>
                                    <a:pt x="3242" y="6478"/>
                                  </a:lnTo>
                                  <a:lnTo>
                                    <a:pt x="3255" y="6468"/>
                                  </a:lnTo>
                                  <a:lnTo>
                                    <a:pt x="3268" y="6454"/>
                                  </a:lnTo>
                                  <a:lnTo>
                                    <a:pt x="3273" y="6446"/>
                                  </a:lnTo>
                                  <a:lnTo>
                                    <a:pt x="3278" y="6438"/>
                                  </a:lnTo>
                                  <a:lnTo>
                                    <a:pt x="3283" y="6429"/>
                                  </a:lnTo>
                                  <a:lnTo>
                                    <a:pt x="3288" y="6419"/>
                                  </a:lnTo>
                                  <a:lnTo>
                                    <a:pt x="3295" y="6405"/>
                                  </a:lnTo>
                                  <a:lnTo>
                                    <a:pt x="3299" y="6395"/>
                                  </a:lnTo>
                                  <a:lnTo>
                                    <a:pt x="3299" y="6381"/>
                                  </a:lnTo>
                                  <a:lnTo>
                                    <a:pt x="3300" y="6364"/>
                                  </a:lnTo>
                                  <a:lnTo>
                                    <a:pt x="3300" y="6346"/>
                                  </a:lnTo>
                                  <a:lnTo>
                                    <a:pt x="3298" y="6327"/>
                                  </a:lnTo>
                                  <a:lnTo>
                                    <a:pt x="3292" y="6308"/>
                                  </a:lnTo>
                                  <a:lnTo>
                                    <a:pt x="3283" y="6292"/>
                                  </a:lnTo>
                                  <a:lnTo>
                                    <a:pt x="3274" y="6277"/>
                                  </a:lnTo>
                                  <a:lnTo>
                                    <a:pt x="3264" y="6264"/>
                                  </a:lnTo>
                                  <a:lnTo>
                                    <a:pt x="3254" y="6253"/>
                                  </a:lnTo>
                                  <a:lnTo>
                                    <a:pt x="3216" y="6215"/>
                                  </a:lnTo>
                                  <a:lnTo>
                                    <a:pt x="3209" y="6201"/>
                                  </a:lnTo>
                                  <a:lnTo>
                                    <a:pt x="3209" y="6174"/>
                                  </a:lnTo>
                                  <a:lnTo>
                                    <a:pt x="3212" y="6167"/>
                                  </a:lnTo>
                                  <a:lnTo>
                                    <a:pt x="3216" y="6163"/>
                                  </a:lnTo>
                                  <a:lnTo>
                                    <a:pt x="3222" y="6155"/>
                                  </a:lnTo>
                                  <a:lnTo>
                                    <a:pt x="3231" y="6147"/>
                                  </a:lnTo>
                                  <a:lnTo>
                                    <a:pt x="3241" y="6138"/>
                                  </a:lnTo>
                                  <a:lnTo>
                                    <a:pt x="3254" y="6129"/>
                                  </a:lnTo>
                                  <a:lnTo>
                                    <a:pt x="3267" y="6118"/>
                                  </a:lnTo>
                                  <a:lnTo>
                                    <a:pt x="3280" y="6106"/>
                                  </a:lnTo>
                                  <a:lnTo>
                                    <a:pt x="3293" y="6093"/>
                                  </a:lnTo>
                                  <a:lnTo>
                                    <a:pt x="3302" y="6080"/>
                                  </a:lnTo>
                                  <a:lnTo>
                                    <a:pt x="3309" y="6070"/>
                                  </a:lnTo>
                                  <a:lnTo>
                                    <a:pt x="3312" y="6063"/>
                                  </a:lnTo>
                                  <a:lnTo>
                                    <a:pt x="3316" y="6053"/>
                                  </a:lnTo>
                                  <a:lnTo>
                                    <a:pt x="3319" y="6046"/>
                                  </a:lnTo>
                                  <a:lnTo>
                                    <a:pt x="3319" y="6039"/>
                                  </a:lnTo>
                                  <a:lnTo>
                                    <a:pt x="3323" y="6032"/>
                                  </a:lnTo>
                                  <a:lnTo>
                                    <a:pt x="3323" y="6018"/>
                                  </a:lnTo>
                                  <a:moveTo>
                                    <a:pt x="3648" y="9307"/>
                                  </a:moveTo>
                                  <a:lnTo>
                                    <a:pt x="3641" y="9294"/>
                                  </a:lnTo>
                                  <a:lnTo>
                                    <a:pt x="3631" y="9287"/>
                                  </a:lnTo>
                                  <a:lnTo>
                                    <a:pt x="3624" y="9287"/>
                                  </a:lnTo>
                                  <a:lnTo>
                                    <a:pt x="3603" y="9266"/>
                                  </a:lnTo>
                                  <a:lnTo>
                                    <a:pt x="3598" y="9260"/>
                                  </a:lnTo>
                                  <a:lnTo>
                                    <a:pt x="3594" y="9251"/>
                                  </a:lnTo>
                                  <a:lnTo>
                                    <a:pt x="3586" y="9228"/>
                                  </a:lnTo>
                                  <a:lnTo>
                                    <a:pt x="3589" y="9218"/>
                                  </a:lnTo>
                                  <a:lnTo>
                                    <a:pt x="3586" y="9207"/>
                                  </a:lnTo>
                                  <a:lnTo>
                                    <a:pt x="3579" y="9193"/>
                                  </a:lnTo>
                                  <a:lnTo>
                                    <a:pt x="3574" y="9184"/>
                                  </a:lnTo>
                                  <a:lnTo>
                                    <a:pt x="3567" y="9174"/>
                                  </a:lnTo>
                                  <a:lnTo>
                                    <a:pt x="3559" y="9164"/>
                                  </a:lnTo>
                                  <a:lnTo>
                                    <a:pt x="3548" y="9155"/>
                                  </a:lnTo>
                                  <a:lnTo>
                                    <a:pt x="3534" y="9141"/>
                                  </a:lnTo>
                                  <a:lnTo>
                                    <a:pt x="3524" y="9138"/>
                                  </a:lnTo>
                                  <a:lnTo>
                                    <a:pt x="3520" y="9135"/>
                                  </a:lnTo>
                                  <a:lnTo>
                                    <a:pt x="3513" y="9135"/>
                                  </a:lnTo>
                                  <a:lnTo>
                                    <a:pt x="3506" y="9128"/>
                                  </a:lnTo>
                                  <a:lnTo>
                                    <a:pt x="3499" y="9128"/>
                                  </a:lnTo>
                                  <a:lnTo>
                                    <a:pt x="3492" y="9124"/>
                                  </a:lnTo>
                                  <a:lnTo>
                                    <a:pt x="3468" y="9124"/>
                                  </a:lnTo>
                                  <a:lnTo>
                                    <a:pt x="3465" y="9121"/>
                                  </a:lnTo>
                                  <a:lnTo>
                                    <a:pt x="3430" y="9121"/>
                                  </a:lnTo>
                                  <a:lnTo>
                                    <a:pt x="3413" y="9124"/>
                                  </a:lnTo>
                                  <a:lnTo>
                                    <a:pt x="3397" y="9130"/>
                                  </a:lnTo>
                                  <a:lnTo>
                                    <a:pt x="3383" y="9137"/>
                                  </a:lnTo>
                                  <a:lnTo>
                                    <a:pt x="3371" y="9145"/>
                                  </a:lnTo>
                                  <a:lnTo>
                                    <a:pt x="3359" y="9153"/>
                                  </a:lnTo>
                                  <a:lnTo>
                                    <a:pt x="3349" y="9160"/>
                                  </a:lnTo>
                                  <a:lnTo>
                                    <a:pt x="3340" y="9167"/>
                                  </a:lnTo>
                                  <a:lnTo>
                                    <a:pt x="3330" y="9173"/>
                                  </a:lnTo>
                                  <a:lnTo>
                                    <a:pt x="3319" y="9179"/>
                                  </a:lnTo>
                                  <a:lnTo>
                                    <a:pt x="3309" y="9183"/>
                                  </a:lnTo>
                                  <a:lnTo>
                                    <a:pt x="3306" y="9186"/>
                                  </a:lnTo>
                                  <a:lnTo>
                                    <a:pt x="3281" y="9186"/>
                                  </a:lnTo>
                                  <a:lnTo>
                                    <a:pt x="3268" y="9179"/>
                                  </a:lnTo>
                                  <a:lnTo>
                                    <a:pt x="3257" y="9169"/>
                                  </a:lnTo>
                                  <a:lnTo>
                                    <a:pt x="3250" y="9159"/>
                                  </a:lnTo>
                                  <a:lnTo>
                                    <a:pt x="3243" y="9145"/>
                                  </a:lnTo>
                                  <a:lnTo>
                                    <a:pt x="3237" y="9133"/>
                                  </a:lnTo>
                                  <a:lnTo>
                                    <a:pt x="3230" y="9120"/>
                                  </a:lnTo>
                                  <a:lnTo>
                                    <a:pt x="3220" y="9106"/>
                                  </a:lnTo>
                                  <a:lnTo>
                                    <a:pt x="3209" y="9093"/>
                                  </a:lnTo>
                                  <a:lnTo>
                                    <a:pt x="3202" y="9083"/>
                                  </a:lnTo>
                                  <a:lnTo>
                                    <a:pt x="3188" y="9076"/>
                                  </a:lnTo>
                                  <a:lnTo>
                                    <a:pt x="3178" y="9069"/>
                                  </a:lnTo>
                                  <a:lnTo>
                                    <a:pt x="3169" y="9064"/>
                                  </a:lnTo>
                                  <a:lnTo>
                                    <a:pt x="3160" y="9061"/>
                                  </a:lnTo>
                                  <a:lnTo>
                                    <a:pt x="3150" y="9058"/>
                                  </a:lnTo>
                                  <a:lnTo>
                                    <a:pt x="3139" y="9055"/>
                                  </a:lnTo>
                                  <a:lnTo>
                                    <a:pt x="3123" y="9051"/>
                                  </a:lnTo>
                                  <a:lnTo>
                                    <a:pt x="3104" y="9050"/>
                                  </a:lnTo>
                                  <a:lnTo>
                                    <a:pt x="3085" y="9051"/>
                                  </a:lnTo>
                                  <a:lnTo>
                                    <a:pt x="3067" y="9055"/>
                                  </a:lnTo>
                                  <a:lnTo>
                                    <a:pt x="3049" y="9061"/>
                                  </a:lnTo>
                                  <a:lnTo>
                                    <a:pt x="3034" y="9069"/>
                                  </a:lnTo>
                                  <a:lnTo>
                                    <a:pt x="3020" y="9078"/>
                                  </a:lnTo>
                                  <a:lnTo>
                                    <a:pt x="3008" y="9086"/>
                                  </a:lnTo>
                                  <a:lnTo>
                                    <a:pt x="2998" y="9094"/>
                                  </a:lnTo>
                                  <a:lnTo>
                                    <a:pt x="2989" y="9101"/>
                                  </a:lnTo>
                                  <a:lnTo>
                                    <a:pt x="2981" y="9108"/>
                                  </a:lnTo>
                                  <a:lnTo>
                                    <a:pt x="2973" y="9114"/>
                                  </a:lnTo>
                                  <a:lnTo>
                                    <a:pt x="2963" y="9121"/>
                                  </a:lnTo>
                                  <a:lnTo>
                                    <a:pt x="2960" y="9124"/>
                                  </a:lnTo>
                                  <a:lnTo>
                                    <a:pt x="2935" y="9124"/>
                                  </a:lnTo>
                                  <a:lnTo>
                                    <a:pt x="2928" y="9121"/>
                                  </a:lnTo>
                                  <a:lnTo>
                                    <a:pt x="2925" y="9121"/>
                                  </a:lnTo>
                                  <a:lnTo>
                                    <a:pt x="2918" y="9117"/>
                                  </a:lnTo>
                                  <a:lnTo>
                                    <a:pt x="2910" y="9110"/>
                                  </a:lnTo>
                                  <a:lnTo>
                                    <a:pt x="2902" y="9100"/>
                                  </a:lnTo>
                                  <a:lnTo>
                                    <a:pt x="2895" y="9089"/>
                                  </a:lnTo>
                                  <a:lnTo>
                                    <a:pt x="2878" y="9062"/>
                                  </a:lnTo>
                                  <a:lnTo>
                                    <a:pt x="2868" y="9047"/>
                                  </a:lnTo>
                                  <a:lnTo>
                                    <a:pt x="2856" y="9032"/>
                                  </a:lnTo>
                                  <a:lnTo>
                                    <a:pt x="2842" y="9020"/>
                                  </a:lnTo>
                                  <a:lnTo>
                                    <a:pt x="2835" y="9013"/>
                                  </a:lnTo>
                                  <a:lnTo>
                                    <a:pt x="2825" y="9007"/>
                                  </a:lnTo>
                                  <a:lnTo>
                                    <a:pt x="2804" y="8996"/>
                                  </a:lnTo>
                                  <a:lnTo>
                                    <a:pt x="2797" y="8996"/>
                                  </a:lnTo>
                                  <a:lnTo>
                                    <a:pt x="2790" y="8993"/>
                                  </a:lnTo>
                                  <a:lnTo>
                                    <a:pt x="2773" y="8993"/>
                                  </a:lnTo>
                                  <a:lnTo>
                                    <a:pt x="2767" y="8993"/>
                                  </a:lnTo>
                                  <a:lnTo>
                                    <a:pt x="2752" y="8999"/>
                                  </a:lnTo>
                                  <a:lnTo>
                                    <a:pt x="2739" y="9010"/>
                                  </a:lnTo>
                                  <a:lnTo>
                                    <a:pt x="2731" y="9024"/>
                                  </a:lnTo>
                                  <a:lnTo>
                                    <a:pt x="2730" y="9042"/>
                                  </a:lnTo>
                                  <a:lnTo>
                                    <a:pt x="2735" y="9058"/>
                                  </a:lnTo>
                                  <a:lnTo>
                                    <a:pt x="2746" y="9071"/>
                                  </a:lnTo>
                                  <a:lnTo>
                                    <a:pt x="2762" y="9079"/>
                                  </a:lnTo>
                                  <a:lnTo>
                                    <a:pt x="2773" y="9079"/>
                                  </a:lnTo>
                                  <a:lnTo>
                                    <a:pt x="2773" y="9083"/>
                                  </a:lnTo>
                                  <a:lnTo>
                                    <a:pt x="2776" y="9083"/>
                                  </a:lnTo>
                                  <a:lnTo>
                                    <a:pt x="2783" y="9086"/>
                                  </a:lnTo>
                                  <a:lnTo>
                                    <a:pt x="2787" y="9093"/>
                                  </a:lnTo>
                                  <a:lnTo>
                                    <a:pt x="2794" y="9096"/>
                                  </a:lnTo>
                                  <a:lnTo>
                                    <a:pt x="2797" y="9107"/>
                                  </a:lnTo>
                                  <a:lnTo>
                                    <a:pt x="2807" y="9124"/>
                                  </a:lnTo>
                                  <a:lnTo>
                                    <a:pt x="2811" y="9131"/>
                                  </a:lnTo>
                                  <a:lnTo>
                                    <a:pt x="2818" y="9141"/>
                                  </a:lnTo>
                                  <a:lnTo>
                                    <a:pt x="2825" y="9155"/>
                                  </a:lnTo>
                                  <a:lnTo>
                                    <a:pt x="2830" y="9164"/>
                                  </a:lnTo>
                                  <a:lnTo>
                                    <a:pt x="2838" y="9174"/>
                                  </a:lnTo>
                                  <a:lnTo>
                                    <a:pt x="2846" y="9184"/>
                                  </a:lnTo>
                                  <a:lnTo>
                                    <a:pt x="2856" y="9193"/>
                                  </a:lnTo>
                                  <a:lnTo>
                                    <a:pt x="2867" y="9203"/>
                                  </a:lnTo>
                                  <a:lnTo>
                                    <a:pt x="2880" y="9211"/>
                                  </a:lnTo>
                                  <a:lnTo>
                                    <a:pt x="2894" y="9217"/>
                                  </a:lnTo>
                                  <a:lnTo>
                                    <a:pt x="2908" y="9221"/>
                                  </a:lnTo>
                                  <a:lnTo>
                                    <a:pt x="2911" y="9221"/>
                                  </a:lnTo>
                                  <a:lnTo>
                                    <a:pt x="2918" y="9224"/>
                                  </a:lnTo>
                                  <a:lnTo>
                                    <a:pt x="2970" y="9224"/>
                                  </a:lnTo>
                                  <a:lnTo>
                                    <a:pt x="2987" y="9221"/>
                                  </a:lnTo>
                                  <a:lnTo>
                                    <a:pt x="3003" y="9215"/>
                                  </a:lnTo>
                                  <a:lnTo>
                                    <a:pt x="3017" y="9208"/>
                                  </a:lnTo>
                                  <a:lnTo>
                                    <a:pt x="3029" y="9200"/>
                                  </a:lnTo>
                                  <a:lnTo>
                                    <a:pt x="3041" y="9192"/>
                                  </a:lnTo>
                                  <a:lnTo>
                                    <a:pt x="3051" y="9185"/>
                                  </a:lnTo>
                                  <a:lnTo>
                                    <a:pt x="3060" y="9178"/>
                                  </a:lnTo>
                                  <a:lnTo>
                                    <a:pt x="3070" y="9173"/>
                                  </a:lnTo>
                                  <a:lnTo>
                                    <a:pt x="3081" y="9166"/>
                                  </a:lnTo>
                                  <a:lnTo>
                                    <a:pt x="3095" y="9159"/>
                                  </a:lnTo>
                                  <a:lnTo>
                                    <a:pt x="3122" y="9159"/>
                                  </a:lnTo>
                                  <a:lnTo>
                                    <a:pt x="3126" y="9162"/>
                                  </a:lnTo>
                                  <a:lnTo>
                                    <a:pt x="3129" y="9162"/>
                                  </a:lnTo>
                                  <a:lnTo>
                                    <a:pt x="3133" y="9166"/>
                                  </a:lnTo>
                                  <a:lnTo>
                                    <a:pt x="3136" y="9166"/>
                                  </a:lnTo>
                                  <a:lnTo>
                                    <a:pt x="3136" y="9169"/>
                                  </a:lnTo>
                                  <a:lnTo>
                                    <a:pt x="3143" y="9176"/>
                                  </a:lnTo>
                                  <a:lnTo>
                                    <a:pt x="3150" y="9186"/>
                                  </a:lnTo>
                                  <a:lnTo>
                                    <a:pt x="3157" y="9200"/>
                                  </a:lnTo>
                                  <a:lnTo>
                                    <a:pt x="3163" y="9212"/>
                                  </a:lnTo>
                                  <a:lnTo>
                                    <a:pt x="3170" y="9225"/>
                                  </a:lnTo>
                                  <a:lnTo>
                                    <a:pt x="3180" y="9239"/>
                                  </a:lnTo>
                                  <a:lnTo>
                                    <a:pt x="3191" y="9252"/>
                                  </a:lnTo>
                                  <a:lnTo>
                                    <a:pt x="3206" y="9265"/>
                                  </a:lnTo>
                                  <a:lnTo>
                                    <a:pt x="3222" y="9276"/>
                                  </a:lnTo>
                                  <a:lnTo>
                                    <a:pt x="3239" y="9285"/>
                                  </a:lnTo>
                                  <a:lnTo>
                                    <a:pt x="3257" y="9290"/>
                                  </a:lnTo>
                                  <a:lnTo>
                                    <a:pt x="3268" y="9294"/>
                                  </a:lnTo>
                                  <a:lnTo>
                                    <a:pt x="3323" y="9294"/>
                                  </a:lnTo>
                                  <a:lnTo>
                                    <a:pt x="3333" y="9290"/>
                                  </a:lnTo>
                                  <a:lnTo>
                                    <a:pt x="3351" y="9284"/>
                                  </a:lnTo>
                                  <a:lnTo>
                                    <a:pt x="3367" y="9276"/>
                                  </a:lnTo>
                                  <a:lnTo>
                                    <a:pt x="3380" y="9267"/>
                                  </a:lnTo>
                                  <a:lnTo>
                                    <a:pt x="3392" y="9259"/>
                                  </a:lnTo>
                                  <a:lnTo>
                                    <a:pt x="3402" y="9251"/>
                                  </a:lnTo>
                                  <a:lnTo>
                                    <a:pt x="3412" y="9244"/>
                                  </a:lnTo>
                                  <a:lnTo>
                                    <a:pt x="3420" y="9237"/>
                                  </a:lnTo>
                                  <a:lnTo>
                                    <a:pt x="3427" y="9231"/>
                                  </a:lnTo>
                                  <a:lnTo>
                                    <a:pt x="3437" y="9224"/>
                                  </a:lnTo>
                                  <a:lnTo>
                                    <a:pt x="3444" y="9221"/>
                                  </a:lnTo>
                                  <a:lnTo>
                                    <a:pt x="3482" y="9221"/>
                                  </a:lnTo>
                                  <a:lnTo>
                                    <a:pt x="3485" y="9224"/>
                                  </a:lnTo>
                                  <a:lnTo>
                                    <a:pt x="3493" y="9231"/>
                                  </a:lnTo>
                                  <a:lnTo>
                                    <a:pt x="3501" y="9241"/>
                                  </a:lnTo>
                                  <a:lnTo>
                                    <a:pt x="3510" y="9253"/>
                                  </a:lnTo>
                                  <a:lnTo>
                                    <a:pt x="3520" y="9266"/>
                                  </a:lnTo>
                                  <a:lnTo>
                                    <a:pt x="3531" y="9279"/>
                                  </a:lnTo>
                                  <a:lnTo>
                                    <a:pt x="3541" y="9291"/>
                                  </a:lnTo>
                                  <a:lnTo>
                                    <a:pt x="3553" y="9303"/>
                                  </a:lnTo>
                                  <a:lnTo>
                                    <a:pt x="3565" y="9314"/>
                                  </a:lnTo>
                                  <a:lnTo>
                                    <a:pt x="3577" y="9321"/>
                                  </a:lnTo>
                                  <a:lnTo>
                                    <a:pt x="3586" y="9325"/>
                                  </a:lnTo>
                                  <a:lnTo>
                                    <a:pt x="3588" y="9326"/>
                                  </a:lnTo>
                                  <a:lnTo>
                                    <a:pt x="3598" y="9329"/>
                                  </a:lnTo>
                                  <a:lnTo>
                                    <a:pt x="3607" y="9332"/>
                                  </a:lnTo>
                                  <a:lnTo>
                                    <a:pt x="3631" y="9332"/>
                                  </a:lnTo>
                                  <a:lnTo>
                                    <a:pt x="3638" y="9328"/>
                                  </a:lnTo>
                                  <a:lnTo>
                                    <a:pt x="3641" y="9318"/>
                                  </a:lnTo>
                                  <a:lnTo>
                                    <a:pt x="3648" y="9307"/>
                                  </a:lnTo>
                                  <a:moveTo>
                                    <a:pt x="3675" y="7379"/>
                                  </a:moveTo>
                                  <a:lnTo>
                                    <a:pt x="3669" y="7363"/>
                                  </a:lnTo>
                                  <a:lnTo>
                                    <a:pt x="3657" y="7351"/>
                                  </a:lnTo>
                                  <a:lnTo>
                                    <a:pt x="3642" y="7344"/>
                                  </a:lnTo>
                                  <a:lnTo>
                                    <a:pt x="3626" y="7343"/>
                                  </a:lnTo>
                                  <a:lnTo>
                                    <a:pt x="3610" y="7350"/>
                                  </a:lnTo>
                                  <a:lnTo>
                                    <a:pt x="3607" y="7350"/>
                                  </a:lnTo>
                                  <a:lnTo>
                                    <a:pt x="3603" y="7353"/>
                                  </a:lnTo>
                                  <a:lnTo>
                                    <a:pt x="3596" y="7353"/>
                                  </a:lnTo>
                                  <a:lnTo>
                                    <a:pt x="3589" y="7357"/>
                                  </a:lnTo>
                                  <a:lnTo>
                                    <a:pt x="3565" y="7357"/>
                                  </a:lnTo>
                                  <a:lnTo>
                                    <a:pt x="3524" y="7343"/>
                                  </a:lnTo>
                                  <a:lnTo>
                                    <a:pt x="3510" y="7343"/>
                                  </a:lnTo>
                                  <a:lnTo>
                                    <a:pt x="3499" y="7341"/>
                                  </a:lnTo>
                                  <a:lnTo>
                                    <a:pt x="3487" y="7340"/>
                                  </a:lnTo>
                                  <a:lnTo>
                                    <a:pt x="3468" y="7339"/>
                                  </a:lnTo>
                                  <a:lnTo>
                                    <a:pt x="3461" y="7339"/>
                                  </a:lnTo>
                                  <a:lnTo>
                                    <a:pt x="3446" y="7343"/>
                                  </a:lnTo>
                                  <a:lnTo>
                                    <a:pt x="3431" y="7347"/>
                                  </a:lnTo>
                                  <a:lnTo>
                                    <a:pt x="3417" y="7353"/>
                                  </a:lnTo>
                                  <a:lnTo>
                                    <a:pt x="3406" y="7360"/>
                                  </a:lnTo>
                                  <a:lnTo>
                                    <a:pt x="3402" y="7363"/>
                                  </a:lnTo>
                                  <a:lnTo>
                                    <a:pt x="3399" y="7363"/>
                                  </a:lnTo>
                                  <a:lnTo>
                                    <a:pt x="3382" y="7381"/>
                                  </a:lnTo>
                                  <a:lnTo>
                                    <a:pt x="3371" y="7388"/>
                                  </a:lnTo>
                                  <a:lnTo>
                                    <a:pt x="3364" y="7398"/>
                                  </a:lnTo>
                                  <a:lnTo>
                                    <a:pt x="3361" y="7405"/>
                                  </a:lnTo>
                                  <a:lnTo>
                                    <a:pt x="3352" y="7421"/>
                                  </a:lnTo>
                                  <a:lnTo>
                                    <a:pt x="3345" y="7436"/>
                                  </a:lnTo>
                                  <a:lnTo>
                                    <a:pt x="3340" y="7450"/>
                                  </a:lnTo>
                                  <a:lnTo>
                                    <a:pt x="3337" y="7464"/>
                                  </a:lnTo>
                                  <a:lnTo>
                                    <a:pt x="3335" y="7478"/>
                                  </a:lnTo>
                                  <a:lnTo>
                                    <a:pt x="3333" y="7491"/>
                                  </a:lnTo>
                                  <a:lnTo>
                                    <a:pt x="3332" y="7502"/>
                                  </a:lnTo>
                                  <a:lnTo>
                                    <a:pt x="3330" y="7512"/>
                                  </a:lnTo>
                                  <a:lnTo>
                                    <a:pt x="3330" y="7526"/>
                                  </a:lnTo>
                                  <a:lnTo>
                                    <a:pt x="3319" y="7547"/>
                                  </a:lnTo>
                                  <a:lnTo>
                                    <a:pt x="3316" y="7550"/>
                                  </a:lnTo>
                                  <a:lnTo>
                                    <a:pt x="3306" y="7557"/>
                                  </a:lnTo>
                                  <a:lnTo>
                                    <a:pt x="3302" y="7557"/>
                                  </a:lnTo>
                                  <a:lnTo>
                                    <a:pt x="3299" y="7561"/>
                                  </a:lnTo>
                                  <a:lnTo>
                                    <a:pt x="3278" y="7561"/>
                                  </a:lnTo>
                                  <a:lnTo>
                                    <a:pt x="3264" y="7557"/>
                                  </a:lnTo>
                                  <a:lnTo>
                                    <a:pt x="3247" y="7554"/>
                                  </a:lnTo>
                                  <a:lnTo>
                                    <a:pt x="3218" y="7547"/>
                                  </a:lnTo>
                                  <a:lnTo>
                                    <a:pt x="3202" y="7544"/>
                                  </a:lnTo>
                                  <a:lnTo>
                                    <a:pt x="3184" y="7543"/>
                                  </a:lnTo>
                                  <a:lnTo>
                                    <a:pt x="3166" y="7545"/>
                                  </a:lnTo>
                                  <a:lnTo>
                                    <a:pt x="3147" y="7549"/>
                                  </a:lnTo>
                                  <a:lnTo>
                                    <a:pt x="3129" y="7555"/>
                                  </a:lnTo>
                                  <a:lnTo>
                                    <a:pt x="3112" y="7564"/>
                                  </a:lnTo>
                                  <a:lnTo>
                                    <a:pt x="3105" y="7568"/>
                                  </a:lnTo>
                                  <a:lnTo>
                                    <a:pt x="3088" y="7585"/>
                                  </a:lnTo>
                                  <a:lnTo>
                                    <a:pt x="3084" y="7585"/>
                                  </a:lnTo>
                                  <a:lnTo>
                                    <a:pt x="3084" y="7588"/>
                                  </a:lnTo>
                                  <a:lnTo>
                                    <a:pt x="3074" y="7599"/>
                                  </a:lnTo>
                                  <a:lnTo>
                                    <a:pt x="3060" y="7619"/>
                                  </a:lnTo>
                                  <a:lnTo>
                                    <a:pt x="3051" y="7637"/>
                                  </a:lnTo>
                                  <a:lnTo>
                                    <a:pt x="3046" y="7654"/>
                                  </a:lnTo>
                                  <a:lnTo>
                                    <a:pt x="3043" y="7670"/>
                                  </a:lnTo>
                                  <a:lnTo>
                                    <a:pt x="3043" y="7685"/>
                                  </a:lnTo>
                                  <a:lnTo>
                                    <a:pt x="3041" y="7698"/>
                                  </a:lnTo>
                                  <a:lnTo>
                                    <a:pt x="3040" y="7710"/>
                                  </a:lnTo>
                                  <a:lnTo>
                                    <a:pt x="3039" y="7721"/>
                                  </a:lnTo>
                                  <a:lnTo>
                                    <a:pt x="3039" y="7741"/>
                                  </a:lnTo>
                                  <a:lnTo>
                                    <a:pt x="3032" y="7754"/>
                                  </a:lnTo>
                                  <a:lnTo>
                                    <a:pt x="3032" y="7758"/>
                                  </a:lnTo>
                                  <a:lnTo>
                                    <a:pt x="3029" y="7758"/>
                                  </a:lnTo>
                                  <a:lnTo>
                                    <a:pt x="3022" y="7765"/>
                                  </a:lnTo>
                                  <a:lnTo>
                                    <a:pt x="3018" y="7765"/>
                                  </a:lnTo>
                                  <a:lnTo>
                                    <a:pt x="3011" y="7772"/>
                                  </a:lnTo>
                                  <a:lnTo>
                                    <a:pt x="3008" y="7772"/>
                                  </a:lnTo>
                                  <a:lnTo>
                                    <a:pt x="3008" y="7775"/>
                                  </a:lnTo>
                                  <a:lnTo>
                                    <a:pt x="3005" y="7775"/>
                                  </a:lnTo>
                                  <a:lnTo>
                                    <a:pt x="3001" y="7779"/>
                                  </a:lnTo>
                                  <a:lnTo>
                                    <a:pt x="2992" y="7780"/>
                                  </a:lnTo>
                                  <a:lnTo>
                                    <a:pt x="2977" y="7780"/>
                                  </a:lnTo>
                                  <a:lnTo>
                                    <a:pt x="2965" y="7779"/>
                                  </a:lnTo>
                                  <a:lnTo>
                                    <a:pt x="2949" y="7779"/>
                                  </a:lnTo>
                                  <a:lnTo>
                                    <a:pt x="2933" y="7777"/>
                                  </a:lnTo>
                                  <a:lnTo>
                                    <a:pt x="2915" y="7777"/>
                                  </a:lnTo>
                                  <a:lnTo>
                                    <a:pt x="2900" y="7778"/>
                                  </a:lnTo>
                                  <a:lnTo>
                                    <a:pt x="2883" y="7782"/>
                                  </a:lnTo>
                                  <a:lnTo>
                                    <a:pt x="2869" y="7786"/>
                                  </a:lnTo>
                                  <a:lnTo>
                                    <a:pt x="2858" y="7791"/>
                                  </a:lnTo>
                                  <a:lnTo>
                                    <a:pt x="2848" y="7797"/>
                                  </a:lnTo>
                                  <a:lnTo>
                                    <a:pt x="2842" y="7803"/>
                                  </a:lnTo>
                                  <a:lnTo>
                                    <a:pt x="2825" y="7820"/>
                                  </a:lnTo>
                                  <a:lnTo>
                                    <a:pt x="2821" y="7830"/>
                                  </a:lnTo>
                                  <a:lnTo>
                                    <a:pt x="2825" y="7837"/>
                                  </a:lnTo>
                                  <a:lnTo>
                                    <a:pt x="2828" y="7848"/>
                                  </a:lnTo>
                                  <a:lnTo>
                                    <a:pt x="2842" y="7855"/>
                                  </a:lnTo>
                                  <a:lnTo>
                                    <a:pt x="2856" y="7851"/>
                                  </a:lnTo>
                                  <a:lnTo>
                                    <a:pt x="2863" y="7851"/>
                                  </a:lnTo>
                                  <a:lnTo>
                                    <a:pt x="2869" y="7848"/>
                                  </a:lnTo>
                                  <a:lnTo>
                                    <a:pt x="2877" y="7848"/>
                                  </a:lnTo>
                                  <a:lnTo>
                                    <a:pt x="2883" y="7844"/>
                                  </a:lnTo>
                                  <a:lnTo>
                                    <a:pt x="2894" y="7848"/>
                                  </a:lnTo>
                                  <a:lnTo>
                                    <a:pt x="2904" y="7848"/>
                                  </a:lnTo>
                                  <a:lnTo>
                                    <a:pt x="2915" y="7851"/>
                                  </a:lnTo>
                                  <a:lnTo>
                                    <a:pt x="2932" y="7858"/>
                                  </a:lnTo>
                                  <a:lnTo>
                                    <a:pt x="2953" y="7865"/>
                                  </a:lnTo>
                                  <a:lnTo>
                                    <a:pt x="2966" y="7869"/>
                                  </a:lnTo>
                                  <a:lnTo>
                                    <a:pt x="2977" y="7871"/>
                                  </a:lnTo>
                                  <a:lnTo>
                                    <a:pt x="2989" y="7873"/>
                                  </a:lnTo>
                                  <a:lnTo>
                                    <a:pt x="3001" y="7873"/>
                                  </a:lnTo>
                                  <a:lnTo>
                                    <a:pt x="3005" y="7873"/>
                                  </a:lnTo>
                                  <a:lnTo>
                                    <a:pt x="3015" y="7872"/>
                                  </a:lnTo>
                                  <a:lnTo>
                                    <a:pt x="3025" y="7875"/>
                                  </a:lnTo>
                                  <a:lnTo>
                                    <a:pt x="3036" y="7872"/>
                                  </a:lnTo>
                                  <a:lnTo>
                                    <a:pt x="3043" y="7869"/>
                                  </a:lnTo>
                                  <a:lnTo>
                                    <a:pt x="3046" y="7869"/>
                                  </a:lnTo>
                                  <a:lnTo>
                                    <a:pt x="3053" y="7865"/>
                                  </a:lnTo>
                                  <a:lnTo>
                                    <a:pt x="3060" y="7858"/>
                                  </a:lnTo>
                                  <a:lnTo>
                                    <a:pt x="3067" y="7858"/>
                                  </a:lnTo>
                                  <a:lnTo>
                                    <a:pt x="3074" y="7851"/>
                                  </a:lnTo>
                                  <a:lnTo>
                                    <a:pt x="3077" y="7851"/>
                                  </a:lnTo>
                                  <a:lnTo>
                                    <a:pt x="3105" y="7824"/>
                                  </a:lnTo>
                                  <a:lnTo>
                                    <a:pt x="3112" y="7813"/>
                                  </a:lnTo>
                                  <a:lnTo>
                                    <a:pt x="3121" y="7799"/>
                                  </a:lnTo>
                                  <a:lnTo>
                                    <a:pt x="3128" y="7784"/>
                                  </a:lnTo>
                                  <a:lnTo>
                                    <a:pt x="3133" y="7768"/>
                                  </a:lnTo>
                                  <a:lnTo>
                                    <a:pt x="3136" y="7754"/>
                                  </a:lnTo>
                                  <a:lnTo>
                                    <a:pt x="3138" y="7740"/>
                                  </a:lnTo>
                                  <a:lnTo>
                                    <a:pt x="3139" y="7728"/>
                                  </a:lnTo>
                                  <a:lnTo>
                                    <a:pt x="3141" y="7716"/>
                                  </a:lnTo>
                                  <a:lnTo>
                                    <a:pt x="3143" y="7706"/>
                                  </a:lnTo>
                                  <a:lnTo>
                                    <a:pt x="3143" y="7692"/>
                                  </a:lnTo>
                                  <a:lnTo>
                                    <a:pt x="3150" y="7678"/>
                                  </a:lnTo>
                                  <a:lnTo>
                                    <a:pt x="3150" y="7675"/>
                                  </a:lnTo>
                                  <a:lnTo>
                                    <a:pt x="3153" y="7671"/>
                                  </a:lnTo>
                                  <a:lnTo>
                                    <a:pt x="3157" y="7671"/>
                                  </a:lnTo>
                                  <a:lnTo>
                                    <a:pt x="3167" y="7661"/>
                                  </a:lnTo>
                                  <a:lnTo>
                                    <a:pt x="3181" y="7654"/>
                                  </a:lnTo>
                                  <a:lnTo>
                                    <a:pt x="3195" y="7654"/>
                                  </a:lnTo>
                                  <a:lnTo>
                                    <a:pt x="3209" y="7658"/>
                                  </a:lnTo>
                                  <a:lnTo>
                                    <a:pt x="3226" y="7661"/>
                                  </a:lnTo>
                                  <a:lnTo>
                                    <a:pt x="3255" y="7667"/>
                                  </a:lnTo>
                                  <a:lnTo>
                                    <a:pt x="3271" y="7670"/>
                                  </a:lnTo>
                                  <a:lnTo>
                                    <a:pt x="3288" y="7671"/>
                                  </a:lnTo>
                                  <a:lnTo>
                                    <a:pt x="3302" y="7671"/>
                                  </a:lnTo>
                                  <a:lnTo>
                                    <a:pt x="3316" y="7668"/>
                                  </a:lnTo>
                                  <a:lnTo>
                                    <a:pt x="3326" y="7664"/>
                                  </a:lnTo>
                                  <a:lnTo>
                                    <a:pt x="3336" y="7661"/>
                                  </a:lnTo>
                                  <a:lnTo>
                                    <a:pt x="3345" y="7657"/>
                                  </a:lnTo>
                                  <a:lnTo>
                                    <a:pt x="3364" y="7647"/>
                                  </a:lnTo>
                                  <a:lnTo>
                                    <a:pt x="3378" y="7638"/>
                                  </a:lnTo>
                                  <a:lnTo>
                                    <a:pt x="3392" y="7625"/>
                                  </a:lnTo>
                                  <a:lnTo>
                                    <a:pt x="3405" y="7611"/>
                                  </a:lnTo>
                                  <a:lnTo>
                                    <a:pt x="3416" y="7595"/>
                                  </a:lnTo>
                                  <a:lnTo>
                                    <a:pt x="3425" y="7578"/>
                                  </a:lnTo>
                                  <a:lnTo>
                                    <a:pt x="3430" y="7561"/>
                                  </a:lnTo>
                                  <a:lnTo>
                                    <a:pt x="3433" y="7545"/>
                                  </a:lnTo>
                                  <a:lnTo>
                                    <a:pt x="3434" y="7530"/>
                                  </a:lnTo>
                                  <a:lnTo>
                                    <a:pt x="3436" y="7517"/>
                                  </a:lnTo>
                                  <a:lnTo>
                                    <a:pt x="3437" y="7504"/>
                                  </a:lnTo>
                                  <a:lnTo>
                                    <a:pt x="3437" y="7494"/>
                                  </a:lnTo>
                                  <a:lnTo>
                                    <a:pt x="3437" y="7474"/>
                                  </a:lnTo>
                                  <a:lnTo>
                                    <a:pt x="3444" y="7460"/>
                                  </a:lnTo>
                                  <a:lnTo>
                                    <a:pt x="3444" y="7457"/>
                                  </a:lnTo>
                                  <a:lnTo>
                                    <a:pt x="3447" y="7453"/>
                                  </a:lnTo>
                                  <a:lnTo>
                                    <a:pt x="3451" y="7453"/>
                                  </a:lnTo>
                                  <a:lnTo>
                                    <a:pt x="3458" y="7446"/>
                                  </a:lnTo>
                                  <a:lnTo>
                                    <a:pt x="3465" y="7443"/>
                                  </a:lnTo>
                                  <a:lnTo>
                                    <a:pt x="3468" y="7440"/>
                                  </a:lnTo>
                                  <a:lnTo>
                                    <a:pt x="3475" y="7440"/>
                                  </a:lnTo>
                                  <a:lnTo>
                                    <a:pt x="3485" y="7438"/>
                                  </a:lnTo>
                                  <a:lnTo>
                                    <a:pt x="3497" y="7439"/>
                                  </a:lnTo>
                                  <a:lnTo>
                                    <a:pt x="3512" y="7442"/>
                                  </a:lnTo>
                                  <a:lnTo>
                                    <a:pt x="3527" y="7446"/>
                                  </a:lnTo>
                                  <a:lnTo>
                                    <a:pt x="3543" y="7449"/>
                                  </a:lnTo>
                                  <a:lnTo>
                                    <a:pt x="3560" y="7451"/>
                                  </a:lnTo>
                                  <a:lnTo>
                                    <a:pt x="3578" y="7451"/>
                                  </a:lnTo>
                                  <a:lnTo>
                                    <a:pt x="3596" y="7450"/>
                                  </a:lnTo>
                                  <a:lnTo>
                                    <a:pt x="3607" y="7450"/>
                                  </a:lnTo>
                                  <a:lnTo>
                                    <a:pt x="3617" y="7446"/>
                                  </a:lnTo>
                                  <a:lnTo>
                                    <a:pt x="3652" y="7429"/>
                                  </a:lnTo>
                                  <a:lnTo>
                                    <a:pt x="3658" y="7422"/>
                                  </a:lnTo>
                                  <a:lnTo>
                                    <a:pt x="3669" y="7410"/>
                                  </a:lnTo>
                                  <a:lnTo>
                                    <a:pt x="3675" y="7395"/>
                                  </a:lnTo>
                                  <a:lnTo>
                                    <a:pt x="3675" y="7379"/>
                                  </a:lnTo>
                                  <a:moveTo>
                                    <a:pt x="4514" y="10845"/>
                                  </a:moveTo>
                                  <a:lnTo>
                                    <a:pt x="4510" y="10830"/>
                                  </a:lnTo>
                                  <a:lnTo>
                                    <a:pt x="4499" y="10816"/>
                                  </a:lnTo>
                                  <a:lnTo>
                                    <a:pt x="4485" y="10802"/>
                                  </a:lnTo>
                                  <a:lnTo>
                                    <a:pt x="4478" y="10788"/>
                                  </a:lnTo>
                                  <a:lnTo>
                                    <a:pt x="4475" y="10778"/>
                                  </a:lnTo>
                                  <a:lnTo>
                                    <a:pt x="4475" y="10750"/>
                                  </a:lnTo>
                                  <a:lnTo>
                                    <a:pt x="4472" y="10740"/>
                                  </a:lnTo>
                                  <a:lnTo>
                                    <a:pt x="4472" y="10726"/>
                                  </a:lnTo>
                                  <a:lnTo>
                                    <a:pt x="4466" y="10703"/>
                                  </a:lnTo>
                                  <a:lnTo>
                                    <a:pt x="4462" y="10690"/>
                                  </a:lnTo>
                                  <a:lnTo>
                                    <a:pt x="4458" y="10677"/>
                                  </a:lnTo>
                                  <a:lnTo>
                                    <a:pt x="4451" y="10664"/>
                                  </a:lnTo>
                                  <a:lnTo>
                                    <a:pt x="4443" y="10652"/>
                                  </a:lnTo>
                                  <a:lnTo>
                                    <a:pt x="4432" y="10640"/>
                                  </a:lnTo>
                                  <a:lnTo>
                                    <a:pt x="4420" y="10629"/>
                                  </a:lnTo>
                                  <a:lnTo>
                                    <a:pt x="4413" y="10622"/>
                                  </a:lnTo>
                                  <a:lnTo>
                                    <a:pt x="4406" y="10618"/>
                                  </a:lnTo>
                                  <a:lnTo>
                                    <a:pt x="4402" y="10615"/>
                                  </a:lnTo>
                                  <a:lnTo>
                                    <a:pt x="4395" y="10612"/>
                                  </a:lnTo>
                                  <a:lnTo>
                                    <a:pt x="4385" y="10605"/>
                                  </a:lnTo>
                                  <a:lnTo>
                                    <a:pt x="4376" y="10601"/>
                                  </a:lnTo>
                                  <a:lnTo>
                                    <a:pt x="4364" y="10601"/>
                                  </a:lnTo>
                                  <a:lnTo>
                                    <a:pt x="4348" y="10598"/>
                                  </a:lnTo>
                                  <a:lnTo>
                                    <a:pt x="4340" y="10598"/>
                                  </a:lnTo>
                                  <a:lnTo>
                                    <a:pt x="4326" y="10598"/>
                                  </a:lnTo>
                                  <a:lnTo>
                                    <a:pt x="4315" y="10599"/>
                                  </a:lnTo>
                                  <a:lnTo>
                                    <a:pt x="4299" y="10601"/>
                                  </a:lnTo>
                                  <a:lnTo>
                                    <a:pt x="4284" y="10604"/>
                                  </a:lnTo>
                                  <a:lnTo>
                                    <a:pt x="4272" y="10606"/>
                                  </a:lnTo>
                                  <a:lnTo>
                                    <a:pt x="4261" y="10609"/>
                                  </a:lnTo>
                                  <a:lnTo>
                                    <a:pt x="4236" y="10615"/>
                                  </a:lnTo>
                                  <a:lnTo>
                                    <a:pt x="4215" y="10615"/>
                                  </a:lnTo>
                                  <a:lnTo>
                                    <a:pt x="4212" y="10612"/>
                                  </a:lnTo>
                                  <a:lnTo>
                                    <a:pt x="4202" y="10605"/>
                                  </a:lnTo>
                                  <a:lnTo>
                                    <a:pt x="4191" y="10594"/>
                                  </a:lnTo>
                                  <a:lnTo>
                                    <a:pt x="4191" y="10587"/>
                                  </a:lnTo>
                                  <a:lnTo>
                                    <a:pt x="4188" y="10580"/>
                                  </a:lnTo>
                                  <a:lnTo>
                                    <a:pt x="4184" y="10567"/>
                                  </a:lnTo>
                                  <a:lnTo>
                                    <a:pt x="4184" y="10549"/>
                                  </a:lnTo>
                                  <a:lnTo>
                                    <a:pt x="4182" y="10536"/>
                                  </a:lnTo>
                                  <a:lnTo>
                                    <a:pt x="4180" y="10521"/>
                                  </a:lnTo>
                                  <a:lnTo>
                                    <a:pt x="4177" y="10505"/>
                                  </a:lnTo>
                                  <a:lnTo>
                                    <a:pt x="4171" y="10487"/>
                                  </a:lnTo>
                                  <a:lnTo>
                                    <a:pt x="4162" y="10469"/>
                                  </a:lnTo>
                                  <a:lnTo>
                                    <a:pt x="4151" y="10452"/>
                                  </a:lnTo>
                                  <a:lnTo>
                                    <a:pt x="4138" y="10437"/>
                                  </a:lnTo>
                                  <a:lnTo>
                                    <a:pt x="4126" y="10425"/>
                                  </a:lnTo>
                                  <a:lnTo>
                                    <a:pt x="4115" y="10414"/>
                                  </a:lnTo>
                                  <a:lnTo>
                                    <a:pt x="4108" y="10414"/>
                                  </a:lnTo>
                                  <a:lnTo>
                                    <a:pt x="4105" y="10411"/>
                                  </a:lnTo>
                                  <a:lnTo>
                                    <a:pt x="4101" y="10411"/>
                                  </a:lnTo>
                                  <a:lnTo>
                                    <a:pt x="4098" y="10407"/>
                                  </a:lnTo>
                                  <a:lnTo>
                                    <a:pt x="4094" y="10407"/>
                                  </a:lnTo>
                                  <a:lnTo>
                                    <a:pt x="4084" y="10401"/>
                                  </a:lnTo>
                                  <a:lnTo>
                                    <a:pt x="4070" y="10397"/>
                                  </a:lnTo>
                                  <a:lnTo>
                                    <a:pt x="4056" y="10397"/>
                                  </a:lnTo>
                                  <a:lnTo>
                                    <a:pt x="4038" y="10396"/>
                                  </a:lnTo>
                                  <a:lnTo>
                                    <a:pt x="4021" y="10397"/>
                                  </a:lnTo>
                                  <a:lnTo>
                                    <a:pt x="4005" y="10399"/>
                                  </a:lnTo>
                                  <a:lnTo>
                                    <a:pt x="3991" y="10404"/>
                                  </a:lnTo>
                                  <a:lnTo>
                                    <a:pt x="3978" y="10407"/>
                                  </a:lnTo>
                                  <a:lnTo>
                                    <a:pt x="3967" y="10410"/>
                                  </a:lnTo>
                                  <a:lnTo>
                                    <a:pt x="3958" y="10413"/>
                                  </a:lnTo>
                                  <a:lnTo>
                                    <a:pt x="3949" y="10414"/>
                                  </a:lnTo>
                                  <a:lnTo>
                                    <a:pt x="3939" y="10418"/>
                                  </a:lnTo>
                                  <a:lnTo>
                                    <a:pt x="3932" y="10418"/>
                                  </a:lnTo>
                                  <a:lnTo>
                                    <a:pt x="3925" y="10414"/>
                                  </a:lnTo>
                                  <a:lnTo>
                                    <a:pt x="3918" y="10414"/>
                                  </a:lnTo>
                                  <a:lnTo>
                                    <a:pt x="3914" y="10411"/>
                                  </a:lnTo>
                                  <a:lnTo>
                                    <a:pt x="3911" y="10411"/>
                                  </a:lnTo>
                                  <a:lnTo>
                                    <a:pt x="3911" y="10407"/>
                                  </a:lnTo>
                                  <a:lnTo>
                                    <a:pt x="3908" y="10407"/>
                                  </a:lnTo>
                                  <a:lnTo>
                                    <a:pt x="3890" y="10390"/>
                                  </a:lnTo>
                                  <a:lnTo>
                                    <a:pt x="3886" y="10381"/>
                                  </a:lnTo>
                                  <a:lnTo>
                                    <a:pt x="3882" y="10368"/>
                                  </a:lnTo>
                                  <a:lnTo>
                                    <a:pt x="3878" y="10354"/>
                                  </a:lnTo>
                                  <a:lnTo>
                                    <a:pt x="3873" y="10338"/>
                                  </a:lnTo>
                                  <a:lnTo>
                                    <a:pt x="3869" y="10322"/>
                                  </a:lnTo>
                                  <a:lnTo>
                                    <a:pt x="3863" y="10306"/>
                                  </a:lnTo>
                                  <a:lnTo>
                                    <a:pt x="3856" y="10290"/>
                                  </a:lnTo>
                                  <a:lnTo>
                                    <a:pt x="3849" y="10276"/>
                                  </a:lnTo>
                                  <a:lnTo>
                                    <a:pt x="3837" y="10274"/>
                                  </a:lnTo>
                                  <a:lnTo>
                                    <a:pt x="3827" y="10270"/>
                                  </a:lnTo>
                                  <a:lnTo>
                                    <a:pt x="3819" y="10266"/>
                                  </a:lnTo>
                                  <a:lnTo>
                                    <a:pt x="3811" y="10262"/>
                                  </a:lnTo>
                                  <a:lnTo>
                                    <a:pt x="3807" y="10259"/>
                                  </a:lnTo>
                                  <a:lnTo>
                                    <a:pt x="3804" y="10259"/>
                                  </a:lnTo>
                                  <a:lnTo>
                                    <a:pt x="3800" y="10255"/>
                                  </a:lnTo>
                                  <a:lnTo>
                                    <a:pt x="3797" y="10255"/>
                                  </a:lnTo>
                                  <a:lnTo>
                                    <a:pt x="3790" y="10252"/>
                                  </a:lnTo>
                                  <a:lnTo>
                                    <a:pt x="3780" y="10252"/>
                                  </a:lnTo>
                                  <a:lnTo>
                                    <a:pt x="3773" y="10259"/>
                                  </a:lnTo>
                                  <a:lnTo>
                                    <a:pt x="3762" y="10266"/>
                                  </a:lnTo>
                                  <a:lnTo>
                                    <a:pt x="3762" y="10283"/>
                                  </a:lnTo>
                                  <a:lnTo>
                                    <a:pt x="3769" y="10293"/>
                                  </a:lnTo>
                                  <a:lnTo>
                                    <a:pt x="3780" y="10304"/>
                                  </a:lnTo>
                                  <a:lnTo>
                                    <a:pt x="3783" y="10314"/>
                                  </a:lnTo>
                                  <a:lnTo>
                                    <a:pt x="3786" y="10321"/>
                                  </a:lnTo>
                                  <a:lnTo>
                                    <a:pt x="3788" y="10329"/>
                                  </a:lnTo>
                                  <a:lnTo>
                                    <a:pt x="3790" y="10338"/>
                                  </a:lnTo>
                                  <a:lnTo>
                                    <a:pt x="3790" y="10349"/>
                                  </a:lnTo>
                                  <a:lnTo>
                                    <a:pt x="3790" y="10397"/>
                                  </a:lnTo>
                                  <a:lnTo>
                                    <a:pt x="3791" y="10408"/>
                                  </a:lnTo>
                                  <a:lnTo>
                                    <a:pt x="3793" y="10420"/>
                                  </a:lnTo>
                                  <a:lnTo>
                                    <a:pt x="3797" y="10433"/>
                                  </a:lnTo>
                                  <a:lnTo>
                                    <a:pt x="3804" y="10445"/>
                                  </a:lnTo>
                                  <a:lnTo>
                                    <a:pt x="3807" y="10456"/>
                                  </a:lnTo>
                                  <a:lnTo>
                                    <a:pt x="3814" y="10463"/>
                                  </a:lnTo>
                                  <a:lnTo>
                                    <a:pt x="3818" y="10470"/>
                                  </a:lnTo>
                                  <a:lnTo>
                                    <a:pt x="3835" y="10487"/>
                                  </a:lnTo>
                                  <a:lnTo>
                                    <a:pt x="3842" y="10490"/>
                                  </a:lnTo>
                                  <a:lnTo>
                                    <a:pt x="3845" y="10494"/>
                                  </a:lnTo>
                                  <a:lnTo>
                                    <a:pt x="3849" y="10494"/>
                                  </a:lnTo>
                                  <a:lnTo>
                                    <a:pt x="3859" y="10504"/>
                                  </a:lnTo>
                                  <a:lnTo>
                                    <a:pt x="3866" y="10504"/>
                                  </a:lnTo>
                                  <a:lnTo>
                                    <a:pt x="3876" y="10508"/>
                                  </a:lnTo>
                                  <a:lnTo>
                                    <a:pt x="3887" y="10515"/>
                                  </a:lnTo>
                                  <a:lnTo>
                                    <a:pt x="3897" y="10515"/>
                                  </a:lnTo>
                                  <a:lnTo>
                                    <a:pt x="3913" y="10518"/>
                                  </a:lnTo>
                                  <a:lnTo>
                                    <a:pt x="3932" y="10518"/>
                                  </a:lnTo>
                                  <a:lnTo>
                                    <a:pt x="3947" y="10517"/>
                                  </a:lnTo>
                                  <a:lnTo>
                                    <a:pt x="3963" y="10515"/>
                                  </a:lnTo>
                                  <a:lnTo>
                                    <a:pt x="3977" y="10512"/>
                                  </a:lnTo>
                                  <a:lnTo>
                                    <a:pt x="3990" y="10509"/>
                                  </a:lnTo>
                                  <a:lnTo>
                                    <a:pt x="4001" y="10507"/>
                                  </a:lnTo>
                                  <a:lnTo>
                                    <a:pt x="4025" y="10501"/>
                                  </a:lnTo>
                                  <a:lnTo>
                                    <a:pt x="4046" y="10501"/>
                                  </a:lnTo>
                                  <a:lnTo>
                                    <a:pt x="4049" y="10504"/>
                                  </a:lnTo>
                                  <a:lnTo>
                                    <a:pt x="4056" y="10504"/>
                                  </a:lnTo>
                                  <a:lnTo>
                                    <a:pt x="4070" y="10518"/>
                                  </a:lnTo>
                                  <a:lnTo>
                                    <a:pt x="4077" y="10532"/>
                                  </a:lnTo>
                                  <a:lnTo>
                                    <a:pt x="4077" y="10546"/>
                                  </a:lnTo>
                                  <a:lnTo>
                                    <a:pt x="4081" y="10563"/>
                                  </a:lnTo>
                                  <a:lnTo>
                                    <a:pt x="4083" y="10577"/>
                                  </a:lnTo>
                                  <a:lnTo>
                                    <a:pt x="4085" y="10592"/>
                                  </a:lnTo>
                                  <a:lnTo>
                                    <a:pt x="4088" y="10608"/>
                                  </a:lnTo>
                                  <a:lnTo>
                                    <a:pt x="4094" y="10625"/>
                                  </a:lnTo>
                                  <a:lnTo>
                                    <a:pt x="4098" y="10636"/>
                                  </a:lnTo>
                                  <a:lnTo>
                                    <a:pt x="4105" y="10650"/>
                                  </a:lnTo>
                                  <a:lnTo>
                                    <a:pt x="4119" y="10670"/>
                                  </a:lnTo>
                                  <a:lnTo>
                                    <a:pt x="4129" y="10681"/>
                                  </a:lnTo>
                                  <a:lnTo>
                                    <a:pt x="4139" y="10688"/>
                                  </a:lnTo>
                                  <a:lnTo>
                                    <a:pt x="4154" y="10697"/>
                                  </a:lnTo>
                                  <a:lnTo>
                                    <a:pt x="4170" y="10705"/>
                                  </a:lnTo>
                                  <a:lnTo>
                                    <a:pt x="4189" y="10711"/>
                                  </a:lnTo>
                                  <a:lnTo>
                                    <a:pt x="4209" y="10715"/>
                                  </a:lnTo>
                                  <a:lnTo>
                                    <a:pt x="4227" y="10717"/>
                                  </a:lnTo>
                                  <a:lnTo>
                                    <a:pt x="4244" y="10716"/>
                                  </a:lnTo>
                                  <a:lnTo>
                                    <a:pt x="4260" y="10714"/>
                                  </a:lnTo>
                                  <a:lnTo>
                                    <a:pt x="4274" y="10712"/>
                                  </a:lnTo>
                                  <a:lnTo>
                                    <a:pt x="4287" y="10709"/>
                                  </a:lnTo>
                                  <a:lnTo>
                                    <a:pt x="4298" y="10705"/>
                                  </a:lnTo>
                                  <a:lnTo>
                                    <a:pt x="4307" y="10703"/>
                                  </a:lnTo>
                                  <a:lnTo>
                                    <a:pt x="4316" y="10701"/>
                                  </a:lnTo>
                                  <a:lnTo>
                                    <a:pt x="4326" y="10698"/>
                                  </a:lnTo>
                                  <a:lnTo>
                                    <a:pt x="4333" y="10698"/>
                                  </a:lnTo>
                                  <a:lnTo>
                                    <a:pt x="4340" y="10701"/>
                                  </a:lnTo>
                                  <a:lnTo>
                                    <a:pt x="4344" y="10701"/>
                                  </a:lnTo>
                                  <a:lnTo>
                                    <a:pt x="4354" y="10712"/>
                                  </a:lnTo>
                                  <a:lnTo>
                                    <a:pt x="4361" y="10715"/>
                                  </a:lnTo>
                                  <a:lnTo>
                                    <a:pt x="4364" y="10719"/>
                                  </a:lnTo>
                                  <a:lnTo>
                                    <a:pt x="4372" y="10735"/>
                                  </a:lnTo>
                                  <a:lnTo>
                                    <a:pt x="4376" y="10746"/>
                                  </a:lnTo>
                                  <a:lnTo>
                                    <a:pt x="4377" y="10761"/>
                                  </a:lnTo>
                                  <a:lnTo>
                                    <a:pt x="4378" y="10778"/>
                                  </a:lnTo>
                                  <a:lnTo>
                                    <a:pt x="4381" y="10794"/>
                                  </a:lnTo>
                                  <a:lnTo>
                                    <a:pt x="4385" y="10810"/>
                                  </a:lnTo>
                                  <a:lnTo>
                                    <a:pt x="4390" y="10827"/>
                                  </a:lnTo>
                                  <a:lnTo>
                                    <a:pt x="4399" y="10843"/>
                                  </a:lnTo>
                                  <a:lnTo>
                                    <a:pt x="4406" y="10854"/>
                                  </a:lnTo>
                                  <a:lnTo>
                                    <a:pt x="4409" y="10861"/>
                                  </a:lnTo>
                                  <a:lnTo>
                                    <a:pt x="4427" y="10878"/>
                                  </a:lnTo>
                                  <a:lnTo>
                                    <a:pt x="4440" y="10885"/>
                                  </a:lnTo>
                                  <a:lnTo>
                                    <a:pt x="4440" y="10888"/>
                                  </a:lnTo>
                                  <a:lnTo>
                                    <a:pt x="4447" y="10888"/>
                                  </a:lnTo>
                                  <a:lnTo>
                                    <a:pt x="4462" y="10895"/>
                                  </a:lnTo>
                                  <a:lnTo>
                                    <a:pt x="4466" y="10896"/>
                                  </a:lnTo>
                                  <a:lnTo>
                                    <a:pt x="4478" y="10896"/>
                                  </a:lnTo>
                                  <a:lnTo>
                                    <a:pt x="4494" y="10890"/>
                                  </a:lnTo>
                                  <a:lnTo>
                                    <a:pt x="4506" y="10878"/>
                                  </a:lnTo>
                                  <a:lnTo>
                                    <a:pt x="4513" y="10862"/>
                                  </a:lnTo>
                                  <a:lnTo>
                                    <a:pt x="4514" y="10845"/>
                                  </a:lnTo>
                                  <a:moveTo>
                                    <a:pt x="4683" y="8377"/>
                                  </a:moveTo>
                                  <a:lnTo>
                                    <a:pt x="4669" y="8363"/>
                                  </a:lnTo>
                                  <a:lnTo>
                                    <a:pt x="4658" y="8356"/>
                                  </a:lnTo>
                                  <a:lnTo>
                                    <a:pt x="4645" y="8360"/>
                                  </a:lnTo>
                                  <a:lnTo>
                                    <a:pt x="4638" y="8370"/>
                                  </a:lnTo>
                                  <a:lnTo>
                                    <a:pt x="4638" y="8374"/>
                                  </a:lnTo>
                                  <a:lnTo>
                                    <a:pt x="4620" y="8391"/>
                                  </a:lnTo>
                                  <a:lnTo>
                                    <a:pt x="4613" y="8394"/>
                                  </a:lnTo>
                                  <a:lnTo>
                                    <a:pt x="4606" y="8397"/>
                                  </a:lnTo>
                                  <a:lnTo>
                                    <a:pt x="4597" y="8400"/>
                                  </a:lnTo>
                                  <a:lnTo>
                                    <a:pt x="4588" y="8403"/>
                                  </a:lnTo>
                                  <a:lnTo>
                                    <a:pt x="4576" y="8408"/>
                                  </a:lnTo>
                                  <a:lnTo>
                                    <a:pt x="4565" y="8411"/>
                                  </a:lnTo>
                                  <a:lnTo>
                                    <a:pt x="4555" y="8412"/>
                                  </a:lnTo>
                                  <a:lnTo>
                                    <a:pt x="4541" y="8418"/>
                                  </a:lnTo>
                                  <a:lnTo>
                                    <a:pt x="4530" y="8422"/>
                                  </a:lnTo>
                                  <a:lnTo>
                                    <a:pt x="4520" y="8427"/>
                                  </a:lnTo>
                                  <a:lnTo>
                                    <a:pt x="4508" y="8434"/>
                                  </a:lnTo>
                                  <a:lnTo>
                                    <a:pt x="4496" y="8443"/>
                                  </a:lnTo>
                                  <a:lnTo>
                                    <a:pt x="4468" y="8470"/>
                                  </a:lnTo>
                                  <a:lnTo>
                                    <a:pt x="4465" y="8477"/>
                                  </a:lnTo>
                                  <a:lnTo>
                                    <a:pt x="4461" y="8481"/>
                                  </a:lnTo>
                                  <a:lnTo>
                                    <a:pt x="4458" y="8488"/>
                                  </a:lnTo>
                                  <a:lnTo>
                                    <a:pt x="4458" y="8491"/>
                                  </a:lnTo>
                                  <a:lnTo>
                                    <a:pt x="4454" y="8495"/>
                                  </a:lnTo>
                                  <a:lnTo>
                                    <a:pt x="4454" y="8498"/>
                                  </a:lnTo>
                                  <a:lnTo>
                                    <a:pt x="4451" y="8505"/>
                                  </a:lnTo>
                                  <a:lnTo>
                                    <a:pt x="4451" y="8508"/>
                                  </a:lnTo>
                                  <a:lnTo>
                                    <a:pt x="4447" y="8515"/>
                                  </a:lnTo>
                                  <a:lnTo>
                                    <a:pt x="4447" y="8519"/>
                                  </a:lnTo>
                                  <a:lnTo>
                                    <a:pt x="4444" y="8529"/>
                                  </a:lnTo>
                                  <a:lnTo>
                                    <a:pt x="4444" y="8550"/>
                                  </a:lnTo>
                                  <a:lnTo>
                                    <a:pt x="4445" y="8567"/>
                                  </a:lnTo>
                                  <a:lnTo>
                                    <a:pt x="4448" y="8584"/>
                                  </a:lnTo>
                                  <a:lnTo>
                                    <a:pt x="4453" y="8599"/>
                                  </a:lnTo>
                                  <a:lnTo>
                                    <a:pt x="4458" y="8612"/>
                                  </a:lnTo>
                                  <a:lnTo>
                                    <a:pt x="4463" y="8625"/>
                                  </a:lnTo>
                                  <a:lnTo>
                                    <a:pt x="4469" y="8636"/>
                                  </a:lnTo>
                                  <a:lnTo>
                                    <a:pt x="4475" y="8647"/>
                                  </a:lnTo>
                                  <a:lnTo>
                                    <a:pt x="4478" y="8657"/>
                                  </a:lnTo>
                                  <a:lnTo>
                                    <a:pt x="4485" y="8668"/>
                                  </a:lnTo>
                                  <a:lnTo>
                                    <a:pt x="4489" y="8678"/>
                                  </a:lnTo>
                                  <a:lnTo>
                                    <a:pt x="4489" y="8709"/>
                                  </a:lnTo>
                                  <a:lnTo>
                                    <a:pt x="4485" y="8716"/>
                                  </a:lnTo>
                                  <a:lnTo>
                                    <a:pt x="4475" y="8726"/>
                                  </a:lnTo>
                                  <a:lnTo>
                                    <a:pt x="4468" y="8730"/>
                                  </a:lnTo>
                                  <a:lnTo>
                                    <a:pt x="4458" y="8737"/>
                                  </a:lnTo>
                                  <a:lnTo>
                                    <a:pt x="4440" y="8740"/>
                                  </a:lnTo>
                                  <a:lnTo>
                                    <a:pt x="4427" y="8745"/>
                                  </a:lnTo>
                                  <a:lnTo>
                                    <a:pt x="4414" y="8751"/>
                                  </a:lnTo>
                                  <a:lnTo>
                                    <a:pt x="4400" y="8759"/>
                                  </a:lnTo>
                                  <a:lnTo>
                                    <a:pt x="4385" y="8768"/>
                                  </a:lnTo>
                                  <a:lnTo>
                                    <a:pt x="4375" y="8775"/>
                                  </a:lnTo>
                                  <a:lnTo>
                                    <a:pt x="4364" y="8785"/>
                                  </a:lnTo>
                                  <a:lnTo>
                                    <a:pt x="4352" y="8803"/>
                                  </a:lnTo>
                                  <a:lnTo>
                                    <a:pt x="4347" y="8812"/>
                                  </a:lnTo>
                                  <a:lnTo>
                                    <a:pt x="4342" y="8820"/>
                                  </a:lnTo>
                                  <a:lnTo>
                                    <a:pt x="4337" y="8830"/>
                                  </a:lnTo>
                                  <a:lnTo>
                                    <a:pt x="4332" y="8845"/>
                                  </a:lnTo>
                                  <a:lnTo>
                                    <a:pt x="4328" y="8864"/>
                                  </a:lnTo>
                                  <a:lnTo>
                                    <a:pt x="4325" y="8884"/>
                                  </a:lnTo>
                                  <a:lnTo>
                                    <a:pt x="4326" y="8903"/>
                                  </a:lnTo>
                                  <a:lnTo>
                                    <a:pt x="4329" y="8921"/>
                                  </a:lnTo>
                                  <a:lnTo>
                                    <a:pt x="4334" y="8938"/>
                                  </a:lnTo>
                                  <a:lnTo>
                                    <a:pt x="4340" y="8953"/>
                                  </a:lnTo>
                                  <a:lnTo>
                                    <a:pt x="4347" y="8965"/>
                                  </a:lnTo>
                                  <a:lnTo>
                                    <a:pt x="4354" y="8977"/>
                                  </a:lnTo>
                                  <a:lnTo>
                                    <a:pt x="4360" y="8987"/>
                                  </a:lnTo>
                                  <a:lnTo>
                                    <a:pt x="4364" y="8995"/>
                                  </a:lnTo>
                                  <a:lnTo>
                                    <a:pt x="4368" y="9003"/>
                                  </a:lnTo>
                                  <a:lnTo>
                                    <a:pt x="4371" y="9013"/>
                                  </a:lnTo>
                                  <a:lnTo>
                                    <a:pt x="4375" y="9020"/>
                                  </a:lnTo>
                                  <a:lnTo>
                                    <a:pt x="4375" y="9045"/>
                                  </a:lnTo>
                                  <a:lnTo>
                                    <a:pt x="4371" y="9051"/>
                                  </a:lnTo>
                                  <a:lnTo>
                                    <a:pt x="4364" y="9058"/>
                                  </a:lnTo>
                                  <a:lnTo>
                                    <a:pt x="4357" y="9064"/>
                                  </a:lnTo>
                                  <a:lnTo>
                                    <a:pt x="4347" y="9069"/>
                                  </a:lnTo>
                                  <a:lnTo>
                                    <a:pt x="4333" y="9075"/>
                                  </a:lnTo>
                                  <a:lnTo>
                                    <a:pt x="4319" y="9083"/>
                                  </a:lnTo>
                                  <a:lnTo>
                                    <a:pt x="4303" y="9089"/>
                                  </a:lnTo>
                                  <a:lnTo>
                                    <a:pt x="4287" y="9097"/>
                                  </a:lnTo>
                                  <a:lnTo>
                                    <a:pt x="4273" y="9107"/>
                                  </a:lnTo>
                                  <a:lnTo>
                                    <a:pt x="4260" y="9117"/>
                                  </a:lnTo>
                                  <a:lnTo>
                                    <a:pt x="4240" y="9138"/>
                                  </a:lnTo>
                                  <a:lnTo>
                                    <a:pt x="4226" y="9166"/>
                                  </a:lnTo>
                                  <a:lnTo>
                                    <a:pt x="4226" y="9173"/>
                                  </a:lnTo>
                                  <a:lnTo>
                                    <a:pt x="4224" y="9189"/>
                                  </a:lnTo>
                                  <a:lnTo>
                                    <a:pt x="4228" y="9204"/>
                                  </a:lnTo>
                                  <a:lnTo>
                                    <a:pt x="4237" y="9218"/>
                                  </a:lnTo>
                                  <a:lnTo>
                                    <a:pt x="4250" y="9228"/>
                                  </a:lnTo>
                                  <a:lnTo>
                                    <a:pt x="4267" y="9232"/>
                                  </a:lnTo>
                                  <a:lnTo>
                                    <a:pt x="4283" y="9229"/>
                                  </a:lnTo>
                                  <a:lnTo>
                                    <a:pt x="4298" y="9221"/>
                                  </a:lnTo>
                                  <a:lnTo>
                                    <a:pt x="4309" y="9207"/>
                                  </a:lnTo>
                                  <a:lnTo>
                                    <a:pt x="4309" y="9204"/>
                                  </a:lnTo>
                                  <a:lnTo>
                                    <a:pt x="4312" y="9197"/>
                                  </a:lnTo>
                                  <a:lnTo>
                                    <a:pt x="4312" y="9193"/>
                                  </a:lnTo>
                                  <a:lnTo>
                                    <a:pt x="4319" y="9190"/>
                                  </a:lnTo>
                                  <a:lnTo>
                                    <a:pt x="4323" y="9186"/>
                                  </a:lnTo>
                                  <a:lnTo>
                                    <a:pt x="4330" y="9183"/>
                                  </a:lnTo>
                                  <a:lnTo>
                                    <a:pt x="4337" y="9176"/>
                                  </a:lnTo>
                                  <a:lnTo>
                                    <a:pt x="4375" y="9163"/>
                                  </a:lnTo>
                                  <a:lnTo>
                                    <a:pt x="4378" y="9162"/>
                                  </a:lnTo>
                                  <a:lnTo>
                                    <a:pt x="4402" y="9150"/>
                                  </a:lnTo>
                                  <a:lnTo>
                                    <a:pt x="4413" y="9144"/>
                                  </a:lnTo>
                                  <a:lnTo>
                                    <a:pt x="4423" y="9138"/>
                                  </a:lnTo>
                                  <a:lnTo>
                                    <a:pt x="4433" y="9131"/>
                                  </a:lnTo>
                                  <a:lnTo>
                                    <a:pt x="4440" y="9124"/>
                                  </a:lnTo>
                                  <a:lnTo>
                                    <a:pt x="4444" y="9120"/>
                                  </a:lnTo>
                                  <a:lnTo>
                                    <a:pt x="4454" y="9108"/>
                                  </a:lnTo>
                                  <a:lnTo>
                                    <a:pt x="4463" y="9096"/>
                                  </a:lnTo>
                                  <a:lnTo>
                                    <a:pt x="4472" y="9083"/>
                                  </a:lnTo>
                                  <a:lnTo>
                                    <a:pt x="4475" y="9079"/>
                                  </a:lnTo>
                                  <a:lnTo>
                                    <a:pt x="4475" y="9076"/>
                                  </a:lnTo>
                                  <a:lnTo>
                                    <a:pt x="4478" y="9069"/>
                                  </a:lnTo>
                                  <a:lnTo>
                                    <a:pt x="4478" y="9065"/>
                                  </a:lnTo>
                                  <a:lnTo>
                                    <a:pt x="4482" y="9058"/>
                                  </a:lnTo>
                                  <a:lnTo>
                                    <a:pt x="4485" y="9048"/>
                                  </a:lnTo>
                                  <a:lnTo>
                                    <a:pt x="4485" y="9024"/>
                                  </a:lnTo>
                                  <a:lnTo>
                                    <a:pt x="4484" y="9006"/>
                                  </a:lnTo>
                                  <a:lnTo>
                                    <a:pt x="4481" y="8990"/>
                                  </a:lnTo>
                                  <a:lnTo>
                                    <a:pt x="4477" y="8975"/>
                                  </a:lnTo>
                                  <a:lnTo>
                                    <a:pt x="4472" y="8962"/>
                                  </a:lnTo>
                                  <a:lnTo>
                                    <a:pt x="4466" y="8949"/>
                                  </a:lnTo>
                                  <a:lnTo>
                                    <a:pt x="4460" y="8938"/>
                                  </a:lnTo>
                                  <a:lnTo>
                                    <a:pt x="4454" y="8927"/>
                                  </a:lnTo>
                                  <a:lnTo>
                                    <a:pt x="4451" y="8917"/>
                                  </a:lnTo>
                                  <a:lnTo>
                                    <a:pt x="4444" y="8906"/>
                                  </a:lnTo>
                                  <a:lnTo>
                                    <a:pt x="4440" y="8896"/>
                                  </a:lnTo>
                                  <a:lnTo>
                                    <a:pt x="4440" y="8875"/>
                                  </a:lnTo>
                                  <a:lnTo>
                                    <a:pt x="4444" y="8865"/>
                                  </a:lnTo>
                                  <a:lnTo>
                                    <a:pt x="4444" y="8861"/>
                                  </a:lnTo>
                                  <a:lnTo>
                                    <a:pt x="4447" y="8858"/>
                                  </a:lnTo>
                                  <a:lnTo>
                                    <a:pt x="4451" y="8858"/>
                                  </a:lnTo>
                                  <a:lnTo>
                                    <a:pt x="4458" y="8851"/>
                                  </a:lnTo>
                                  <a:lnTo>
                                    <a:pt x="4465" y="8847"/>
                                  </a:lnTo>
                                  <a:lnTo>
                                    <a:pt x="4475" y="8840"/>
                                  </a:lnTo>
                                  <a:lnTo>
                                    <a:pt x="4489" y="8835"/>
                                  </a:lnTo>
                                  <a:lnTo>
                                    <a:pt x="4505" y="8828"/>
                                  </a:lnTo>
                                  <a:lnTo>
                                    <a:pt x="4519" y="8822"/>
                                  </a:lnTo>
                                  <a:lnTo>
                                    <a:pt x="4533" y="8815"/>
                                  </a:lnTo>
                                  <a:lnTo>
                                    <a:pt x="4544" y="8808"/>
                                  </a:lnTo>
                                  <a:lnTo>
                                    <a:pt x="4548" y="8806"/>
                                  </a:lnTo>
                                  <a:lnTo>
                                    <a:pt x="4563" y="8794"/>
                                  </a:lnTo>
                                  <a:lnTo>
                                    <a:pt x="4576" y="8779"/>
                                  </a:lnTo>
                                  <a:lnTo>
                                    <a:pt x="4587" y="8763"/>
                                  </a:lnTo>
                                  <a:lnTo>
                                    <a:pt x="4596" y="8747"/>
                                  </a:lnTo>
                                  <a:lnTo>
                                    <a:pt x="4600" y="8740"/>
                                  </a:lnTo>
                                  <a:lnTo>
                                    <a:pt x="4600" y="8719"/>
                                  </a:lnTo>
                                  <a:lnTo>
                                    <a:pt x="4603" y="8716"/>
                                  </a:lnTo>
                                  <a:lnTo>
                                    <a:pt x="4603" y="8713"/>
                                  </a:lnTo>
                                  <a:lnTo>
                                    <a:pt x="4606" y="8699"/>
                                  </a:lnTo>
                                  <a:lnTo>
                                    <a:pt x="4606" y="8688"/>
                                  </a:lnTo>
                                  <a:lnTo>
                                    <a:pt x="4603" y="8674"/>
                                  </a:lnTo>
                                  <a:lnTo>
                                    <a:pt x="4599" y="8656"/>
                                  </a:lnTo>
                                  <a:lnTo>
                                    <a:pt x="4594" y="8639"/>
                                  </a:lnTo>
                                  <a:lnTo>
                                    <a:pt x="4588" y="8624"/>
                                  </a:lnTo>
                                  <a:lnTo>
                                    <a:pt x="4582" y="8612"/>
                                  </a:lnTo>
                                  <a:lnTo>
                                    <a:pt x="4577" y="8600"/>
                                  </a:lnTo>
                                  <a:lnTo>
                                    <a:pt x="4571" y="8591"/>
                                  </a:lnTo>
                                  <a:lnTo>
                                    <a:pt x="4565" y="8582"/>
                                  </a:lnTo>
                                  <a:lnTo>
                                    <a:pt x="4561" y="8574"/>
                                  </a:lnTo>
                                  <a:lnTo>
                                    <a:pt x="4544" y="8557"/>
                                  </a:lnTo>
                                  <a:lnTo>
                                    <a:pt x="4544" y="8512"/>
                                  </a:lnTo>
                                  <a:lnTo>
                                    <a:pt x="4548" y="8512"/>
                                  </a:lnTo>
                                  <a:lnTo>
                                    <a:pt x="4548" y="8508"/>
                                  </a:lnTo>
                                  <a:lnTo>
                                    <a:pt x="4551" y="8508"/>
                                  </a:lnTo>
                                  <a:lnTo>
                                    <a:pt x="4555" y="8505"/>
                                  </a:lnTo>
                                  <a:lnTo>
                                    <a:pt x="4562" y="8498"/>
                                  </a:lnTo>
                                  <a:lnTo>
                                    <a:pt x="4572" y="8491"/>
                                  </a:lnTo>
                                  <a:lnTo>
                                    <a:pt x="4585" y="8485"/>
                                  </a:lnTo>
                                  <a:lnTo>
                                    <a:pt x="4599" y="8477"/>
                                  </a:lnTo>
                                  <a:lnTo>
                                    <a:pt x="4615" y="8469"/>
                                  </a:lnTo>
                                  <a:lnTo>
                                    <a:pt x="4629" y="8460"/>
                                  </a:lnTo>
                                  <a:lnTo>
                                    <a:pt x="4642" y="8450"/>
                                  </a:lnTo>
                                  <a:lnTo>
                                    <a:pt x="4651" y="8439"/>
                                  </a:lnTo>
                                  <a:lnTo>
                                    <a:pt x="4661" y="8428"/>
                                  </a:lnTo>
                                  <a:lnTo>
                                    <a:pt x="4667" y="8418"/>
                                  </a:lnTo>
                                  <a:lnTo>
                                    <a:pt x="4672" y="8408"/>
                                  </a:lnTo>
                                  <a:lnTo>
                                    <a:pt x="4676" y="8401"/>
                                  </a:lnTo>
                                  <a:lnTo>
                                    <a:pt x="4676" y="8398"/>
                                  </a:lnTo>
                                  <a:lnTo>
                                    <a:pt x="4679" y="8394"/>
                                  </a:lnTo>
                                  <a:lnTo>
                                    <a:pt x="4679" y="8387"/>
                                  </a:lnTo>
                                  <a:lnTo>
                                    <a:pt x="4683" y="8377"/>
                                  </a:lnTo>
                                  <a:moveTo>
                                    <a:pt x="5196" y="6634"/>
                                  </a:moveTo>
                                  <a:lnTo>
                                    <a:pt x="5194" y="6618"/>
                                  </a:lnTo>
                                  <a:lnTo>
                                    <a:pt x="5187" y="6603"/>
                                  </a:lnTo>
                                  <a:lnTo>
                                    <a:pt x="5174" y="6592"/>
                                  </a:lnTo>
                                  <a:lnTo>
                                    <a:pt x="5170" y="6592"/>
                                  </a:lnTo>
                                  <a:lnTo>
                                    <a:pt x="5163" y="6589"/>
                                  </a:lnTo>
                                  <a:lnTo>
                                    <a:pt x="5153" y="6578"/>
                                  </a:lnTo>
                                  <a:lnTo>
                                    <a:pt x="5150" y="6571"/>
                                  </a:lnTo>
                                  <a:lnTo>
                                    <a:pt x="5146" y="6561"/>
                                  </a:lnTo>
                                  <a:lnTo>
                                    <a:pt x="5139" y="6544"/>
                                  </a:lnTo>
                                  <a:lnTo>
                                    <a:pt x="5132" y="6523"/>
                                  </a:lnTo>
                                  <a:lnTo>
                                    <a:pt x="5129" y="6509"/>
                                  </a:lnTo>
                                  <a:lnTo>
                                    <a:pt x="5126" y="6499"/>
                                  </a:lnTo>
                                  <a:lnTo>
                                    <a:pt x="5121" y="6488"/>
                                  </a:lnTo>
                                  <a:lnTo>
                                    <a:pt x="5115" y="6477"/>
                                  </a:lnTo>
                                  <a:lnTo>
                                    <a:pt x="5108" y="6464"/>
                                  </a:lnTo>
                                  <a:lnTo>
                                    <a:pt x="5099" y="6452"/>
                                  </a:lnTo>
                                  <a:lnTo>
                                    <a:pt x="5088" y="6441"/>
                                  </a:lnTo>
                                  <a:lnTo>
                                    <a:pt x="5076" y="6431"/>
                                  </a:lnTo>
                                  <a:lnTo>
                                    <a:pt x="5063" y="6423"/>
                                  </a:lnTo>
                                  <a:lnTo>
                                    <a:pt x="5060" y="6419"/>
                                  </a:lnTo>
                                  <a:lnTo>
                                    <a:pt x="5056" y="6419"/>
                                  </a:lnTo>
                                  <a:lnTo>
                                    <a:pt x="5049" y="6416"/>
                                  </a:lnTo>
                                  <a:lnTo>
                                    <a:pt x="5046" y="6412"/>
                                  </a:lnTo>
                                  <a:lnTo>
                                    <a:pt x="5039" y="6409"/>
                                  </a:lnTo>
                                  <a:lnTo>
                                    <a:pt x="5018" y="6402"/>
                                  </a:lnTo>
                                  <a:lnTo>
                                    <a:pt x="5004" y="6402"/>
                                  </a:lnTo>
                                  <a:lnTo>
                                    <a:pt x="4987" y="6401"/>
                                  </a:lnTo>
                                  <a:lnTo>
                                    <a:pt x="4970" y="6403"/>
                                  </a:lnTo>
                                  <a:lnTo>
                                    <a:pt x="4954" y="6407"/>
                                  </a:lnTo>
                                  <a:lnTo>
                                    <a:pt x="4939" y="6412"/>
                                  </a:lnTo>
                                  <a:lnTo>
                                    <a:pt x="4914" y="6422"/>
                                  </a:lnTo>
                                  <a:lnTo>
                                    <a:pt x="4903" y="6426"/>
                                  </a:lnTo>
                                  <a:lnTo>
                                    <a:pt x="4894" y="6430"/>
                                  </a:lnTo>
                                  <a:lnTo>
                                    <a:pt x="4880" y="6433"/>
                                  </a:lnTo>
                                  <a:lnTo>
                                    <a:pt x="4873" y="6436"/>
                                  </a:lnTo>
                                  <a:lnTo>
                                    <a:pt x="4852" y="6436"/>
                                  </a:lnTo>
                                  <a:lnTo>
                                    <a:pt x="4842" y="6430"/>
                                  </a:lnTo>
                                  <a:lnTo>
                                    <a:pt x="4838" y="6430"/>
                                  </a:lnTo>
                                  <a:lnTo>
                                    <a:pt x="4838" y="6426"/>
                                  </a:lnTo>
                                  <a:lnTo>
                                    <a:pt x="4828" y="6416"/>
                                  </a:lnTo>
                                  <a:lnTo>
                                    <a:pt x="4824" y="6409"/>
                                  </a:lnTo>
                                  <a:lnTo>
                                    <a:pt x="4821" y="6395"/>
                                  </a:lnTo>
                                  <a:lnTo>
                                    <a:pt x="4814" y="6381"/>
                                  </a:lnTo>
                                  <a:lnTo>
                                    <a:pt x="4811" y="6368"/>
                                  </a:lnTo>
                                  <a:lnTo>
                                    <a:pt x="4806" y="6353"/>
                                  </a:lnTo>
                                  <a:lnTo>
                                    <a:pt x="4799" y="6338"/>
                                  </a:lnTo>
                                  <a:lnTo>
                                    <a:pt x="4790" y="6322"/>
                                  </a:lnTo>
                                  <a:lnTo>
                                    <a:pt x="4778" y="6307"/>
                                  </a:lnTo>
                                  <a:lnTo>
                                    <a:pt x="4765" y="6292"/>
                                  </a:lnTo>
                                  <a:lnTo>
                                    <a:pt x="4750" y="6280"/>
                                  </a:lnTo>
                                  <a:lnTo>
                                    <a:pt x="4734" y="6270"/>
                                  </a:lnTo>
                                  <a:lnTo>
                                    <a:pt x="4728" y="6267"/>
                                  </a:lnTo>
                                  <a:lnTo>
                                    <a:pt x="4717" y="6267"/>
                                  </a:lnTo>
                                  <a:lnTo>
                                    <a:pt x="4714" y="6264"/>
                                  </a:lnTo>
                                  <a:lnTo>
                                    <a:pt x="4710" y="6264"/>
                                  </a:lnTo>
                                  <a:lnTo>
                                    <a:pt x="4707" y="6260"/>
                                  </a:lnTo>
                                  <a:lnTo>
                                    <a:pt x="4703" y="6260"/>
                                  </a:lnTo>
                                  <a:lnTo>
                                    <a:pt x="4689" y="6257"/>
                                  </a:lnTo>
                                  <a:lnTo>
                                    <a:pt x="4665" y="6257"/>
                                  </a:lnTo>
                                  <a:lnTo>
                                    <a:pt x="4646" y="6258"/>
                                  </a:lnTo>
                                  <a:lnTo>
                                    <a:pt x="4629" y="6263"/>
                                  </a:lnTo>
                                  <a:lnTo>
                                    <a:pt x="4613" y="6268"/>
                                  </a:lnTo>
                                  <a:lnTo>
                                    <a:pt x="4587" y="6279"/>
                                  </a:lnTo>
                                  <a:lnTo>
                                    <a:pt x="4576" y="6284"/>
                                  </a:lnTo>
                                  <a:lnTo>
                                    <a:pt x="4566" y="6288"/>
                                  </a:lnTo>
                                  <a:lnTo>
                                    <a:pt x="4558" y="6291"/>
                                  </a:lnTo>
                                  <a:lnTo>
                                    <a:pt x="4548" y="6295"/>
                                  </a:lnTo>
                                  <a:lnTo>
                                    <a:pt x="4520" y="6295"/>
                                  </a:lnTo>
                                  <a:lnTo>
                                    <a:pt x="4517" y="6291"/>
                                  </a:lnTo>
                                  <a:lnTo>
                                    <a:pt x="4513" y="6291"/>
                                  </a:lnTo>
                                  <a:lnTo>
                                    <a:pt x="4510" y="6288"/>
                                  </a:lnTo>
                                  <a:lnTo>
                                    <a:pt x="4503" y="6288"/>
                                  </a:lnTo>
                                  <a:lnTo>
                                    <a:pt x="4503" y="6284"/>
                                  </a:lnTo>
                                  <a:lnTo>
                                    <a:pt x="4499" y="6284"/>
                                  </a:lnTo>
                                  <a:lnTo>
                                    <a:pt x="4499" y="6281"/>
                                  </a:lnTo>
                                  <a:lnTo>
                                    <a:pt x="4496" y="6277"/>
                                  </a:lnTo>
                                  <a:lnTo>
                                    <a:pt x="4489" y="6270"/>
                                  </a:lnTo>
                                  <a:lnTo>
                                    <a:pt x="4482" y="6258"/>
                                  </a:lnTo>
                                  <a:lnTo>
                                    <a:pt x="4477" y="6244"/>
                                  </a:lnTo>
                                  <a:lnTo>
                                    <a:pt x="4472" y="6229"/>
                                  </a:lnTo>
                                  <a:lnTo>
                                    <a:pt x="4465" y="6213"/>
                                  </a:lnTo>
                                  <a:lnTo>
                                    <a:pt x="4457" y="6199"/>
                                  </a:lnTo>
                                  <a:lnTo>
                                    <a:pt x="4447" y="6185"/>
                                  </a:lnTo>
                                  <a:lnTo>
                                    <a:pt x="4437" y="6174"/>
                                  </a:lnTo>
                                  <a:lnTo>
                                    <a:pt x="4427" y="6164"/>
                                  </a:lnTo>
                                  <a:lnTo>
                                    <a:pt x="4417" y="6158"/>
                                  </a:lnTo>
                                  <a:lnTo>
                                    <a:pt x="4407" y="6153"/>
                                  </a:lnTo>
                                  <a:lnTo>
                                    <a:pt x="4399" y="6149"/>
                                  </a:lnTo>
                                  <a:lnTo>
                                    <a:pt x="4395" y="6146"/>
                                  </a:lnTo>
                                  <a:lnTo>
                                    <a:pt x="4385" y="6146"/>
                                  </a:lnTo>
                                  <a:lnTo>
                                    <a:pt x="4375" y="6142"/>
                                  </a:lnTo>
                                  <a:lnTo>
                                    <a:pt x="4368" y="6146"/>
                                  </a:lnTo>
                                  <a:lnTo>
                                    <a:pt x="4361" y="6153"/>
                                  </a:lnTo>
                                  <a:lnTo>
                                    <a:pt x="4357" y="6153"/>
                                  </a:lnTo>
                                  <a:lnTo>
                                    <a:pt x="4357" y="6170"/>
                                  </a:lnTo>
                                  <a:lnTo>
                                    <a:pt x="4368" y="6177"/>
                                  </a:lnTo>
                                  <a:lnTo>
                                    <a:pt x="4385" y="6194"/>
                                  </a:lnTo>
                                  <a:lnTo>
                                    <a:pt x="4391" y="6213"/>
                                  </a:lnTo>
                                  <a:lnTo>
                                    <a:pt x="4394" y="6222"/>
                                  </a:lnTo>
                                  <a:lnTo>
                                    <a:pt x="4396" y="6232"/>
                                  </a:lnTo>
                                  <a:lnTo>
                                    <a:pt x="4399" y="6246"/>
                                  </a:lnTo>
                                  <a:lnTo>
                                    <a:pt x="4402" y="6257"/>
                                  </a:lnTo>
                                  <a:lnTo>
                                    <a:pt x="4402" y="6267"/>
                                  </a:lnTo>
                                  <a:lnTo>
                                    <a:pt x="4406" y="6281"/>
                                  </a:lnTo>
                                  <a:lnTo>
                                    <a:pt x="4409" y="6291"/>
                                  </a:lnTo>
                                  <a:lnTo>
                                    <a:pt x="4414" y="6302"/>
                                  </a:lnTo>
                                  <a:lnTo>
                                    <a:pt x="4419" y="6313"/>
                                  </a:lnTo>
                                  <a:lnTo>
                                    <a:pt x="4427" y="6326"/>
                                  </a:lnTo>
                                  <a:lnTo>
                                    <a:pt x="4433" y="6333"/>
                                  </a:lnTo>
                                  <a:lnTo>
                                    <a:pt x="4437" y="6343"/>
                                  </a:lnTo>
                                  <a:lnTo>
                                    <a:pt x="4447" y="6350"/>
                                  </a:lnTo>
                                  <a:lnTo>
                                    <a:pt x="4461" y="6364"/>
                                  </a:lnTo>
                                  <a:lnTo>
                                    <a:pt x="4468" y="6367"/>
                                  </a:lnTo>
                                  <a:lnTo>
                                    <a:pt x="4475" y="6374"/>
                                  </a:lnTo>
                                  <a:lnTo>
                                    <a:pt x="4478" y="6374"/>
                                  </a:lnTo>
                                  <a:lnTo>
                                    <a:pt x="4485" y="6381"/>
                                  </a:lnTo>
                                  <a:lnTo>
                                    <a:pt x="4492" y="6381"/>
                                  </a:lnTo>
                                  <a:lnTo>
                                    <a:pt x="4496" y="6385"/>
                                  </a:lnTo>
                                  <a:lnTo>
                                    <a:pt x="4517" y="6391"/>
                                  </a:lnTo>
                                  <a:lnTo>
                                    <a:pt x="4527" y="6391"/>
                                  </a:lnTo>
                                  <a:lnTo>
                                    <a:pt x="4544" y="6392"/>
                                  </a:lnTo>
                                  <a:lnTo>
                                    <a:pt x="4561" y="6390"/>
                                  </a:lnTo>
                                  <a:lnTo>
                                    <a:pt x="4576" y="6386"/>
                                  </a:lnTo>
                                  <a:lnTo>
                                    <a:pt x="4589" y="6381"/>
                                  </a:lnTo>
                                  <a:lnTo>
                                    <a:pt x="4614" y="6371"/>
                                  </a:lnTo>
                                  <a:lnTo>
                                    <a:pt x="4625" y="6367"/>
                                  </a:lnTo>
                                  <a:lnTo>
                                    <a:pt x="4634" y="6364"/>
                                  </a:lnTo>
                                  <a:lnTo>
                                    <a:pt x="4648" y="6360"/>
                                  </a:lnTo>
                                  <a:lnTo>
                                    <a:pt x="4655" y="6357"/>
                                  </a:lnTo>
                                  <a:lnTo>
                                    <a:pt x="4686" y="6357"/>
                                  </a:lnTo>
                                  <a:lnTo>
                                    <a:pt x="4693" y="6360"/>
                                  </a:lnTo>
                                  <a:lnTo>
                                    <a:pt x="4703" y="6371"/>
                                  </a:lnTo>
                                  <a:lnTo>
                                    <a:pt x="4707" y="6378"/>
                                  </a:lnTo>
                                  <a:lnTo>
                                    <a:pt x="4710" y="6391"/>
                                  </a:lnTo>
                                  <a:lnTo>
                                    <a:pt x="4717" y="6405"/>
                                  </a:lnTo>
                                  <a:lnTo>
                                    <a:pt x="4720" y="6419"/>
                                  </a:lnTo>
                                  <a:lnTo>
                                    <a:pt x="4725" y="6433"/>
                                  </a:lnTo>
                                  <a:lnTo>
                                    <a:pt x="4732" y="6449"/>
                                  </a:lnTo>
                                  <a:lnTo>
                                    <a:pt x="4741" y="6464"/>
                                  </a:lnTo>
                                  <a:lnTo>
                                    <a:pt x="4755" y="6485"/>
                                  </a:lnTo>
                                  <a:lnTo>
                                    <a:pt x="4776" y="6506"/>
                                  </a:lnTo>
                                  <a:lnTo>
                                    <a:pt x="4797" y="6519"/>
                                  </a:lnTo>
                                  <a:lnTo>
                                    <a:pt x="4812" y="6527"/>
                                  </a:lnTo>
                                  <a:lnTo>
                                    <a:pt x="4829" y="6532"/>
                                  </a:lnTo>
                                  <a:lnTo>
                                    <a:pt x="4849" y="6536"/>
                                  </a:lnTo>
                                  <a:lnTo>
                                    <a:pt x="4869" y="6537"/>
                                  </a:lnTo>
                                  <a:lnTo>
                                    <a:pt x="4889" y="6536"/>
                                  </a:lnTo>
                                  <a:lnTo>
                                    <a:pt x="4906" y="6532"/>
                                  </a:lnTo>
                                  <a:lnTo>
                                    <a:pt x="4921" y="6527"/>
                                  </a:lnTo>
                                  <a:lnTo>
                                    <a:pt x="4935" y="6519"/>
                                  </a:lnTo>
                                  <a:lnTo>
                                    <a:pt x="4947" y="6514"/>
                                  </a:lnTo>
                                  <a:lnTo>
                                    <a:pt x="4958" y="6510"/>
                                  </a:lnTo>
                                  <a:lnTo>
                                    <a:pt x="4968" y="6505"/>
                                  </a:lnTo>
                                  <a:lnTo>
                                    <a:pt x="4977" y="6502"/>
                                  </a:lnTo>
                                  <a:lnTo>
                                    <a:pt x="4987" y="6499"/>
                                  </a:lnTo>
                                  <a:lnTo>
                                    <a:pt x="5011" y="6499"/>
                                  </a:lnTo>
                                  <a:lnTo>
                                    <a:pt x="5015" y="6502"/>
                                  </a:lnTo>
                                  <a:lnTo>
                                    <a:pt x="5018" y="6502"/>
                                  </a:lnTo>
                                  <a:lnTo>
                                    <a:pt x="5018" y="6506"/>
                                  </a:lnTo>
                                  <a:lnTo>
                                    <a:pt x="5025" y="6509"/>
                                  </a:lnTo>
                                  <a:lnTo>
                                    <a:pt x="5032" y="6516"/>
                                  </a:lnTo>
                                  <a:lnTo>
                                    <a:pt x="5037" y="6525"/>
                                  </a:lnTo>
                                  <a:lnTo>
                                    <a:pt x="5042" y="6536"/>
                                  </a:lnTo>
                                  <a:lnTo>
                                    <a:pt x="5048" y="6550"/>
                                  </a:lnTo>
                                  <a:lnTo>
                                    <a:pt x="5053" y="6564"/>
                                  </a:lnTo>
                                  <a:lnTo>
                                    <a:pt x="5059" y="6580"/>
                                  </a:lnTo>
                                  <a:lnTo>
                                    <a:pt x="5066" y="6597"/>
                                  </a:lnTo>
                                  <a:lnTo>
                                    <a:pt x="5074" y="6613"/>
                                  </a:lnTo>
                                  <a:lnTo>
                                    <a:pt x="5084" y="6627"/>
                                  </a:lnTo>
                                  <a:lnTo>
                                    <a:pt x="5091" y="6637"/>
                                  </a:lnTo>
                                  <a:lnTo>
                                    <a:pt x="5098" y="6644"/>
                                  </a:lnTo>
                                  <a:lnTo>
                                    <a:pt x="5105" y="6647"/>
                                  </a:lnTo>
                                  <a:lnTo>
                                    <a:pt x="5112" y="6654"/>
                                  </a:lnTo>
                                  <a:lnTo>
                                    <a:pt x="5119" y="6658"/>
                                  </a:lnTo>
                                  <a:lnTo>
                                    <a:pt x="5122" y="6661"/>
                                  </a:lnTo>
                                  <a:lnTo>
                                    <a:pt x="5129" y="6665"/>
                                  </a:lnTo>
                                  <a:lnTo>
                                    <a:pt x="5132" y="6668"/>
                                  </a:lnTo>
                                  <a:lnTo>
                                    <a:pt x="5136" y="6668"/>
                                  </a:lnTo>
                                  <a:lnTo>
                                    <a:pt x="5152" y="6672"/>
                                  </a:lnTo>
                                  <a:lnTo>
                                    <a:pt x="5167" y="6670"/>
                                  </a:lnTo>
                                  <a:lnTo>
                                    <a:pt x="5181" y="6662"/>
                                  </a:lnTo>
                                  <a:lnTo>
                                    <a:pt x="5191" y="6651"/>
                                  </a:lnTo>
                                  <a:lnTo>
                                    <a:pt x="5196" y="6634"/>
                                  </a:lnTo>
                                  <a:moveTo>
                                    <a:pt x="5703" y="8394"/>
                                  </a:moveTo>
                                  <a:lnTo>
                                    <a:pt x="5700" y="8384"/>
                                  </a:lnTo>
                                  <a:lnTo>
                                    <a:pt x="5700" y="8380"/>
                                  </a:lnTo>
                                  <a:lnTo>
                                    <a:pt x="5696" y="8374"/>
                                  </a:lnTo>
                                  <a:lnTo>
                                    <a:pt x="5696" y="8367"/>
                                  </a:lnTo>
                                  <a:lnTo>
                                    <a:pt x="5689" y="8353"/>
                                  </a:lnTo>
                                  <a:lnTo>
                                    <a:pt x="5686" y="8349"/>
                                  </a:lnTo>
                                  <a:lnTo>
                                    <a:pt x="5686" y="8346"/>
                                  </a:lnTo>
                                  <a:lnTo>
                                    <a:pt x="5679" y="8339"/>
                                  </a:lnTo>
                                  <a:lnTo>
                                    <a:pt x="5679" y="8332"/>
                                  </a:lnTo>
                                  <a:lnTo>
                                    <a:pt x="5669" y="8322"/>
                                  </a:lnTo>
                                  <a:lnTo>
                                    <a:pt x="5662" y="8311"/>
                                  </a:lnTo>
                                  <a:lnTo>
                                    <a:pt x="5655" y="8304"/>
                                  </a:lnTo>
                                  <a:lnTo>
                                    <a:pt x="5641" y="8295"/>
                                  </a:lnTo>
                                  <a:lnTo>
                                    <a:pt x="5627" y="8286"/>
                                  </a:lnTo>
                                  <a:lnTo>
                                    <a:pt x="5613" y="8279"/>
                                  </a:lnTo>
                                  <a:lnTo>
                                    <a:pt x="5599" y="8273"/>
                                  </a:lnTo>
                                  <a:lnTo>
                                    <a:pt x="5587" y="8269"/>
                                  </a:lnTo>
                                  <a:lnTo>
                                    <a:pt x="5574" y="8265"/>
                                  </a:lnTo>
                                  <a:lnTo>
                                    <a:pt x="5562" y="8262"/>
                                  </a:lnTo>
                                  <a:lnTo>
                                    <a:pt x="5551" y="8259"/>
                                  </a:lnTo>
                                  <a:lnTo>
                                    <a:pt x="5537" y="8256"/>
                                  </a:lnTo>
                                  <a:lnTo>
                                    <a:pt x="5523" y="8249"/>
                                  </a:lnTo>
                                  <a:lnTo>
                                    <a:pt x="5516" y="8242"/>
                                  </a:lnTo>
                                  <a:lnTo>
                                    <a:pt x="5516" y="8232"/>
                                  </a:lnTo>
                                  <a:lnTo>
                                    <a:pt x="5513" y="8225"/>
                                  </a:lnTo>
                                  <a:lnTo>
                                    <a:pt x="5513" y="8204"/>
                                  </a:lnTo>
                                  <a:lnTo>
                                    <a:pt x="5516" y="8190"/>
                                  </a:lnTo>
                                  <a:lnTo>
                                    <a:pt x="5523" y="8177"/>
                                  </a:lnTo>
                                  <a:lnTo>
                                    <a:pt x="5528" y="8163"/>
                                  </a:lnTo>
                                  <a:lnTo>
                                    <a:pt x="5533" y="8150"/>
                                  </a:lnTo>
                                  <a:lnTo>
                                    <a:pt x="5537" y="8135"/>
                                  </a:lnTo>
                                  <a:lnTo>
                                    <a:pt x="5541" y="8118"/>
                                  </a:lnTo>
                                  <a:lnTo>
                                    <a:pt x="5541" y="8080"/>
                                  </a:lnTo>
                                  <a:lnTo>
                                    <a:pt x="5537" y="8066"/>
                                  </a:lnTo>
                                  <a:lnTo>
                                    <a:pt x="5534" y="8055"/>
                                  </a:lnTo>
                                  <a:lnTo>
                                    <a:pt x="5530" y="8041"/>
                                  </a:lnTo>
                                  <a:lnTo>
                                    <a:pt x="5523" y="8028"/>
                                  </a:lnTo>
                                  <a:lnTo>
                                    <a:pt x="5513" y="8012"/>
                                  </a:lnTo>
                                  <a:lnTo>
                                    <a:pt x="5500" y="7998"/>
                                  </a:lnTo>
                                  <a:lnTo>
                                    <a:pt x="5485" y="7986"/>
                                  </a:lnTo>
                                  <a:lnTo>
                                    <a:pt x="5469" y="7977"/>
                                  </a:lnTo>
                                  <a:lnTo>
                                    <a:pt x="5453" y="7970"/>
                                  </a:lnTo>
                                  <a:lnTo>
                                    <a:pt x="5423" y="7958"/>
                                  </a:lnTo>
                                  <a:lnTo>
                                    <a:pt x="5411" y="7956"/>
                                  </a:lnTo>
                                  <a:lnTo>
                                    <a:pt x="5400" y="7953"/>
                                  </a:lnTo>
                                  <a:lnTo>
                                    <a:pt x="5390" y="7951"/>
                                  </a:lnTo>
                                  <a:lnTo>
                                    <a:pt x="5381" y="7948"/>
                                  </a:lnTo>
                                  <a:lnTo>
                                    <a:pt x="5371" y="7945"/>
                                  </a:lnTo>
                                  <a:lnTo>
                                    <a:pt x="5364" y="7941"/>
                                  </a:lnTo>
                                  <a:lnTo>
                                    <a:pt x="5361" y="7938"/>
                                  </a:lnTo>
                                  <a:lnTo>
                                    <a:pt x="5357" y="7938"/>
                                  </a:lnTo>
                                  <a:lnTo>
                                    <a:pt x="5357" y="7934"/>
                                  </a:lnTo>
                                  <a:lnTo>
                                    <a:pt x="5350" y="7927"/>
                                  </a:lnTo>
                                  <a:lnTo>
                                    <a:pt x="5350" y="7924"/>
                                  </a:lnTo>
                                  <a:lnTo>
                                    <a:pt x="5347" y="7924"/>
                                  </a:lnTo>
                                  <a:lnTo>
                                    <a:pt x="5343" y="7917"/>
                                  </a:lnTo>
                                  <a:lnTo>
                                    <a:pt x="5343" y="7907"/>
                                  </a:lnTo>
                                  <a:lnTo>
                                    <a:pt x="5345" y="7897"/>
                                  </a:lnTo>
                                  <a:lnTo>
                                    <a:pt x="5348" y="7885"/>
                                  </a:lnTo>
                                  <a:lnTo>
                                    <a:pt x="5352" y="7870"/>
                                  </a:lnTo>
                                  <a:lnTo>
                                    <a:pt x="5357" y="7855"/>
                                  </a:lnTo>
                                  <a:lnTo>
                                    <a:pt x="5362" y="7839"/>
                                  </a:lnTo>
                                  <a:lnTo>
                                    <a:pt x="5367" y="7822"/>
                                  </a:lnTo>
                                  <a:lnTo>
                                    <a:pt x="5370" y="7804"/>
                                  </a:lnTo>
                                  <a:lnTo>
                                    <a:pt x="5371" y="7785"/>
                                  </a:lnTo>
                                  <a:lnTo>
                                    <a:pt x="5371" y="7765"/>
                                  </a:lnTo>
                                  <a:lnTo>
                                    <a:pt x="5368" y="7754"/>
                                  </a:lnTo>
                                  <a:lnTo>
                                    <a:pt x="5364" y="7747"/>
                                  </a:lnTo>
                                  <a:lnTo>
                                    <a:pt x="5364" y="7741"/>
                                  </a:lnTo>
                                  <a:lnTo>
                                    <a:pt x="5357" y="7727"/>
                                  </a:lnTo>
                                  <a:lnTo>
                                    <a:pt x="5357" y="7720"/>
                                  </a:lnTo>
                                  <a:lnTo>
                                    <a:pt x="5347" y="7707"/>
                                  </a:lnTo>
                                  <a:lnTo>
                                    <a:pt x="5333" y="7699"/>
                                  </a:lnTo>
                                  <a:lnTo>
                                    <a:pt x="5318" y="7696"/>
                                  </a:lnTo>
                                  <a:lnTo>
                                    <a:pt x="5302" y="7699"/>
                                  </a:lnTo>
                                  <a:lnTo>
                                    <a:pt x="5288" y="7709"/>
                                  </a:lnTo>
                                  <a:lnTo>
                                    <a:pt x="5280" y="7723"/>
                                  </a:lnTo>
                                  <a:lnTo>
                                    <a:pt x="5277" y="7740"/>
                                  </a:lnTo>
                                  <a:lnTo>
                                    <a:pt x="5281" y="7758"/>
                                  </a:lnTo>
                                  <a:lnTo>
                                    <a:pt x="5281" y="7761"/>
                                  </a:lnTo>
                                  <a:lnTo>
                                    <a:pt x="5285" y="7768"/>
                                  </a:lnTo>
                                  <a:lnTo>
                                    <a:pt x="5285" y="7772"/>
                                  </a:lnTo>
                                  <a:lnTo>
                                    <a:pt x="5288" y="7779"/>
                                  </a:lnTo>
                                  <a:lnTo>
                                    <a:pt x="5288" y="7792"/>
                                  </a:lnTo>
                                  <a:lnTo>
                                    <a:pt x="5285" y="7803"/>
                                  </a:lnTo>
                                  <a:lnTo>
                                    <a:pt x="5278" y="7820"/>
                                  </a:lnTo>
                                  <a:lnTo>
                                    <a:pt x="5271" y="7841"/>
                                  </a:lnTo>
                                  <a:lnTo>
                                    <a:pt x="5264" y="7851"/>
                                  </a:lnTo>
                                  <a:lnTo>
                                    <a:pt x="5257" y="7874"/>
                                  </a:lnTo>
                                  <a:lnTo>
                                    <a:pt x="5255" y="7887"/>
                                  </a:lnTo>
                                  <a:lnTo>
                                    <a:pt x="5253" y="7900"/>
                                  </a:lnTo>
                                  <a:lnTo>
                                    <a:pt x="5254" y="7915"/>
                                  </a:lnTo>
                                  <a:lnTo>
                                    <a:pt x="5256" y="7930"/>
                                  </a:lnTo>
                                  <a:lnTo>
                                    <a:pt x="5259" y="7945"/>
                                  </a:lnTo>
                                  <a:lnTo>
                                    <a:pt x="5264" y="7958"/>
                                  </a:lnTo>
                                  <a:lnTo>
                                    <a:pt x="5267" y="7962"/>
                                  </a:lnTo>
                                  <a:lnTo>
                                    <a:pt x="5267" y="7965"/>
                                  </a:lnTo>
                                  <a:lnTo>
                                    <a:pt x="5271" y="7972"/>
                                  </a:lnTo>
                                  <a:lnTo>
                                    <a:pt x="5274" y="7976"/>
                                  </a:lnTo>
                                  <a:lnTo>
                                    <a:pt x="5278" y="7983"/>
                                  </a:lnTo>
                                  <a:lnTo>
                                    <a:pt x="5285" y="7993"/>
                                  </a:lnTo>
                                  <a:lnTo>
                                    <a:pt x="5288" y="7996"/>
                                  </a:lnTo>
                                  <a:lnTo>
                                    <a:pt x="5298" y="8007"/>
                                  </a:lnTo>
                                  <a:lnTo>
                                    <a:pt x="5312" y="8017"/>
                                  </a:lnTo>
                                  <a:lnTo>
                                    <a:pt x="5326" y="8025"/>
                                  </a:lnTo>
                                  <a:lnTo>
                                    <a:pt x="5340" y="8032"/>
                                  </a:lnTo>
                                  <a:lnTo>
                                    <a:pt x="5343" y="8034"/>
                                  </a:lnTo>
                                  <a:lnTo>
                                    <a:pt x="5354" y="8038"/>
                                  </a:lnTo>
                                  <a:lnTo>
                                    <a:pt x="5367" y="8043"/>
                                  </a:lnTo>
                                  <a:lnTo>
                                    <a:pt x="5379" y="8046"/>
                                  </a:lnTo>
                                  <a:lnTo>
                                    <a:pt x="5390" y="8049"/>
                                  </a:lnTo>
                                  <a:lnTo>
                                    <a:pt x="5402" y="8052"/>
                                  </a:lnTo>
                                  <a:lnTo>
                                    <a:pt x="5402" y="8059"/>
                                  </a:lnTo>
                                  <a:lnTo>
                                    <a:pt x="5413" y="8062"/>
                                  </a:lnTo>
                                  <a:lnTo>
                                    <a:pt x="5416" y="8066"/>
                                  </a:lnTo>
                                  <a:lnTo>
                                    <a:pt x="5423" y="8069"/>
                                  </a:lnTo>
                                  <a:lnTo>
                                    <a:pt x="5426" y="8073"/>
                                  </a:lnTo>
                                  <a:lnTo>
                                    <a:pt x="5430" y="8086"/>
                                  </a:lnTo>
                                  <a:lnTo>
                                    <a:pt x="5430" y="8090"/>
                                  </a:lnTo>
                                  <a:lnTo>
                                    <a:pt x="5433" y="8093"/>
                                  </a:lnTo>
                                  <a:lnTo>
                                    <a:pt x="5433" y="8114"/>
                                  </a:lnTo>
                                  <a:lnTo>
                                    <a:pt x="5430" y="8128"/>
                                  </a:lnTo>
                                  <a:lnTo>
                                    <a:pt x="5423" y="8142"/>
                                  </a:lnTo>
                                  <a:lnTo>
                                    <a:pt x="5418" y="8155"/>
                                  </a:lnTo>
                                  <a:lnTo>
                                    <a:pt x="5413" y="8169"/>
                                  </a:lnTo>
                                  <a:lnTo>
                                    <a:pt x="5409" y="8185"/>
                                  </a:lnTo>
                                  <a:lnTo>
                                    <a:pt x="5406" y="8204"/>
                                  </a:lnTo>
                                  <a:lnTo>
                                    <a:pt x="5404" y="8223"/>
                                  </a:lnTo>
                                  <a:lnTo>
                                    <a:pt x="5406" y="8243"/>
                                  </a:lnTo>
                                  <a:lnTo>
                                    <a:pt x="5410" y="8263"/>
                                  </a:lnTo>
                                  <a:lnTo>
                                    <a:pt x="5416" y="8280"/>
                                  </a:lnTo>
                                  <a:lnTo>
                                    <a:pt x="5420" y="8287"/>
                                  </a:lnTo>
                                  <a:lnTo>
                                    <a:pt x="5423" y="8291"/>
                                  </a:lnTo>
                                  <a:lnTo>
                                    <a:pt x="5423" y="8297"/>
                                  </a:lnTo>
                                  <a:lnTo>
                                    <a:pt x="5430" y="8304"/>
                                  </a:lnTo>
                                  <a:lnTo>
                                    <a:pt x="5430" y="8308"/>
                                  </a:lnTo>
                                  <a:lnTo>
                                    <a:pt x="5433" y="8308"/>
                                  </a:lnTo>
                                  <a:lnTo>
                                    <a:pt x="5440" y="8318"/>
                                  </a:lnTo>
                                  <a:lnTo>
                                    <a:pt x="5451" y="8329"/>
                                  </a:lnTo>
                                  <a:lnTo>
                                    <a:pt x="5461" y="8335"/>
                                  </a:lnTo>
                                  <a:lnTo>
                                    <a:pt x="5477" y="8345"/>
                                  </a:lnTo>
                                  <a:lnTo>
                                    <a:pt x="5493" y="8352"/>
                                  </a:lnTo>
                                  <a:lnTo>
                                    <a:pt x="5513" y="8359"/>
                                  </a:lnTo>
                                  <a:lnTo>
                                    <a:pt x="5523" y="8363"/>
                                  </a:lnTo>
                                  <a:lnTo>
                                    <a:pt x="5536" y="8366"/>
                                  </a:lnTo>
                                  <a:lnTo>
                                    <a:pt x="5547" y="8368"/>
                                  </a:lnTo>
                                  <a:lnTo>
                                    <a:pt x="5556" y="8371"/>
                                  </a:lnTo>
                                  <a:lnTo>
                                    <a:pt x="5565" y="8374"/>
                                  </a:lnTo>
                                  <a:lnTo>
                                    <a:pt x="5575" y="8377"/>
                                  </a:lnTo>
                                  <a:lnTo>
                                    <a:pt x="5582" y="8380"/>
                                  </a:lnTo>
                                  <a:lnTo>
                                    <a:pt x="5596" y="8394"/>
                                  </a:lnTo>
                                  <a:lnTo>
                                    <a:pt x="5596" y="8398"/>
                                  </a:lnTo>
                                  <a:lnTo>
                                    <a:pt x="5599" y="8401"/>
                                  </a:lnTo>
                                  <a:lnTo>
                                    <a:pt x="5599" y="8408"/>
                                  </a:lnTo>
                                  <a:lnTo>
                                    <a:pt x="5603" y="8408"/>
                                  </a:lnTo>
                                  <a:lnTo>
                                    <a:pt x="5603" y="8415"/>
                                  </a:lnTo>
                                  <a:lnTo>
                                    <a:pt x="5606" y="8418"/>
                                  </a:lnTo>
                                  <a:lnTo>
                                    <a:pt x="5607" y="8430"/>
                                  </a:lnTo>
                                  <a:lnTo>
                                    <a:pt x="5605" y="8442"/>
                                  </a:lnTo>
                                  <a:lnTo>
                                    <a:pt x="5602" y="8455"/>
                                  </a:lnTo>
                                  <a:lnTo>
                                    <a:pt x="5599" y="8470"/>
                                  </a:lnTo>
                                  <a:lnTo>
                                    <a:pt x="5595" y="8486"/>
                                  </a:lnTo>
                                  <a:lnTo>
                                    <a:pt x="5592" y="8503"/>
                                  </a:lnTo>
                                  <a:lnTo>
                                    <a:pt x="5591" y="8520"/>
                                  </a:lnTo>
                                  <a:lnTo>
                                    <a:pt x="5593" y="8536"/>
                                  </a:lnTo>
                                  <a:lnTo>
                                    <a:pt x="5596" y="8550"/>
                                  </a:lnTo>
                                  <a:lnTo>
                                    <a:pt x="5599" y="8562"/>
                                  </a:lnTo>
                                  <a:lnTo>
                                    <a:pt x="5603" y="8571"/>
                                  </a:lnTo>
                                  <a:lnTo>
                                    <a:pt x="5606" y="8578"/>
                                  </a:lnTo>
                                  <a:lnTo>
                                    <a:pt x="5607" y="8578"/>
                                  </a:lnTo>
                                  <a:lnTo>
                                    <a:pt x="5610" y="8581"/>
                                  </a:lnTo>
                                  <a:lnTo>
                                    <a:pt x="5610" y="8585"/>
                                  </a:lnTo>
                                  <a:lnTo>
                                    <a:pt x="5613" y="8588"/>
                                  </a:lnTo>
                                  <a:lnTo>
                                    <a:pt x="5613" y="8591"/>
                                  </a:lnTo>
                                  <a:lnTo>
                                    <a:pt x="5617" y="8591"/>
                                  </a:lnTo>
                                  <a:lnTo>
                                    <a:pt x="5624" y="8598"/>
                                  </a:lnTo>
                                  <a:lnTo>
                                    <a:pt x="5631" y="8602"/>
                                  </a:lnTo>
                                  <a:lnTo>
                                    <a:pt x="5641" y="8598"/>
                                  </a:lnTo>
                                  <a:lnTo>
                                    <a:pt x="5655" y="8595"/>
                                  </a:lnTo>
                                  <a:lnTo>
                                    <a:pt x="5658" y="8588"/>
                                  </a:lnTo>
                                  <a:lnTo>
                                    <a:pt x="5662" y="8581"/>
                                  </a:lnTo>
                                  <a:lnTo>
                                    <a:pt x="5658" y="8571"/>
                                  </a:lnTo>
                                  <a:lnTo>
                                    <a:pt x="5658" y="8543"/>
                                  </a:lnTo>
                                  <a:lnTo>
                                    <a:pt x="5662" y="8533"/>
                                  </a:lnTo>
                                  <a:lnTo>
                                    <a:pt x="5664" y="8525"/>
                                  </a:lnTo>
                                  <a:lnTo>
                                    <a:pt x="5668" y="8516"/>
                                  </a:lnTo>
                                  <a:lnTo>
                                    <a:pt x="5672" y="8506"/>
                                  </a:lnTo>
                                  <a:lnTo>
                                    <a:pt x="5679" y="8495"/>
                                  </a:lnTo>
                                  <a:lnTo>
                                    <a:pt x="5682" y="8488"/>
                                  </a:lnTo>
                                  <a:lnTo>
                                    <a:pt x="5689" y="8477"/>
                                  </a:lnTo>
                                  <a:lnTo>
                                    <a:pt x="5693" y="8463"/>
                                  </a:lnTo>
                                  <a:lnTo>
                                    <a:pt x="5696" y="8453"/>
                                  </a:lnTo>
                                  <a:lnTo>
                                    <a:pt x="5699" y="8442"/>
                                  </a:lnTo>
                                  <a:lnTo>
                                    <a:pt x="5702" y="8429"/>
                                  </a:lnTo>
                                  <a:lnTo>
                                    <a:pt x="5703" y="8415"/>
                                  </a:lnTo>
                                  <a:lnTo>
                                    <a:pt x="5703" y="8394"/>
                                  </a:lnTo>
                                  <a:moveTo>
                                    <a:pt x="5994" y="9857"/>
                                  </a:moveTo>
                                  <a:lnTo>
                                    <a:pt x="5990" y="9851"/>
                                  </a:lnTo>
                                  <a:lnTo>
                                    <a:pt x="5987" y="9837"/>
                                  </a:lnTo>
                                  <a:lnTo>
                                    <a:pt x="5973" y="9833"/>
                                  </a:lnTo>
                                  <a:lnTo>
                                    <a:pt x="5959" y="9837"/>
                                  </a:lnTo>
                                  <a:lnTo>
                                    <a:pt x="5952" y="9837"/>
                                  </a:lnTo>
                                  <a:lnTo>
                                    <a:pt x="5945" y="9840"/>
                                  </a:lnTo>
                                  <a:lnTo>
                                    <a:pt x="5921" y="9840"/>
                                  </a:lnTo>
                                  <a:lnTo>
                                    <a:pt x="5913" y="9839"/>
                                  </a:lnTo>
                                  <a:lnTo>
                                    <a:pt x="5905" y="9836"/>
                                  </a:lnTo>
                                  <a:lnTo>
                                    <a:pt x="5895" y="9832"/>
                                  </a:lnTo>
                                  <a:lnTo>
                                    <a:pt x="5883" y="9826"/>
                                  </a:lnTo>
                                  <a:lnTo>
                                    <a:pt x="5873" y="9823"/>
                                  </a:lnTo>
                                  <a:lnTo>
                                    <a:pt x="5862" y="9816"/>
                                  </a:lnTo>
                                  <a:lnTo>
                                    <a:pt x="5852" y="9812"/>
                                  </a:lnTo>
                                  <a:lnTo>
                                    <a:pt x="5841" y="9810"/>
                                  </a:lnTo>
                                  <a:lnTo>
                                    <a:pt x="5829" y="9808"/>
                                  </a:lnTo>
                                  <a:lnTo>
                                    <a:pt x="5816" y="9806"/>
                                  </a:lnTo>
                                  <a:lnTo>
                                    <a:pt x="5810" y="9806"/>
                                  </a:lnTo>
                                  <a:lnTo>
                                    <a:pt x="5783" y="9806"/>
                                  </a:lnTo>
                                  <a:lnTo>
                                    <a:pt x="5772" y="9809"/>
                                  </a:lnTo>
                                  <a:lnTo>
                                    <a:pt x="5769" y="9809"/>
                                  </a:lnTo>
                                  <a:lnTo>
                                    <a:pt x="5762" y="9812"/>
                                  </a:lnTo>
                                  <a:lnTo>
                                    <a:pt x="5755" y="9812"/>
                                  </a:lnTo>
                                  <a:lnTo>
                                    <a:pt x="5748" y="9816"/>
                                  </a:lnTo>
                                  <a:lnTo>
                                    <a:pt x="5741" y="9823"/>
                                  </a:lnTo>
                                  <a:lnTo>
                                    <a:pt x="5738" y="9823"/>
                                  </a:lnTo>
                                  <a:lnTo>
                                    <a:pt x="5727" y="9833"/>
                                  </a:lnTo>
                                  <a:lnTo>
                                    <a:pt x="5721" y="9837"/>
                                  </a:lnTo>
                                  <a:lnTo>
                                    <a:pt x="5714" y="9844"/>
                                  </a:lnTo>
                                  <a:lnTo>
                                    <a:pt x="5703" y="9851"/>
                                  </a:lnTo>
                                  <a:lnTo>
                                    <a:pt x="5696" y="9861"/>
                                  </a:lnTo>
                                  <a:lnTo>
                                    <a:pt x="5687" y="9875"/>
                                  </a:lnTo>
                                  <a:lnTo>
                                    <a:pt x="5679" y="9890"/>
                                  </a:lnTo>
                                  <a:lnTo>
                                    <a:pt x="5672" y="9906"/>
                                  </a:lnTo>
                                  <a:lnTo>
                                    <a:pt x="5669" y="9920"/>
                                  </a:lnTo>
                                  <a:lnTo>
                                    <a:pt x="5663" y="9945"/>
                                  </a:lnTo>
                                  <a:lnTo>
                                    <a:pt x="5661" y="9957"/>
                                  </a:lnTo>
                                  <a:lnTo>
                                    <a:pt x="5658" y="9968"/>
                                  </a:lnTo>
                                  <a:lnTo>
                                    <a:pt x="5655" y="9982"/>
                                  </a:lnTo>
                                  <a:lnTo>
                                    <a:pt x="5648" y="9996"/>
                                  </a:lnTo>
                                  <a:lnTo>
                                    <a:pt x="5644" y="9999"/>
                                  </a:lnTo>
                                  <a:lnTo>
                                    <a:pt x="5644" y="10003"/>
                                  </a:lnTo>
                                  <a:lnTo>
                                    <a:pt x="5637" y="10003"/>
                                  </a:lnTo>
                                  <a:lnTo>
                                    <a:pt x="5634" y="10006"/>
                                  </a:lnTo>
                                  <a:lnTo>
                                    <a:pt x="5631" y="10006"/>
                                  </a:lnTo>
                                  <a:lnTo>
                                    <a:pt x="5624" y="10010"/>
                                  </a:lnTo>
                                  <a:lnTo>
                                    <a:pt x="5603" y="10010"/>
                                  </a:lnTo>
                                  <a:lnTo>
                                    <a:pt x="5589" y="10006"/>
                                  </a:lnTo>
                                  <a:lnTo>
                                    <a:pt x="5572" y="10003"/>
                                  </a:lnTo>
                                  <a:lnTo>
                                    <a:pt x="5559" y="10000"/>
                                  </a:lnTo>
                                  <a:lnTo>
                                    <a:pt x="5545" y="9996"/>
                                  </a:lnTo>
                                  <a:lnTo>
                                    <a:pt x="5528" y="9992"/>
                                  </a:lnTo>
                                  <a:lnTo>
                                    <a:pt x="5509" y="9989"/>
                                  </a:lnTo>
                                  <a:lnTo>
                                    <a:pt x="5482" y="9989"/>
                                  </a:lnTo>
                                  <a:lnTo>
                                    <a:pt x="5471" y="9992"/>
                                  </a:lnTo>
                                  <a:lnTo>
                                    <a:pt x="5462" y="9995"/>
                                  </a:lnTo>
                                  <a:lnTo>
                                    <a:pt x="5452" y="9998"/>
                                  </a:lnTo>
                                  <a:lnTo>
                                    <a:pt x="5443" y="10002"/>
                                  </a:lnTo>
                                  <a:lnTo>
                                    <a:pt x="5433" y="10006"/>
                                  </a:lnTo>
                                  <a:lnTo>
                                    <a:pt x="5420" y="10015"/>
                                  </a:lnTo>
                                  <a:lnTo>
                                    <a:pt x="5405" y="10027"/>
                                  </a:lnTo>
                                  <a:lnTo>
                                    <a:pt x="5392" y="10041"/>
                                  </a:lnTo>
                                  <a:lnTo>
                                    <a:pt x="5381" y="10058"/>
                                  </a:lnTo>
                                  <a:lnTo>
                                    <a:pt x="5372" y="10074"/>
                                  </a:lnTo>
                                  <a:lnTo>
                                    <a:pt x="5366" y="10091"/>
                                  </a:lnTo>
                                  <a:lnTo>
                                    <a:pt x="5362" y="10106"/>
                                  </a:lnTo>
                                  <a:lnTo>
                                    <a:pt x="5361" y="10120"/>
                                  </a:lnTo>
                                  <a:lnTo>
                                    <a:pt x="5357" y="10139"/>
                                  </a:lnTo>
                                  <a:lnTo>
                                    <a:pt x="5352" y="10164"/>
                                  </a:lnTo>
                                  <a:lnTo>
                                    <a:pt x="5350" y="10172"/>
                                  </a:lnTo>
                                  <a:lnTo>
                                    <a:pt x="5347" y="10183"/>
                                  </a:lnTo>
                                  <a:lnTo>
                                    <a:pt x="5347" y="10190"/>
                                  </a:lnTo>
                                  <a:lnTo>
                                    <a:pt x="5343" y="10193"/>
                                  </a:lnTo>
                                  <a:lnTo>
                                    <a:pt x="5343" y="10196"/>
                                  </a:lnTo>
                                  <a:lnTo>
                                    <a:pt x="5340" y="10196"/>
                                  </a:lnTo>
                                  <a:lnTo>
                                    <a:pt x="5330" y="10207"/>
                                  </a:lnTo>
                                  <a:lnTo>
                                    <a:pt x="5323" y="10210"/>
                                  </a:lnTo>
                                  <a:lnTo>
                                    <a:pt x="5319" y="10214"/>
                                  </a:lnTo>
                                  <a:lnTo>
                                    <a:pt x="5312" y="10214"/>
                                  </a:lnTo>
                                  <a:lnTo>
                                    <a:pt x="5303" y="10213"/>
                                  </a:lnTo>
                                  <a:lnTo>
                                    <a:pt x="5290" y="10211"/>
                                  </a:lnTo>
                                  <a:lnTo>
                                    <a:pt x="5276" y="10208"/>
                                  </a:lnTo>
                                  <a:lnTo>
                                    <a:pt x="5260" y="10203"/>
                                  </a:lnTo>
                                  <a:lnTo>
                                    <a:pt x="5244" y="10199"/>
                                  </a:lnTo>
                                  <a:lnTo>
                                    <a:pt x="5227" y="10196"/>
                                  </a:lnTo>
                                  <a:lnTo>
                                    <a:pt x="5209" y="10195"/>
                                  </a:lnTo>
                                  <a:lnTo>
                                    <a:pt x="5195" y="10196"/>
                                  </a:lnTo>
                                  <a:lnTo>
                                    <a:pt x="5181" y="10196"/>
                                  </a:lnTo>
                                  <a:lnTo>
                                    <a:pt x="5170" y="10200"/>
                                  </a:lnTo>
                                  <a:lnTo>
                                    <a:pt x="5136" y="10217"/>
                                  </a:lnTo>
                                  <a:lnTo>
                                    <a:pt x="5132" y="10221"/>
                                  </a:lnTo>
                                  <a:lnTo>
                                    <a:pt x="5129" y="10221"/>
                                  </a:lnTo>
                                  <a:lnTo>
                                    <a:pt x="5116" y="10233"/>
                                  </a:lnTo>
                                  <a:lnTo>
                                    <a:pt x="5109" y="10247"/>
                                  </a:lnTo>
                                  <a:lnTo>
                                    <a:pt x="5108" y="10263"/>
                                  </a:lnTo>
                                  <a:lnTo>
                                    <a:pt x="5115" y="10279"/>
                                  </a:lnTo>
                                  <a:lnTo>
                                    <a:pt x="5126" y="10292"/>
                                  </a:lnTo>
                                  <a:lnTo>
                                    <a:pt x="5141" y="10300"/>
                                  </a:lnTo>
                                  <a:lnTo>
                                    <a:pt x="5157" y="10301"/>
                                  </a:lnTo>
                                  <a:lnTo>
                                    <a:pt x="5174" y="10297"/>
                                  </a:lnTo>
                                  <a:lnTo>
                                    <a:pt x="5177" y="10297"/>
                                  </a:lnTo>
                                  <a:lnTo>
                                    <a:pt x="5184" y="10293"/>
                                  </a:lnTo>
                                  <a:lnTo>
                                    <a:pt x="5188" y="10293"/>
                                  </a:lnTo>
                                  <a:lnTo>
                                    <a:pt x="5195" y="10290"/>
                                  </a:lnTo>
                                  <a:lnTo>
                                    <a:pt x="5219" y="10290"/>
                                  </a:lnTo>
                                  <a:lnTo>
                                    <a:pt x="5236" y="10297"/>
                                  </a:lnTo>
                                  <a:lnTo>
                                    <a:pt x="5257" y="10304"/>
                                  </a:lnTo>
                                  <a:lnTo>
                                    <a:pt x="5271" y="10307"/>
                                  </a:lnTo>
                                  <a:lnTo>
                                    <a:pt x="5282" y="10310"/>
                                  </a:lnTo>
                                  <a:lnTo>
                                    <a:pt x="5294" y="10312"/>
                                  </a:lnTo>
                                  <a:lnTo>
                                    <a:pt x="5306" y="10313"/>
                                  </a:lnTo>
                                  <a:lnTo>
                                    <a:pt x="5323" y="10314"/>
                                  </a:lnTo>
                                  <a:lnTo>
                                    <a:pt x="5335" y="10313"/>
                                  </a:lnTo>
                                  <a:lnTo>
                                    <a:pt x="5350" y="10309"/>
                                  </a:lnTo>
                                  <a:lnTo>
                                    <a:pt x="5364" y="10304"/>
                                  </a:lnTo>
                                  <a:lnTo>
                                    <a:pt x="5378" y="10297"/>
                                  </a:lnTo>
                                  <a:lnTo>
                                    <a:pt x="5381" y="10293"/>
                                  </a:lnTo>
                                  <a:lnTo>
                                    <a:pt x="5385" y="10293"/>
                                  </a:lnTo>
                                  <a:lnTo>
                                    <a:pt x="5392" y="10290"/>
                                  </a:lnTo>
                                  <a:lnTo>
                                    <a:pt x="5402" y="10279"/>
                                  </a:lnTo>
                                  <a:lnTo>
                                    <a:pt x="5413" y="10273"/>
                                  </a:lnTo>
                                  <a:lnTo>
                                    <a:pt x="5419" y="10266"/>
                                  </a:lnTo>
                                  <a:lnTo>
                                    <a:pt x="5426" y="10255"/>
                                  </a:lnTo>
                                  <a:lnTo>
                                    <a:pt x="5436" y="10241"/>
                                  </a:lnTo>
                                  <a:lnTo>
                                    <a:pt x="5444" y="10226"/>
                                  </a:lnTo>
                                  <a:lnTo>
                                    <a:pt x="5450" y="10210"/>
                                  </a:lnTo>
                                  <a:lnTo>
                                    <a:pt x="5454" y="10196"/>
                                  </a:lnTo>
                                  <a:lnTo>
                                    <a:pt x="5459" y="10171"/>
                                  </a:lnTo>
                                  <a:lnTo>
                                    <a:pt x="5462" y="10159"/>
                                  </a:lnTo>
                                  <a:lnTo>
                                    <a:pt x="5464" y="10148"/>
                                  </a:lnTo>
                                  <a:lnTo>
                                    <a:pt x="5468" y="10134"/>
                                  </a:lnTo>
                                  <a:lnTo>
                                    <a:pt x="5478" y="10113"/>
                                  </a:lnTo>
                                  <a:lnTo>
                                    <a:pt x="5482" y="10110"/>
                                  </a:lnTo>
                                  <a:lnTo>
                                    <a:pt x="5492" y="10103"/>
                                  </a:lnTo>
                                  <a:lnTo>
                                    <a:pt x="5496" y="10103"/>
                                  </a:lnTo>
                                  <a:lnTo>
                                    <a:pt x="5499" y="10100"/>
                                  </a:lnTo>
                                  <a:lnTo>
                                    <a:pt x="5520" y="10100"/>
                                  </a:lnTo>
                                  <a:lnTo>
                                    <a:pt x="5534" y="10103"/>
                                  </a:lnTo>
                                  <a:lnTo>
                                    <a:pt x="5551" y="10107"/>
                                  </a:lnTo>
                                  <a:lnTo>
                                    <a:pt x="5565" y="10110"/>
                                  </a:lnTo>
                                  <a:lnTo>
                                    <a:pt x="5580" y="10113"/>
                                  </a:lnTo>
                                  <a:lnTo>
                                    <a:pt x="5596" y="10117"/>
                                  </a:lnTo>
                                  <a:lnTo>
                                    <a:pt x="5613" y="10120"/>
                                  </a:lnTo>
                                  <a:lnTo>
                                    <a:pt x="5632" y="10119"/>
                                  </a:lnTo>
                                  <a:lnTo>
                                    <a:pt x="5653" y="10116"/>
                                  </a:lnTo>
                                  <a:lnTo>
                                    <a:pt x="5672" y="10110"/>
                                  </a:lnTo>
                                  <a:lnTo>
                                    <a:pt x="5689" y="10103"/>
                                  </a:lnTo>
                                  <a:lnTo>
                                    <a:pt x="5696" y="10100"/>
                                  </a:lnTo>
                                  <a:lnTo>
                                    <a:pt x="5714" y="10082"/>
                                  </a:lnTo>
                                  <a:lnTo>
                                    <a:pt x="5717" y="10082"/>
                                  </a:lnTo>
                                  <a:lnTo>
                                    <a:pt x="5717" y="10079"/>
                                  </a:lnTo>
                                  <a:lnTo>
                                    <a:pt x="5727" y="10072"/>
                                  </a:lnTo>
                                  <a:lnTo>
                                    <a:pt x="5734" y="10062"/>
                                  </a:lnTo>
                                  <a:lnTo>
                                    <a:pt x="5741" y="10048"/>
                                  </a:lnTo>
                                  <a:lnTo>
                                    <a:pt x="5750" y="10032"/>
                                  </a:lnTo>
                                  <a:lnTo>
                                    <a:pt x="5756" y="10015"/>
                                  </a:lnTo>
                                  <a:lnTo>
                                    <a:pt x="5759" y="10000"/>
                                  </a:lnTo>
                                  <a:lnTo>
                                    <a:pt x="5762" y="9985"/>
                                  </a:lnTo>
                                  <a:lnTo>
                                    <a:pt x="5764" y="9973"/>
                                  </a:lnTo>
                                  <a:lnTo>
                                    <a:pt x="5767" y="9951"/>
                                  </a:lnTo>
                                  <a:lnTo>
                                    <a:pt x="5769" y="9940"/>
                                  </a:lnTo>
                                  <a:lnTo>
                                    <a:pt x="5772" y="9930"/>
                                  </a:lnTo>
                                  <a:lnTo>
                                    <a:pt x="5772" y="9923"/>
                                  </a:lnTo>
                                  <a:lnTo>
                                    <a:pt x="5779" y="9920"/>
                                  </a:lnTo>
                                  <a:lnTo>
                                    <a:pt x="5779" y="9916"/>
                                  </a:lnTo>
                                  <a:lnTo>
                                    <a:pt x="5783" y="9916"/>
                                  </a:lnTo>
                                  <a:lnTo>
                                    <a:pt x="5790" y="9909"/>
                                  </a:lnTo>
                                  <a:lnTo>
                                    <a:pt x="5793" y="9909"/>
                                  </a:lnTo>
                                  <a:lnTo>
                                    <a:pt x="5800" y="9902"/>
                                  </a:lnTo>
                                  <a:lnTo>
                                    <a:pt x="5804" y="9902"/>
                                  </a:lnTo>
                                  <a:lnTo>
                                    <a:pt x="5804" y="9899"/>
                                  </a:lnTo>
                                  <a:lnTo>
                                    <a:pt x="5807" y="9899"/>
                                  </a:lnTo>
                                  <a:lnTo>
                                    <a:pt x="5810" y="9895"/>
                                  </a:lnTo>
                                  <a:lnTo>
                                    <a:pt x="5820" y="9894"/>
                                  </a:lnTo>
                                  <a:lnTo>
                                    <a:pt x="5833" y="9895"/>
                                  </a:lnTo>
                                  <a:lnTo>
                                    <a:pt x="5847" y="9896"/>
                                  </a:lnTo>
                                  <a:lnTo>
                                    <a:pt x="5862" y="9899"/>
                                  </a:lnTo>
                                  <a:lnTo>
                                    <a:pt x="5878" y="9901"/>
                                  </a:lnTo>
                                  <a:lnTo>
                                    <a:pt x="5895" y="9903"/>
                                  </a:lnTo>
                                  <a:lnTo>
                                    <a:pt x="5905" y="9904"/>
                                  </a:lnTo>
                                  <a:lnTo>
                                    <a:pt x="5913" y="9904"/>
                                  </a:lnTo>
                                  <a:lnTo>
                                    <a:pt x="5928" y="9902"/>
                                  </a:lnTo>
                                  <a:lnTo>
                                    <a:pt x="5942" y="9899"/>
                                  </a:lnTo>
                                  <a:lnTo>
                                    <a:pt x="5954" y="9895"/>
                                  </a:lnTo>
                                  <a:lnTo>
                                    <a:pt x="5963" y="9890"/>
                                  </a:lnTo>
                                  <a:lnTo>
                                    <a:pt x="5970" y="9885"/>
                                  </a:lnTo>
                                  <a:lnTo>
                                    <a:pt x="5977" y="9878"/>
                                  </a:lnTo>
                                  <a:lnTo>
                                    <a:pt x="5983" y="9878"/>
                                  </a:lnTo>
                                  <a:lnTo>
                                    <a:pt x="5983" y="9875"/>
                                  </a:lnTo>
                                  <a:lnTo>
                                    <a:pt x="5990" y="9868"/>
                                  </a:lnTo>
                                  <a:lnTo>
                                    <a:pt x="5994" y="9857"/>
                                  </a:lnTo>
                                  <a:moveTo>
                                    <a:pt x="6868" y="4625"/>
                                  </a:moveTo>
                                  <a:lnTo>
                                    <a:pt x="6866" y="4610"/>
                                  </a:lnTo>
                                  <a:lnTo>
                                    <a:pt x="6858" y="4596"/>
                                  </a:lnTo>
                                  <a:lnTo>
                                    <a:pt x="6845" y="4586"/>
                                  </a:lnTo>
                                  <a:lnTo>
                                    <a:pt x="6828" y="4582"/>
                                  </a:lnTo>
                                  <a:lnTo>
                                    <a:pt x="6812" y="4585"/>
                                  </a:lnTo>
                                  <a:lnTo>
                                    <a:pt x="6797" y="4593"/>
                                  </a:lnTo>
                                  <a:lnTo>
                                    <a:pt x="6786" y="4607"/>
                                  </a:lnTo>
                                  <a:lnTo>
                                    <a:pt x="6786" y="4610"/>
                                  </a:lnTo>
                                  <a:lnTo>
                                    <a:pt x="6783" y="4617"/>
                                  </a:lnTo>
                                  <a:lnTo>
                                    <a:pt x="6783" y="4620"/>
                                  </a:lnTo>
                                  <a:lnTo>
                                    <a:pt x="6776" y="4624"/>
                                  </a:lnTo>
                                  <a:lnTo>
                                    <a:pt x="6772" y="4627"/>
                                  </a:lnTo>
                                  <a:lnTo>
                                    <a:pt x="6765" y="4631"/>
                                  </a:lnTo>
                                  <a:lnTo>
                                    <a:pt x="6758" y="4638"/>
                                  </a:lnTo>
                                  <a:lnTo>
                                    <a:pt x="6738" y="4641"/>
                                  </a:lnTo>
                                  <a:lnTo>
                                    <a:pt x="6717" y="4648"/>
                                  </a:lnTo>
                                  <a:lnTo>
                                    <a:pt x="6703" y="4652"/>
                                  </a:lnTo>
                                  <a:lnTo>
                                    <a:pt x="6693" y="4657"/>
                                  </a:lnTo>
                                  <a:lnTo>
                                    <a:pt x="6682" y="4662"/>
                                  </a:lnTo>
                                  <a:lnTo>
                                    <a:pt x="6671" y="4669"/>
                                  </a:lnTo>
                                  <a:lnTo>
                                    <a:pt x="6658" y="4676"/>
                                  </a:lnTo>
                                  <a:lnTo>
                                    <a:pt x="6648" y="4685"/>
                                  </a:lnTo>
                                  <a:lnTo>
                                    <a:pt x="6638" y="4696"/>
                                  </a:lnTo>
                                  <a:lnTo>
                                    <a:pt x="6628" y="4709"/>
                                  </a:lnTo>
                                  <a:lnTo>
                                    <a:pt x="6620" y="4724"/>
                                  </a:lnTo>
                                  <a:lnTo>
                                    <a:pt x="6617" y="4728"/>
                                  </a:lnTo>
                                  <a:lnTo>
                                    <a:pt x="6617" y="4731"/>
                                  </a:lnTo>
                                  <a:lnTo>
                                    <a:pt x="6613" y="4738"/>
                                  </a:lnTo>
                                  <a:lnTo>
                                    <a:pt x="6610" y="4742"/>
                                  </a:lnTo>
                                  <a:lnTo>
                                    <a:pt x="6606" y="4748"/>
                                  </a:lnTo>
                                  <a:lnTo>
                                    <a:pt x="6603" y="4759"/>
                                  </a:lnTo>
                                  <a:lnTo>
                                    <a:pt x="6603" y="4783"/>
                                  </a:lnTo>
                                  <a:lnTo>
                                    <a:pt x="6604" y="4801"/>
                                  </a:lnTo>
                                  <a:lnTo>
                                    <a:pt x="6607" y="4817"/>
                                  </a:lnTo>
                                  <a:lnTo>
                                    <a:pt x="6612" y="4832"/>
                                  </a:lnTo>
                                  <a:lnTo>
                                    <a:pt x="6617" y="4845"/>
                                  </a:lnTo>
                                  <a:lnTo>
                                    <a:pt x="6622" y="4858"/>
                                  </a:lnTo>
                                  <a:lnTo>
                                    <a:pt x="6628" y="4869"/>
                                  </a:lnTo>
                                  <a:lnTo>
                                    <a:pt x="6634" y="4880"/>
                                  </a:lnTo>
                                  <a:lnTo>
                                    <a:pt x="6637" y="4890"/>
                                  </a:lnTo>
                                  <a:lnTo>
                                    <a:pt x="6644" y="4901"/>
                                  </a:lnTo>
                                  <a:lnTo>
                                    <a:pt x="6644" y="4911"/>
                                  </a:lnTo>
                                  <a:lnTo>
                                    <a:pt x="6648" y="4918"/>
                                  </a:lnTo>
                                  <a:lnTo>
                                    <a:pt x="6648" y="4932"/>
                                  </a:lnTo>
                                  <a:lnTo>
                                    <a:pt x="6641" y="4942"/>
                                  </a:lnTo>
                                  <a:lnTo>
                                    <a:pt x="6641" y="4946"/>
                                  </a:lnTo>
                                  <a:lnTo>
                                    <a:pt x="6637" y="4949"/>
                                  </a:lnTo>
                                  <a:lnTo>
                                    <a:pt x="6634" y="4949"/>
                                  </a:lnTo>
                                  <a:lnTo>
                                    <a:pt x="6627" y="4956"/>
                                  </a:lnTo>
                                  <a:lnTo>
                                    <a:pt x="6620" y="4959"/>
                                  </a:lnTo>
                                  <a:lnTo>
                                    <a:pt x="6610" y="4966"/>
                                  </a:lnTo>
                                  <a:lnTo>
                                    <a:pt x="6592" y="4970"/>
                                  </a:lnTo>
                                  <a:lnTo>
                                    <a:pt x="6579" y="4975"/>
                                  </a:lnTo>
                                  <a:lnTo>
                                    <a:pt x="6566" y="4981"/>
                                  </a:lnTo>
                                  <a:lnTo>
                                    <a:pt x="6552" y="4988"/>
                                  </a:lnTo>
                                  <a:lnTo>
                                    <a:pt x="6537" y="4997"/>
                                  </a:lnTo>
                                  <a:lnTo>
                                    <a:pt x="6522" y="5010"/>
                                  </a:lnTo>
                                  <a:lnTo>
                                    <a:pt x="6508" y="5024"/>
                                  </a:lnTo>
                                  <a:lnTo>
                                    <a:pt x="6496" y="5040"/>
                                  </a:lnTo>
                                  <a:lnTo>
                                    <a:pt x="6489" y="5056"/>
                                  </a:lnTo>
                                  <a:lnTo>
                                    <a:pt x="6485" y="5063"/>
                                  </a:lnTo>
                                  <a:lnTo>
                                    <a:pt x="6485" y="5084"/>
                                  </a:lnTo>
                                  <a:lnTo>
                                    <a:pt x="6482" y="5087"/>
                                  </a:lnTo>
                                  <a:lnTo>
                                    <a:pt x="6482" y="5091"/>
                                  </a:lnTo>
                                  <a:lnTo>
                                    <a:pt x="6478" y="5105"/>
                                  </a:lnTo>
                                  <a:lnTo>
                                    <a:pt x="6478" y="5129"/>
                                  </a:lnTo>
                                  <a:lnTo>
                                    <a:pt x="6481" y="5147"/>
                                  </a:lnTo>
                                  <a:lnTo>
                                    <a:pt x="6486" y="5164"/>
                                  </a:lnTo>
                                  <a:lnTo>
                                    <a:pt x="6492" y="5179"/>
                                  </a:lnTo>
                                  <a:lnTo>
                                    <a:pt x="6499" y="5191"/>
                                  </a:lnTo>
                                  <a:lnTo>
                                    <a:pt x="6505" y="5203"/>
                                  </a:lnTo>
                                  <a:lnTo>
                                    <a:pt x="6511" y="5213"/>
                                  </a:lnTo>
                                  <a:lnTo>
                                    <a:pt x="6516" y="5221"/>
                                  </a:lnTo>
                                  <a:lnTo>
                                    <a:pt x="6520" y="5229"/>
                                  </a:lnTo>
                                  <a:lnTo>
                                    <a:pt x="6523" y="5240"/>
                                  </a:lnTo>
                                  <a:lnTo>
                                    <a:pt x="6527" y="5247"/>
                                  </a:lnTo>
                                  <a:lnTo>
                                    <a:pt x="6527" y="5274"/>
                                  </a:lnTo>
                                  <a:lnTo>
                                    <a:pt x="6523" y="5278"/>
                                  </a:lnTo>
                                  <a:lnTo>
                                    <a:pt x="6523" y="5285"/>
                                  </a:lnTo>
                                  <a:lnTo>
                                    <a:pt x="6520" y="5285"/>
                                  </a:lnTo>
                                  <a:lnTo>
                                    <a:pt x="6520" y="5288"/>
                                  </a:lnTo>
                                  <a:lnTo>
                                    <a:pt x="6516" y="5288"/>
                                  </a:lnTo>
                                  <a:lnTo>
                                    <a:pt x="6513" y="5292"/>
                                  </a:lnTo>
                                  <a:lnTo>
                                    <a:pt x="6505" y="5299"/>
                                  </a:lnTo>
                                  <a:lnTo>
                                    <a:pt x="6494" y="5305"/>
                                  </a:lnTo>
                                  <a:lnTo>
                                    <a:pt x="6482" y="5312"/>
                                  </a:lnTo>
                                  <a:lnTo>
                                    <a:pt x="6468" y="5319"/>
                                  </a:lnTo>
                                  <a:lnTo>
                                    <a:pt x="6452" y="5327"/>
                                  </a:lnTo>
                                  <a:lnTo>
                                    <a:pt x="6438" y="5336"/>
                                  </a:lnTo>
                                  <a:lnTo>
                                    <a:pt x="6424" y="5345"/>
                                  </a:lnTo>
                                  <a:lnTo>
                                    <a:pt x="6412" y="5357"/>
                                  </a:lnTo>
                                  <a:lnTo>
                                    <a:pt x="6403" y="5368"/>
                                  </a:lnTo>
                                  <a:lnTo>
                                    <a:pt x="6396" y="5379"/>
                                  </a:lnTo>
                                  <a:lnTo>
                                    <a:pt x="6392" y="5388"/>
                                  </a:lnTo>
                                  <a:lnTo>
                                    <a:pt x="6388" y="5395"/>
                                  </a:lnTo>
                                  <a:lnTo>
                                    <a:pt x="6388" y="5399"/>
                                  </a:lnTo>
                                  <a:lnTo>
                                    <a:pt x="6385" y="5402"/>
                                  </a:lnTo>
                                  <a:lnTo>
                                    <a:pt x="6385" y="5409"/>
                                  </a:lnTo>
                                  <a:lnTo>
                                    <a:pt x="6381" y="5420"/>
                                  </a:lnTo>
                                  <a:lnTo>
                                    <a:pt x="6385" y="5426"/>
                                  </a:lnTo>
                                  <a:lnTo>
                                    <a:pt x="6395" y="5433"/>
                                  </a:lnTo>
                                  <a:lnTo>
                                    <a:pt x="6413" y="5443"/>
                                  </a:lnTo>
                                  <a:lnTo>
                                    <a:pt x="6427" y="5447"/>
                                  </a:lnTo>
                                  <a:lnTo>
                                    <a:pt x="6437" y="5446"/>
                                  </a:lnTo>
                                  <a:lnTo>
                                    <a:pt x="6444" y="5440"/>
                                  </a:lnTo>
                                  <a:lnTo>
                                    <a:pt x="6444" y="5437"/>
                                  </a:lnTo>
                                  <a:lnTo>
                                    <a:pt x="6447" y="5437"/>
                                  </a:lnTo>
                                  <a:lnTo>
                                    <a:pt x="6451" y="5430"/>
                                  </a:lnTo>
                                  <a:lnTo>
                                    <a:pt x="6461" y="5420"/>
                                  </a:lnTo>
                                  <a:lnTo>
                                    <a:pt x="6492" y="5409"/>
                                  </a:lnTo>
                                  <a:lnTo>
                                    <a:pt x="6509" y="5406"/>
                                  </a:lnTo>
                                  <a:lnTo>
                                    <a:pt x="6520" y="5402"/>
                                  </a:lnTo>
                                  <a:lnTo>
                                    <a:pt x="6527" y="5402"/>
                                  </a:lnTo>
                                  <a:lnTo>
                                    <a:pt x="6530" y="5402"/>
                                  </a:lnTo>
                                  <a:lnTo>
                                    <a:pt x="6544" y="5395"/>
                                  </a:lnTo>
                                  <a:lnTo>
                                    <a:pt x="6554" y="5392"/>
                                  </a:lnTo>
                                  <a:lnTo>
                                    <a:pt x="6565" y="5387"/>
                                  </a:lnTo>
                                  <a:lnTo>
                                    <a:pt x="6577" y="5380"/>
                                  </a:lnTo>
                                  <a:lnTo>
                                    <a:pt x="6589" y="5371"/>
                                  </a:lnTo>
                                  <a:lnTo>
                                    <a:pt x="6596" y="5364"/>
                                  </a:lnTo>
                                  <a:lnTo>
                                    <a:pt x="6617" y="5343"/>
                                  </a:lnTo>
                                  <a:lnTo>
                                    <a:pt x="6620" y="5336"/>
                                  </a:lnTo>
                                  <a:lnTo>
                                    <a:pt x="6624" y="5333"/>
                                  </a:lnTo>
                                  <a:lnTo>
                                    <a:pt x="6627" y="5326"/>
                                  </a:lnTo>
                                  <a:lnTo>
                                    <a:pt x="6627" y="5323"/>
                                  </a:lnTo>
                                  <a:lnTo>
                                    <a:pt x="6630" y="5319"/>
                                  </a:lnTo>
                                  <a:lnTo>
                                    <a:pt x="6630" y="5316"/>
                                  </a:lnTo>
                                  <a:lnTo>
                                    <a:pt x="6634" y="5309"/>
                                  </a:lnTo>
                                  <a:lnTo>
                                    <a:pt x="6634" y="5305"/>
                                  </a:lnTo>
                                  <a:lnTo>
                                    <a:pt x="6637" y="5298"/>
                                  </a:lnTo>
                                  <a:lnTo>
                                    <a:pt x="6637" y="5295"/>
                                  </a:lnTo>
                                  <a:lnTo>
                                    <a:pt x="6641" y="5285"/>
                                  </a:lnTo>
                                  <a:lnTo>
                                    <a:pt x="6641" y="5264"/>
                                  </a:lnTo>
                                  <a:lnTo>
                                    <a:pt x="6640" y="5246"/>
                                  </a:lnTo>
                                  <a:lnTo>
                                    <a:pt x="6637" y="5230"/>
                                  </a:lnTo>
                                  <a:lnTo>
                                    <a:pt x="6632" y="5215"/>
                                  </a:lnTo>
                                  <a:lnTo>
                                    <a:pt x="6627" y="5202"/>
                                  </a:lnTo>
                                  <a:lnTo>
                                    <a:pt x="6621" y="5189"/>
                                  </a:lnTo>
                                  <a:lnTo>
                                    <a:pt x="6615" y="5178"/>
                                  </a:lnTo>
                                  <a:lnTo>
                                    <a:pt x="6610" y="5167"/>
                                  </a:lnTo>
                                  <a:lnTo>
                                    <a:pt x="6606" y="5157"/>
                                  </a:lnTo>
                                  <a:lnTo>
                                    <a:pt x="6599" y="5146"/>
                                  </a:lnTo>
                                  <a:lnTo>
                                    <a:pt x="6599" y="5136"/>
                                  </a:lnTo>
                                  <a:lnTo>
                                    <a:pt x="6596" y="5129"/>
                                  </a:lnTo>
                                  <a:lnTo>
                                    <a:pt x="6596" y="5105"/>
                                  </a:lnTo>
                                  <a:lnTo>
                                    <a:pt x="6599" y="5098"/>
                                  </a:lnTo>
                                  <a:lnTo>
                                    <a:pt x="6610" y="5087"/>
                                  </a:lnTo>
                                  <a:lnTo>
                                    <a:pt x="6617" y="5084"/>
                                  </a:lnTo>
                                  <a:lnTo>
                                    <a:pt x="6627" y="5077"/>
                                  </a:lnTo>
                                  <a:lnTo>
                                    <a:pt x="6644" y="5074"/>
                                  </a:lnTo>
                                  <a:lnTo>
                                    <a:pt x="6648" y="5072"/>
                                  </a:lnTo>
                                  <a:lnTo>
                                    <a:pt x="6657" y="5068"/>
                                  </a:lnTo>
                                  <a:lnTo>
                                    <a:pt x="6671" y="5062"/>
                                  </a:lnTo>
                                  <a:lnTo>
                                    <a:pt x="6685" y="5055"/>
                                  </a:lnTo>
                                  <a:lnTo>
                                    <a:pt x="6700" y="5046"/>
                                  </a:lnTo>
                                  <a:lnTo>
                                    <a:pt x="6710" y="5039"/>
                                  </a:lnTo>
                                  <a:lnTo>
                                    <a:pt x="6713" y="5036"/>
                                  </a:lnTo>
                                  <a:lnTo>
                                    <a:pt x="6720" y="5029"/>
                                  </a:lnTo>
                                  <a:lnTo>
                                    <a:pt x="6733" y="5010"/>
                                  </a:lnTo>
                                  <a:lnTo>
                                    <a:pt x="6738" y="5002"/>
                                  </a:lnTo>
                                  <a:lnTo>
                                    <a:pt x="6743" y="4993"/>
                                  </a:lnTo>
                                  <a:lnTo>
                                    <a:pt x="6748" y="4984"/>
                                  </a:lnTo>
                                  <a:lnTo>
                                    <a:pt x="6753" y="4969"/>
                                  </a:lnTo>
                                  <a:lnTo>
                                    <a:pt x="6758" y="4951"/>
                                  </a:lnTo>
                                  <a:lnTo>
                                    <a:pt x="6761" y="4932"/>
                                  </a:lnTo>
                                  <a:lnTo>
                                    <a:pt x="6762" y="4911"/>
                                  </a:lnTo>
                                  <a:lnTo>
                                    <a:pt x="6759" y="4892"/>
                                  </a:lnTo>
                                  <a:lnTo>
                                    <a:pt x="6754" y="4875"/>
                                  </a:lnTo>
                                  <a:lnTo>
                                    <a:pt x="6748" y="4860"/>
                                  </a:lnTo>
                                  <a:lnTo>
                                    <a:pt x="6741" y="4849"/>
                                  </a:lnTo>
                                  <a:lnTo>
                                    <a:pt x="6735" y="4837"/>
                                  </a:lnTo>
                                  <a:lnTo>
                                    <a:pt x="6729" y="4827"/>
                                  </a:lnTo>
                                  <a:lnTo>
                                    <a:pt x="6724" y="4819"/>
                                  </a:lnTo>
                                  <a:lnTo>
                                    <a:pt x="6720" y="4811"/>
                                  </a:lnTo>
                                  <a:lnTo>
                                    <a:pt x="6717" y="4800"/>
                                  </a:lnTo>
                                  <a:lnTo>
                                    <a:pt x="6713" y="4793"/>
                                  </a:lnTo>
                                  <a:lnTo>
                                    <a:pt x="6713" y="4769"/>
                                  </a:lnTo>
                                  <a:lnTo>
                                    <a:pt x="6717" y="4762"/>
                                  </a:lnTo>
                                  <a:lnTo>
                                    <a:pt x="6724" y="4755"/>
                                  </a:lnTo>
                                  <a:lnTo>
                                    <a:pt x="6731" y="4750"/>
                                  </a:lnTo>
                                  <a:lnTo>
                                    <a:pt x="6743" y="4745"/>
                                  </a:lnTo>
                                  <a:lnTo>
                                    <a:pt x="6757" y="4738"/>
                                  </a:lnTo>
                                  <a:lnTo>
                                    <a:pt x="6772" y="4731"/>
                                  </a:lnTo>
                                  <a:lnTo>
                                    <a:pt x="6788" y="4725"/>
                                  </a:lnTo>
                                  <a:lnTo>
                                    <a:pt x="6804" y="4718"/>
                                  </a:lnTo>
                                  <a:lnTo>
                                    <a:pt x="6819" y="4708"/>
                                  </a:lnTo>
                                  <a:lnTo>
                                    <a:pt x="6831" y="4697"/>
                                  </a:lnTo>
                                  <a:lnTo>
                                    <a:pt x="6852" y="4676"/>
                                  </a:lnTo>
                                  <a:lnTo>
                                    <a:pt x="6866" y="4648"/>
                                  </a:lnTo>
                                  <a:lnTo>
                                    <a:pt x="6866" y="4641"/>
                                  </a:lnTo>
                                  <a:lnTo>
                                    <a:pt x="6868" y="4625"/>
                                  </a:lnTo>
                                  <a:moveTo>
                                    <a:pt x="7288" y="3514"/>
                                  </a:moveTo>
                                  <a:lnTo>
                                    <a:pt x="7284" y="3500"/>
                                  </a:lnTo>
                                  <a:lnTo>
                                    <a:pt x="7274" y="3493"/>
                                  </a:lnTo>
                                  <a:lnTo>
                                    <a:pt x="7232" y="3493"/>
                                  </a:lnTo>
                                  <a:lnTo>
                                    <a:pt x="7222" y="3489"/>
                                  </a:lnTo>
                                  <a:lnTo>
                                    <a:pt x="7214" y="3486"/>
                                  </a:lnTo>
                                  <a:lnTo>
                                    <a:pt x="7206" y="3482"/>
                                  </a:lnTo>
                                  <a:lnTo>
                                    <a:pt x="7197" y="3476"/>
                                  </a:lnTo>
                                  <a:lnTo>
                                    <a:pt x="7187" y="3469"/>
                                  </a:lnTo>
                                  <a:lnTo>
                                    <a:pt x="7181" y="3465"/>
                                  </a:lnTo>
                                  <a:lnTo>
                                    <a:pt x="7170" y="3458"/>
                                  </a:lnTo>
                                  <a:lnTo>
                                    <a:pt x="7156" y="3451"/>
                                  </a:lnTo>
                                  <a:lnTo>
                                    <a:pt x="7146" y="3446"/>
                                  </a:lnTo>
                                  <a:lnTo>
                                    <a:pt x="7135" y="3441"/>
                                  </a:lnTo>
                                  <a:lnTo>
                                    <a:pt x="7122" y="3437"/>
                                  </a:lnTo>
                                  <a:lnTo>
                                    <a:pt x="7108" y="3434"/>
                                  </a:lnTo>
                                  <a:lnTo>
                                    <a:pt x="7066" y="3434"/>
                                  </a:lnTo>
                                  <a:lnTo>
                                    <a:pt x="7063" y="3437"/>
                                  </a:lnTo>
                                  <a:lnTo>
                                    <a:pt x="7059" y="3437"/>
                                  </a:lnTo>
                                  <a:lnTo>
                                    <a:pt x="7053" y="3441"/>
                                  </a:lnTo>
                                  <a:lnTo>
                                    <a:pt x="7039" y="3441"/>
                                  </a:lnTo>
                                  <a:lnTo>
                                    <a:pt x="7032" y="3448"/>
                                  </a:lnTo>
                                  <a:lnTo>
                                    <a:pt x="7025" y="3448"/>
                                  </a:lnTo>
                                  <a:lnTo>
                                    <a:pt x="7021" y="3451"/>
                                  </a:lnTo>
                                  <a:lnTo>
                                    <a:pt x="7011" y="3458"/>
                                  </a:lnTo>
                                  <a:lnTo>
                                    <a:pt x="7004" y="3462"/>
                                  </a:lnTo>
                                  <a:lnTo>
                                    <a:pt x="6994" y="3472"/>
                                  </a:lnTo>
                                  <a:lnTo>
                                    <a:pt x="6982" y="3485"/>
                                  </a:lnTo>
                                  <a:lnTo>
                                    <a:pt x="6973" y="3498"/>
                                  </a:lnTo>
                                  <a:lnTo>
                                    <a:pt x="6965" y="3512"/>
                                  </a:lnTo>
                                  <a:lnTo>
                                    <a:pt x="6959" y="3527"/>
                                  </a:lnTo>
                                  <a:lnTo>
                                    <a:pt x="6954" y="3540"/>
                                  </a:lnTo>
                                  <a:lnTo>
                                    <a:pt x="6950" y="3552"/>
                                  </a:lnTo>
                                  <a:lnTo>
                                    <a:pt x="6946" y="3563"/>
                                  </a:lnTo>
                                  <a:lnTo>
                                    <a:pt x="6942" y="3572"/>
                                  </a:lnTo>
                                  <a:lnTo>
                                    <a:pt x="6938" y="3586"/>
                                  </a:lnTo>
                                  <a:lnTo>
                                    <a:pt x="6921" y="3604"/>
                                  </a:lnTo>
                                  <a:lnTo>
                                    <a:pt x="6911" y="3604"/>
                                  </a:lnTo>
                                  <a:lnTo>
                                    <a:pt x="6904" y="3607"/>
                                  </a:lnTo>
                                  <a:lnTo>
                                    <a:pt x="6897" y="3607"/>
                                  </a:lnTo>
                                  <a:lnTo>
                                    <a:pt x="6890" y="3604"/>
                                  </a:lnTo>
                                  <a:lnTo>
                                    <a:pt x="6883" y="3604"/>
                                  </a:lnTo>
                                  <a:lnTo>
                                    <a:pt x="6855" y="3590"/>
                                  </a:lnTo>
                                  <a:lnTo>
                                    <a:pt x="6844" y="3584"/>
                                  </a:lnTo>
                                  <a:lnTo>
                                    <a:pt x="6830" y="3578"/>
                                  </a:lnTo>
                                  <a:lnTo>
                                    <a:pt x="6814" y="3573"/>
                                  </a:lnTo>
                                  <a:lnTo>
                                    <a:pt x="6797" y="3569"/>
                                  </a:lnTo>
                                  <a:lnTo>
                                    <a:pt x="6783" y="3565"/>
                                  </a:lnTo>
                                  <a:lnTo>
                                    <a:pt x="6745" y="3565"/>
                                  </a:lnTo>
                                  <a:lnTo>
                                    <a:pt x="6731" y="3569"/>
                                  </a:lnTo>
                                  <a:lnTo>
                                    <a:pt x="6720" y="3576"/>
                                  </a:lnTo>
                                  <a:lnTo>
                                    <a:pt x="6704" y="3582"/>
                                  </a:lnTo>
                                  <a:lnTo>
                                    <a:pt x="6688" y="3591"/>
                                  </a:lnTo>
                                  <a:lnTo>
                                    <a:pt x="6672" y="3603"/>
                                  </a:lnTo>
                                  <a:lnTo>
                                    <a:pt x="6658" y="3617"/>
                                  </a:lnTo>
                                  <a:lnTo>
                                    <a:pt x="6646" y="3633"/>
                                  </a:lnTo>
                                  <a:lnTo>
                                    <a:pt x="6637" y="3648"/>
                                  </a:lnTo>
                                  <a:lnTo>
                                    <a:pt x="6631" y="3663"/>
                                  </a:lnTo>
                                  <a:lnTo>
                                    <a:pt x="6627" y="3676"/>
                                  </a:lnTo>
                                  <a:lnTo>
                                    <a:pt x="6622" y="3688"/>
                                  </a:lnTo>
                                  <a:lnTo>
                                    <a:pt x="6619" y="3699"/>
                                  </a:lnTo>
                                  <a:lnTo>
                                    <a:pt x="6613" y="3718"/>
                                  </a:lnTo>
                                  <a:lnTo>
                                    <a:pt x="6610" y="3728"/>
                                  </a:lnTo>
                                  <a:lnTo>
                                    <a:pt x="6606" y="3735"/>
                                  </a:lnTo>
                                  <a:lnTo>
                                    <a:pt x="6592" y="3749"/>
                                  </a:lnTo>
                                  <a:lnTo>
                                    <a:pt x="6589" y="3749"/>
                                  </a:lnTo>
                                  <a:lnTo>
                                    <a:pt x="6589" y="3752"/>
                                  </a:lnTo>
                                  <a:lnTo>
                                    <a:pt x="6582" y="3756"/>
                                  </a:lnTo>
                                  <a:lnTo>
                                    <a:pt x="6572" y="3756"/>
                                  </a:lnTo>
                                  <a:lnTo>
                                    <a:pt x="6563" y="3754"/>
                                  </a:lnTo>
                                  <a:lnTo>
                                    <a:pt x="6551" y="3751"/>
                                  </a:lnTo>
                                  <a:lnTo>
                                    <a:pt x="6538" y="3745"/>
                                  </a:lnTo>
                                  <a:lnTo>
                                    <a:pt x="6523" y="3738"/>
                                  </a:lnTo>
                                  <a:lnTo>
                                    <a:pt x="6507" y="3731"/>
                                  </a:lnTo>
                                  <a:lnTo>
                                    <a:pt x="6490" y="3725"/>
                                  </a:lnTo>
                                  <a:lnTo>
                                    <a:pt x="6474" y="3721"/>
                                  </a:lnTo>
                                  <a:lnTo>
                                    <a:pt x="6457" y="3718"/>
                                  </a:lnTo>
                                  <a:lnTo>
                                    <a:pt x="6416" y="3718"/>
                                  </a:lnTo>
                                  <a:lnTo>
                                    <a:pt x="6412" y="3721"/>
                                  </a:lnTo>
                                  <a:lnTo>
                                    <a:pt x="6399" y="3728"/>
                                  </a:lnTo>
                                  <a:lnTo>
                                    <a:pt x="6392" y="3728"/>
                                  </a:lnTo>
                                  <a:lnTo>
                                    <a:pt x="6378" y="3738"/>
                                  </a:lnTo>
                                  <a:lnTo>
                                    <a:pt x="6369" y="3752"/>
                                  </a:lnTo>
                                  <a:lnTo>
                                    <a:pt x="6365" y="3767"/>
                                  </a:lnTo>
                                  <a:lnTo>
                                    <a:pt x="6368" y="3783"/>
                                  </a:lnTo>
                                  <a:lnTo>
                                    <a:pt x="6376" y="3799"/>
                                  </a:lnTo>
                                  <a:lnTo>
                                    <a:pt x="6390" y="3809"/>
                                  </a:lnTo>
                                  <a:lnTo>
                                    <a:pt x="6406" y="3813"/>
                                  </a:lnTo>
                                  <a:lnTo>
                                    <a:pt x="6423" y="3811"/>
                                  </a:lnTo>
                                  <a:lnTo>
                                    <a:pt x="6430" y="3811"/>
                                  </a:lnTo>
                                  <a:lnTo>
                                    <a:pt x="6433" y="3808"/>
                                  </a:lnTo>
                                  <a:lnTo>
                                    <a:pt x="6437" y="3808"/>
                                  </a:lnTo>
                                  <a:lnTo>
                                    <a:pt x="6444" y="3804"/>
                                  </a:lnTo>
                                  <a:lnTo>
                                    <a:pt x="6451" y="3808"/>
                                  </a:lnTo>
                                  <a:lnTo>
                                    <a:pt x="6457" y="3808"/>
                                  </a:lnTo>
                                  <a:lnTo>
                                    <a:pt x="6468" y="3811"/>
                                  </a:lnTo>
                                  <a:lnTo>
                                    <a:pt x="6485" y="3821"/>
                                  </a:lnTo>
                                  <a:lnTo>
                                    <a:pt x="6492" y="3825"/>
                                  </a:lnTo>
                                  <a:lnTo>
                                    <a:pt x="6502" y="3832"/>
                                  </a:lnTo>
                                  <a:lnTo>
                                    <a:pt x="6516" y="3835"/>
                                  </a:lnTo>
                                  <a:lnTo>
                                    <a:pt x="6527" y="3840"/>
                                  </a:lnTo>
                                  <a:lnTo>
                                    <a:pt x="6538" y="3843"/>
                                  </a:lnTo>
                                  <a:lnTo>
                                    <a:pt x="6550" y="3846"/>
                                  </a:lnTo>
                                  <a:lnTo>
                                    <a:pt x="6565" y="3849"/>
                                  </a:lnTo>
                                  <a:lnTo>
                                    <a:pt x="6580" y="3850"/>
                                  </a:lnTo>
                                  <a:lnTo>
                                    <a:pt x="6595" y="3850"/>
                                  </a:lnTo>
                                  <a:lnTo>
                                    <a:pt x="6610" y="3847"/>
                                  </a:lnTo>
                                  <a:lnTo>
                                    <a:pt x="6624" y="3842"/>
                                  </a:lnTo>
                                  <a:lnTo>
                                    <a:pt x="6627" y="3846"/>
                                  </a:lnTo>
                                  <a:lnTo>
                                    <a:pt x="6634" y="3842"/>
                                  </a:lnTo>
                                  <a:lnTo>
                                    <a:pt x="6637" y="3842"/>
                                  </a:lnTo>
                                  <a:lnTo>
                                    <a:pt x="6641" y="3839"/>
                                  </a:lnTo>
                                  <a:lnTo>
                                    <a:pt x="6648" y="3835"/>
                                  </a:lnTo>
                                  <a:lnTo>
                                    <a:pt x="6658" y="3828"/>
                                  </a:lnTo>
                                  <a:lnTo>
                                    <a:pt x="6665" y="3825"/>
                                  </a:lnTo>
                                  <a:lnTo>
                                    <a:pt x="6675" y="3815"/>
                                  </a:lnTo>
                                  <a:lnTo>
                                    <a:pt x="6687" y="3801"/>
                                  </a:lnTo>
                                  <a:lnTo>
                                    <a:pt x="6697" y="3788"/>
                                  </a:lnTo>
                                  <a:lnTo>
                                    <a:pt x="6704" y="3774"/>
                                  </a:lnTo>
                                  <a:lnTo>
                                    <a:pt x="6710" y="3759"/>
                                  </a:lnTo>
                                  <a:lnTo>
                                    <a:pt x="6715" y="3746"/>
                                  </a:lnTo>
                                  <a:lnTo>
                                    <a:pt x="6719" y="3734"/>
                                  </a:lnTo>
                                  <a:lnTo>
                                    <a:pt x="6723" y="3723"/>
                                  </a:lnTo>
                                  <a:lnTo>
                                    <a:pt x="6727" y="3714"/>
                                  </a:lnTo>
                                  <a:lnTo>
                                    <a:pt x="6731" y="3700"/>
                                  </a:lnTo>
                                  <a:lnTo>
                                    <a:pt x="6745" y="3687"/>
                                  </a:lnTo>
                                  <a:lnTo>
                                    <a:pt x="6752" y="3683"/>
                                  </a:lnTo>
                                  <a:lnTo>
                                    <a:pt x="6762" y="3676"/>
                                  </a:lnTo>
                                  <a:lnTo>
                                    <a:pt x="6790" y="3676"/>
                                  </a:lnTo>
                                  <a:lnTo>
                                    <a:pt x="6817" y="3690"/>
                                  </a:lnTo>
                                  <a:lnTo>
                                    <a:pt x="6829" y="3696"/>
                                  </a:lnTo>
                                  <a:lnTo>
                                    <a:pt x="6843" y="3702"/>
                                  </a:lnTo>
                                  <a:lnTo>
                                    <a:pt x="6859" y="3707"/>
                                  </a:lnTo>
                                  <a:lnTo>
                                    <a:pt x="6876" y="3711"/>
                                  </a:lnTo>
                                  <a:lnTo>
                                    <a:pt x="6895" y="3714"/>
                                  </a:lnTo>
                                  <a:lnTo>
                                    <a:pt x="6915" y="3714"/>
                                  </a:lnTo>
                                  <a:lnTo>
                                    <a:pt x="6935" y="3710"/>
                                  </a:lnTo>
                                  <a:lnTo>
                                    <a:pt x="6952" y="3704"/>
                                  </a:lnTo>
                                  <a:lnTo>
                                    <a:pt x="6959" y="3700"/>
                                  </a:lnTo>
                                  <a:lnTo>
                                    <a:pt x="6970" y="3700"/>
                                  </a:lnTo>
                                  <a:lnTo>
                                    <a:pt x="6976" y="3693"/>
                                  </a:lnTo>
                                  <a:lnTo>
                                    <a:pt x="6980" y="3693"/>
                                  </a:lnTo>
                                  <a:lnTo>
                                    <a:pt x="6983" y="3690"/>
                                  </a:lnTo>
                                  <a:lnTo>
                                    <a:pt x="6994" y="3683"/>
                                  </a:lnTo>
                                  <a:lnTo>
                                    <a:pt x="7011" y="3666"/>
                                  </a:lnTo>
                                  <a:lnTo>
                                    <a:pt x="7022" y="3650"/>
                                  </a:lnTo>
                                  <a:lnTo>
                                    <a:pt x="7030" y="3635"/>
                                  </a:lnTo>
                                  <a:lnTo>
                                    <a:pt x="7037" y="3621"/>
                                  </a:lnTo>
                                  <a:lnTo>
                                    <a:pt x="7042" y="3607"/>
                                  </a:lnTo>
                                  <a:lnTo>
                                    <a:pt x="7047" y="3595"/>
                                  </a:lnTo>
                                  <a:lnTo>
                                    <a:pt x="7050" y="3584"/>
                                  </a:lnTo>
                                  <a:lnTo>
                                    <a:pt x="7056" y="3565"/>
                                  </a:lnTo>
                                  <a:lnTo>
                                    <a:pt x="7059" y="3555"/>
                                  </a:lnTo>
                                  <a:lnTo>
                                    <a:pt x="7063" y="3548"/>
                                  </a:lnTo>
                                  <a:lnTo>
                                    <a:pt x="7077" y="3534"/>
                                  </a:lnTo>
                                  <a:lnTo>
                                    <a:pt x="7080" y="3534"/>
                                  </a:lnTo>
                                  <a:lnTo>
                                    <a:pt x="7084" y="3531"/>
                                  </a:lnTo>
                                  <a:lnTo>
                                    <a:pt x="7101" y="3531"/>
                                  </a:lnTo>
                                  <a:lnTo>
                                    <a:pt x="7112" y="3532"/>
                                  </a:lnTo>
                                  <a:lnTo>
                                    <a:pt x="7124" y="3535"/>
                                  </a:lnTo>
                                  <a:lnTo>
                                    <a:pt x="7138" y="3540"/>
                                  </a:lnTo>
                                  <a:lnTo>
                                    <a:pt x="7153" y="3545"/>
                                  </a:lnTo>
                                  <a:lnTo>
                                    <a:pt x="7169" y="3550"/>
                                  </a:lnTo>
                                  <a:lnTo>
                                    <a:pt x="7186" y="3554"/>
                                  </a:lnTo>
                                  <a:lnTo>
                                    <a:pt x="7203" y="3557"/>
                                  </a:lnTo>
                                  <a:lnTo>
                                    <a:pt x="7214" y="3558"/>
                                  </a:lnTo>
                                  <a:lnTo>
                                    <a:pt x="7222" y="3558"/>
                                  </a:lnTo>
                                  <a:lnTo>
                                    <a:pt x="7233" y="3557"/>
                                  </a:lnTo>
                                  <a:lnTo>
                                    <a:pt x="7245" y="3555"/>
                                  </a:lnTo>
                                  <a:lnTo>
                                    <a:pt x="7255" y="3551"/>
                                  </a:lnTo>
                                  <a:lnTo>
                                    <a:pt x="7264" y="3548"/>
                                  </a:lnTo>
                                  <a:lnTo>
                                    <a:pt x="7267" y="3545"/>
                                  </a:lnTo>
                                  <a:lnTo>
                                    <a:pt x="7271" y="3545"/>
                                  </a:lnTo>
                                  <a:lnTo>
                                    <a:pt x="7274" y="3541"/>
                                  </a:lnTo>
                                  <a:lnTo>
                                    <a:pt x="7277" y="3541"/>
                                  </a:lnTo>
                                  <a:lnTo>
                                    <a:pt x="7277" y="3538"/>
                                  </a:lnTo>
                                  <a:lnTo>
                                    <a:pt x="7284" y="3534"/>
                                  </a:lnTo>
                                  <a:lnTo>
                                    <a:pt x="7288" y="3524"/>
                                  </a:lnTo>
                                  <a:lnTo>
                                    <a:pt x="7288" y="3514"/>
                                  </a:lnTo>
                                  <a:moveTo>
                                    <a:pt x="7675" y="2948"/>
                                  </a:moveTo>
                                  <a:lnTo>
                                    <a:pt x="7672" y="2939"/>
                                  </a:lnTo>
                                  <a:lnTo>
                                    <a:pt x="7672" y="2936"/>
                                  </a:lnTo>
                                  <a:lnTo>
                                    <a:pt x="7668" y="2936"/>
                                  </a:lnTo>
                                  <a:lnTo>
                                    <a:pt x="7661" y="2922"/>
                                  </a:lnTo>
                                  <a:lnTo>
                                    <a:pt x="7661" y="2915"/>
                                  </a:lnTo>
                                  <a:lnTo>
                                    <a:pt x="7658" y="2905"/>
                                  </a:lnTo>
                                  <a:lnTo>
                                    <a:pt x="7658" y="2897"/>
                                  </a:lnTo>
                                  <a:lnTo>
                                    <a:pt x="7658" y="2888"/>
                                  </a:lnTo>
                                  <a:lnTo>
                                    <a:pt x="7659" y="2877"/>
                                  </a:lnTo>
                                  <a:lnTo>
                                    <a:pt x="7661" y="2863"/>
                                  </a:lnTo>
                                  <a:lnTo>
                                    <a:pt x="7661" y="2853"/>
                                  </a:lnTo>
                                  <a:lnTo>
                                    <a:pt x="7665" y="2843"/>
                                  </a:lnTo>
                                  <a:lnTo>
                                    <a:pt x="7665" y="2818"/>
                                  </a:lnTo>
                                  <a:lnTo>
                                    <a:pt x="7665" y="2806"/>
                                  </a:lnTo>
                                  <a:lnTo>
                                    <a:pt x="7663" y="2793"/>
                                  </a:lnTo>
                                  <a:lnTo>
                                    <a:pt x="7661" y="2780"/>
                                  </a:lnTo>
                                  <a:lnTo>
                                    <a:pt x="7658" y="2770"/>
                                  </a:lnTo>
                                  <a:lnTo>
                                    <a:pt x="7655" y="2763"/>
                                  </a:lnTo>
                                  <a:lnTo>
                                    <a:pt x="7651" y="2753"/>
                                  </a:lnTo>
                                  <a:lnTo>
                                    <a:pt x="7648" y="2749"/>
                                  </a:lnTo>
                                  <a:lnTo>
                                    <a:pt x="7648" y="2742"/>
                                  </a:lnTo>
                                  <a:lnTo>
                                    <a:pt x="7641" y="2735"/>
                                  </a:lnTo>
                                  <a:lnTo>
                                    <a:pt x="7637" y="2728"/>
                                  </a:lnTo>
                                  <a:lnTo>
                                    <a:pt x="7630" y="2721"/>
                                  </a:lnTo>
                                  <a:lnTo>
                                    <a:pt x="7630" y="2718"/>
                                  </a:lnTo>
                                  <a:lnTo>
                                    <a:pt x="7610" y="2697"/>
                                  </a:lnTo>
                                  <a:lnTo>
                                    <a:pt x="7599" y="2690"/>
                                  </a:lnTo>
                                  <a:lnTo>
                                    <a:pt x="7589" y="2687"/>
                                  </a:lnTo>
                                  <a:lnTo>
                                    <a:pt x="7573" y="2680"/>
                                  </a:lnTo>
                                  <a:lnTo>
                                    <a:pt x="7556" y="2676"/>
                                  </a:lnTo>
                                  <a:lnTo>
                                    <a:pt x="7541" y="2674"/>
                                  </a:lnTo>
                                  <a:lnTo>
                                    <a:pt x="7527" y="2673"/>
                                  </a:lnTo>
                                  <a:lnTo>
                                    <a:pt x="7512" y="2674"/>
                                  </a:lnTo>
                                  <a:lnTo>
                                    <a:pt x="7500" y="2675"/>
                                  </a:lnTo>
                                  <a:lnTo>
                                    <a:pt x="7489" y="2676"/>
                                  </a:lnTo>
                                  <a:lnTo>
                                    <a:pt x="7478" y="2676"/>
                                  </a:lnTo>
                                  <a:lnTo>
                                    <a:pt x="7457" y="2676"/>
                                  </a:lnTo>
                                  <a:lnTo>
                                    <a:pt x="7450" y="2673"/>
                                  </a:lnTo>
                                  <a:lnTo>
                                    <a:pt x="7447" y="2673"/>
                                  </a:lnTo>
                                  <a:lnTo>
                                    <a:pt x="7444" y="2670"/>
                                  </a:lnTo>
                                  <a:lnTo>
                                    <a:pt x="7440" y="2670"/>
                                  </a:lnTo>
                                  <a:lnTo>
                                    <a:pt x="7423" y="2652"/>
                                  </a:lnTo>
                                  <a:lnTo>
                                    <a:pt x="7423" y="2649"/>
                                  </a:lnTo>
                                  <a:lnTo>
                                    <a:pt x="7419" y="2638"/>
                                  </a:lnTo>
                                  <a:lnTo>
                                    <a:pt x="7419" y="2600"/>
                                  </a:lnTo>
                                  <a:lnTo>
                                    <a:pt x="7420" y="2572"/>
                                  </a:lnTo>
                                  <a:lnTo>
                                    <a:pt x="7419" y="2556"/>
                                  </a:lnTo>
                                  <a:lnTo>
                                    <a:pt x="7416" y="2538"/>
                                  </a:lnTo>
                                  <a:lnTo>
                                    <a:pt x="7413" y="2528"/>
                                  </a:lnTo>
                                  <a:lnTo>
                                    <a:pt x="7410" y="2519"/>
                                  </a:lnTo>
                                  <a:lnTo>
                                    <a:pt x="7407" y="2510"/>
                                  </a:lnTo>
                                  <a:lnTo>
                                    <a:pt x="7402" y="2500"/>
                                  </a:lnTo>
                                  <a:lnTo>
                                    <a:pt x="7395" y="2490"/>
                                  </a:lnTo>
                                  <a:lnTo>
                                    <a:pt x="7388" y="2476"/>
                                  </a:lnTo>
                                  <a:lnTo>
                                    <a:pt x="7378" y="2469"/>
                                  </a:lnTo>
                                  <a:lnTo>
                                    <a:pt x="7366" y="2458"/>
                                  </a:lnTo>
                                  <a:lnTo>
                                    <a:pt x="7351" y="2447"/>
                                  </a:lnTo>
                                  <a:lnTo>
                                    <a:pt x="7333" y="2436"/>
                                  </a:lnTo>
                                  <a:lnTo>
                                    <a:pt x="7315" y="2427"/>
                                  </a:lnTo>
                                  <a:lnTo>
                                    <a:pt x="7297" y="2423"/>
                                  </a:lnTo>
                                  <a:lnTo>
                                    <a:pt x="7280" y="2421"/>
                                  </a:lnTo>
                                  <a:lnTo>
                                    <a:pt x="7264" y="2421"/>
                                  </a:lnTo>
                                  <a:lnTo>
                                    <a:pt x="7239" y="2421"/>
                                  </a:lnTo>
                                  <a:lnTo>
                                    <a:pt x="7237" y="2421"/>
                                  </a:lnTo>
                                  <a:lnTo>
                                    <a:pt x="7228" y="2422"/>
                                  </a:lnTo>
                                  <a:lnTo>
                                    <a:pt x="7214" y="2423"/>
                                  </a:lnTo>
                                  <a:lnTo>
                                    <a:pt x="7205" y="2424"/>
                                  </a:lnTo>
                                  <a:lnTo>
                                    <a:pt x="7187" y="2424"/>
                                  </a:lnTo>
                                  <a:lnTo>
                                    <a:pt x="7181" y="2421"/>
                                  </a:lnTo>
                                  <a:lnTo>
                                    <a:pt x="7177" y="2421"/>
                                  </a:lnTo>
                                  <a:lnTo>
                                    <a:pt x="7167" y="2410"/>
                                  </a:lnTo>
                                  <a:lnTo>
                                    <a:pt x="7163" y="2403"/>
                                  </a:lnTo>
                                  <a:lnTo>
                                    <a:pt x="7156" y="2396"/>
                                  </a:lnTo>
                                  <a:lnTo>
                                    <a:pt x="7154" y="2387"/>
                                  </a:lnTo>
                                  <a:lnTo>
                                    <a:pt x="7153" y="2374"/>
                                  </a:lnTo>
                                  <a:lnTo>
                                    <a:pt x="7153" y="2360"/>
                                  </a:lnTo>
                                  <a:lnTo>
                                    <a:pt x="7153" y="2328"/>
                                  </a:lnTo>
                                  <a:lnTo>
                                    <a:pt x="7152" y="2310"/>
                                  </a:lnTo>
                                  <a:lnTo>
                                    <a:pt x="7150" y="2292"/>
                                  </a:lnTo>
                                  <a:lnTo>
                                    <a:pt x="7146" y="2275"/>
                                  </a:lnTo>
                                  <a:lnTo>
                                    <a:pt x="7139" y="2254"/>
                                  </a:lnTo>
                                  <a:lnTo>
                                    <a:pt x="7132" y="2248"/>
                                  </a:lnTo>
                                  <a:lnTo>
                                    <a:pt x="7129" y="2241"/>
                                  </a:lnTo>
                                  <a:lnTo>
                                    <a:pt x="7118" y="2230"/>
                                  </a:lnTo>
                                  <a:lnTo>
                                    <a:pt x="7115" y="2223"/>
                                  </a:lnTo>
                                  <a:lnTo>
                                    <a:pt x="7111" y="2223"/>
                                  </a:lnTo>
                                  <a:lnTo>
                                    <a:pt x="7108" y="2220"/>
                                  </a:lnTo>
                                  <a:lnTo>
                                    <a:pt x="7094" y="2210"/>
                                  </a:lnTo>
                                  <a:lnTo>
                                    <a:pt x="7078" y="2207"/>
                                  </a:lnTo>
                                  <a:lnTo>
                                    <a:pt x="7063" y="2210"/>
                                  </a:lnTo>
                                  <a:lnTo>
                                    <a:pt x="7049" y="2220"/>
                                  </a:lnTo>
                                  <a:lnTo>
                                    <a:pt x="7039" y="2234"/>
                                  </a:lnTo>
                                  <a:lnTo>
                                    <a:pt x="7034" y="2251"/>
                                  </a:lnTo>
                                  <a:lnTo>
                                    <a:pt x="7036" y="2268"/>
                                  </a:lnTo>
                                  <a:lnTo>
                                    <a:pt x="7046" y="2282"/>
                                  </a:lnTo>
                                  <a:lnTo>
                                    <a:pt x="7053" y="2289"/>
                                  </a:lnTo>
                                  <a:lnTo>
                                    <a:pt x="7053" y="2293"/>
                                  </a:lnTo>
                                  <a:lnTo>
                                    <a:pt x="7059" y="2296"/>
                                  </a:lnTo>
                                  <a:lnTo>
                                    <a:pt x="7059" y="2303"/>
                                  </a:lnTo>
                                  <a:lnTo>
                                    <a:pt x="7063" y="2310"/>
                                  </a:lnTo>
                                  <a:lnTo>
                                    <a:pt x="7063" y="2320"/>
                                  </a:lnTo>
                                  <a:lnTo>
                                    <a:pt x="7059" y="2341"/>
                                  </a:lnTo>
                                  <a:lnTo>
                                    <a:pt x="7059" y="2351"/>
                                  </a:lnTo>
                                  <a:lnTo>
                                    <a:pt x="7056" y="2362"/>
                                  </a:lnTo>
                                  <a:lnTo>
                                    <a:pt x="7056" y="2387"/>
                                  </a:lnTo>
                                  <a:lnTo>
                                    <a:pt x="7057" y="2398"/>
                                  </a:lnTo>
                                  <a:lnTo>
                                    <a:pt x="7059" y="2411"/>
                                  </a:lnTo>
                                  <a:lnTo>
                                    <a:pt x="7063" y="2424"/>
                                  </a:lnTo>
                                  <a:lnTo>
                                    <a:pt x="7067" y="2437"/>
                                  </a:lnTo>
                                  <a:lnTo>
                                    <a:pt x="7074" y="2451"/>
                                  </a:lnTo>
                                  <a:lnTo>
                                    <a:pt x="7082" y="2464"/>
                                  </a:lnTo>
                                  <a:lnTo>
                                    <a:pt x="7091" y="2476"/>
                                  </a:lnTo>
                                  <a:lnTo>
                                    <a:pt x="7111" y="2497"/>
                                  </a:lnTo>
                                  <a:lnTo>
                                    <a:pt x="7122" y="2504"/>
                                  </a:lnTo>
                                  <a:lnTo>
                                    <a:pt x="7129" y="2510"/>
                                  </a:lnTo>
                                  <a:lnTo>
                                    <a:pt x="7139" y="2514"/>
                                  </a:lnTo>
                                  <a:lnTo>
                                    <a:pt x="7155" y="2520"/>
                                  </a:lnTo>
                                  <a:lnTo>
                                    <a:pt x="7171" y="2525"/>
                                  </a:lnTo>
                                  <a:lnTo>
                                    <a:pt x="7187" y="2527"/>
                                  </a:lnTo>
                                  <a:lnTo>
                                    <a:pt x="7201" y="2528"/>
                                  </a:lnTo>
                                  <a:lnTo>
                                    <a:pt x="7216" y="2527"/>
                                  </a:lnTo>
                                  <a:lnTo>
                                    <a:pt x="7225" y="2526"/>
                                  </a:lnTo>
                                  <a:lnTo>
                                    <a:pt x="7239" y="2525"/>
                                  </a:lnTo>
                                  <a:lnTo>
                                    <a:pt x="7250" y="2524"/>
                                  </a:lnTo>
                                  <a:lnTo>
                                    <a:pt x="7271" y="2524"/>
                                  </a:lnTo>
                                  <a:lnTo>
                                    <a:pt x="7284" y="2531"/>
                                  </a:lnTo>
                                  <a:lnTo>
                                    <a:pt x="7288" y="2531"/>
                                  </a:lnTo>
                                  <a:lnTo>
                                    <a:pt x="7298" y="2542"/>
                                  </a:lnTo>
                                  <a:lnTo>
                                    <a:pt x="7298" y="2545"/>
                                  </a:lnTo>
                                  <a:lnTo>
                                    <a:pt x="7302" y="2545"/>
                                  </a:lnTo>
                                  <a:lnTo>
                                    <a:pt x="7305" y="2549"/>
                                  </a:lnTo>
                                  <a:lnTo>
                                    <a:pt x="7305" y="2552"/>
                                  </a:lnTo>
                                  <a:lnTo>
                                    <a:pt x="7309" y="2555"/>
                                  </a:lnTo>
                                  <a:lnTo>
                                    <a:pt x="7309" y="2597"/>
                                  </a:lnTo>
                                  <a:lnTo>
                                    <a:pt x="7308" y="2625"/>
                                  </a:lnTo>
                                  <a:lnTo>
                                    <a:pt x="7309" y="2642"/>
                                  </a:lnTo>
                                  <a:lnTo>
                                    <a:pt x="7312" y="2659"/>
                                  </a:lnTo>
                                  <a:lnTo>
                                    <a:pt x="7316" y="2678"/>
                                  </a:lnTo>
                                  <a:lnTo>
                                    <a:pt x="7324" y="2696"/>
                                  </a:lnTo>
                                  <a:lnTo>
                                    <a:pt x="7334" y="2714"/>
                                  </a:lnTo>
                                  <a:lnTo>
                                    <a:pt x="7347" y="2728"/>
                                  </a:lnTo>
                                  <a:lnTo>
                                    <a:pt x="7371" y="2753"/>
                                  </a:lnTo>
                                  <a:lnTo>
                                    <a:pt x="7374" y="2753"/>
                                  </a:lnTo>
                                  <a:lnTo>
                                    <a:pt x="7374" y="2756"/>
                                  </a:lnTo>
                                  <a:lnTo>
                                    <a:pt x="7385" y="2763"/>
                                  </a:lnTo>
                                  <a:lnTo>
                                    <a:pt x="7399" y="2770"/>
                                  </a:lnTo>
                                  <a:lnTo>
                                    <a:pt x="7409" y="2773"/>
                                  </a:lnTo>
                                  <a:lnTo>
                                    <a:pt x="7419" y="2776"/>
                                  </a:lnTo>
                                  <a:lnTo>
                                    <a:pt x="7427" y="2777"/>
                                  </a:lnTo>
                                  <a:lnTo>
                                    <a:pt x="7444" y="2779"/>
                                  </a:lnTo>
                                  <a:lnTo>
                                    <a:pt x="7457" y="2780"/>
                                  </a:lnTo>
                                  <a:lnTo>
                                    <a:pt x="7478" y="2780"/>
                                  </a:lnTo>
                                  <a:lnTo>
                                    <a:pt x="7487" y="2780"/>
                                  </a:lnTo>
                                  <a:lnTo>
                                    <a:pt x="7509" y="2777"/>
                                  </a:lnTo>
                                  <a:lnTo>
                                    <a:pt x="7520" y="2777"/>
                                  </a:lnTo>
                                  <a:lnTo>
                                    <a:pt x="7537" y="2777"/>
                                  </a:lnTo>
                                  <a:lnTo>
                                    <a:pt x="7544" y="2780"/>
                                  </a:lnTo>
                                  <a:lnTo>
                                    <a:pt x="7547" y="2780"/>
                                  </a:lnTo>
                                  <a:lnTo>
                                    <a:pt x="7572" y="2804"/>
                                  </a:lnTo>
                                  <a:lnTo>
                                    <a:pt x="7572" y="2808"/>
                                  </a:lnTo>
                                  <a:lnTo>
                                    <a:pt x="7576" y="2817"/>
                                  </a:lnTo>
                                  <a:lnTo>
                                    <a:pt x="7578" y="2830"/>
                                  </a:lnTo>
                                  <a:lnTo>
                                    <a:pt x="7578" y="2844"/>
                                  </a:lnTo>
                                  <a:lnTo>
                                    <a:pt x="7578" y="2860"/>
                                  </a:lnTo>
                                  <a:lnTo>
                                    <a:pt x="7579" y="2876"/>
                                  </a:lnTo>
                                  <a:lnTo>
                                    <a:pt x="7581" y="2893"/>
                                  </a:lnTo>
                                  <a:lnTo>
                                    <a:pt x="7586" y="2909"/>
                                  </a:lnTo>
                                  <a:lnTo>
                                    <a:pt x="7592" y="2926"/>
                                  </a:lnTo>
                                  <a:lnTo>
                                    <a:pt x="7599" y="2938"/>
                                  </a:lnTo>
                                  <a:lnTo>
                                    <a:pt x="7606" y="2948"/>
                                  </a:lnTo>
                                  <a:lnTo>
                                    <a:pt x="7614" y="2957"/>
                                  </a:lnTo>
                                  <a:lnTo>
                                    <a:pt x="7620" y="2964"/>
                                  </a:lnTo>
                                  <a:lnTo>
                                    <a:pt x="7627" y="2971"/>
                                  </a:lnTo>
                                  <a:lnTo>
                                    <a:pt x="7634" y="2971"/>
                                  </a:lnTo>
                                  <a:lnTo>
                                    <a:pt x="7634" y="2974"/>
                                  </a:lnTo>
                                  <a:lnTo>
                                    <a:pt x="7641" y="2977"/>
                                  </a:lnTo>
                                  <a:lnTo>
                                    <a:pt x="7651" y="2981"/>
                                  </a:lnTo>
                                  <a:lnTo>
                                    <a:pt x="7658" y="2974"/>
                                  </a:lnTo>
                                  <a:lnTo>
                                    <a:pt x="7668" y="2966"/>
                                  </a:lnTo>
                                  <a:lnTo>
                                    <a:pt x="7674" y="2957"/>
                                  </a:lnTo>
                                  <a:lnTo>
                                    <a:pt x="7675" y="2948"/>
                                  </a:lnTo>
                                  <a:moveTo>
                                    <a:pt x="8087" y="373"/>
                                  </a:moveTo>
                                  <a:lnTo>
                                    <a:pt x="8084" y="356"/>
                                  </a:lnTo>
                                  <a:lnTo>
                                    <a:pt x="8075" y="341"/>
                                  </a:lnTo>
                                  <a:lnTo>
                                    <a:pt x="8062" y="331"/>
                                  </a:lnTo>
                                  <a:lnTo>
                                    <a:pt x="8046" y="328"/>
                                  </a:lnTo>
                                  <a:lnTo>
                                    <a:pt x="8025" y="328"/>
                                  </a:lnTo>
                                  <a:lnTo>
                                    <a:pt x="8021" y="321"/>
                                  </a:lnTo>
                                  <a:lnTo>
                                    <a:pt x="8014" y="317"/>
                                  </a:lnTo>
                                  <a:lnTo>
                                    <a:pt x="7987" y="290"/>
                                  </a:lnTo>
                                  <a:lnTo>
                                    <a:pt x="7980" y="279"/>
                                  </a:lnTo>
                                  <a:lnTo>
                                    <a:pt x="7969" y="272"/>
                                  </a:lnTo>
                                  <a:lnTo>
                                    <a:pt x="7961" y="265"/>
                                  </a:lnTo>
                                  <a:lnTo>
                                    <a:pt x="7951" y="257"/>
                                  </a:lnTo>
                                  <a:lnTo>
                                    <a:pt x="7940" y="249"/>
                                  </a:lnTo>
                                  <a:lnTo>
                                    <a:pt x="7928" y="241"/>
                                  </a:lnTo>
                                  <a:lnTo>
                                    <a:pt x="7914" y="235"/>
                                  </a:lnTo>
                                  <a:lnTo>
                                    <a:pt x="7900" y="231"/>
                                  </a:lnTo>
                                  <a:lnTo>
                                    <a:pt x="7885" y="228"/>
                                  </a:lnTo>
                                  <a:lnTo>
                                    <a:pt x="7869" y="227"/>
                                  </a:lnTo>
                                  <a:lnTo>
                                    <a:pt x="7834" y="227"/>
                                  </a:lnTo>
                                  <a:lnTo>
                                    <a:pt x="7824" y="231"/>
                                  </a:lnTo>
                                  <a:lnTo>
                                    <a:pt x="7814" y="231"/>
                                  </a:lnTo>
                                  <a:lnTo>
                                    <a:pt x="7803" y="238"/>
                                  </a:lnTo>
                                  <a:lnTo>
                                    <a:pt x="7788" y="246"/>
                                  </a:lnTo>
                                  <a:lnTo>
                                    <a:pt x="7775" y="256"/>
                                  </a:lnTo>
                                  <a:lnTo>
                                    <a:pt x="7762" y="266"/>
                                  </a:lnTo>
                                  <a:lnTo>
                                    <a:pt x="7751" y="276"/>
                                  </a:lnTo>
                                  <a:lnTo>
                                    <a:pt x="7742" y="286"/>
                                  </a:lnTo>
                                  <a:lnTo>
                                    <a:pt x="7733" y="296"/>
                                  </a:lnTo>
                                  <a:lnTo>
                                    <a:pt x="7726" y="306"/>
                                  </a:lnTo>
                                  <a:lnTo>
                                    <a:pt x="7720" y="314"/>
                                  </a:lnTo>
                                  <a:lnTo>
                                    <a:pt x="7713" y="324"/>
                                  </a:lnTo>
                                  <a:lnTo>
                                    <a:pt x="7706" y="331"/>
                                  </a:lnTo>
                                  <a:lnTo>
                                    <a:pt x="7693" y="338"/>
                                  </a:lnTo>
                                  <a:lnTo>
                                    <a:pt x="7661" y="338"/>
                                  </a:lnTo>
                                  <a:lnTo>
                                    <a:pt x="7658" y="335"/>
                                  </a:lnTo>
                                  <a:lnTo>
                                    <a:pt x="7655" y="335"/>
                                  </a:lnTo>
                                  <a:lnTo>
                                    <a:pt x="7648" y="331"/>
                                  </a:lnTo>
                                  <a:lnTo>
                                    <a:pt x="7627" y="311"/>
                                  </a:lnTo>
                                  <a:lnTo>
                                    <a:pt x="7618" y="302"/>
                                  </a:lnTo>
                                  <a:lnTo>
                                    <a:pt x="7607" y="291"/>
                                  </a:lnTo>
                                  <a:lnTo>
                                    <a:pt x="7593" y="280"/>
                                  </a:lnTo>
                                  <a:lnTo>
                                    <a:pt x="7578" y="269"/>
                                  </a:lnTo>
                                  <a:lnTo>
                                    <a:pt x="7562" y="260"/>
                                  </a:lnTo>
                                  <a:lnTo>
                                    <a:pt x="7543" y="253"/>
                                  </a:lnTo>
                                  <a:lnTo>
                                    <a:pt x="7524" y="250"/>
                                  </a:lnTo>
                                  <a:lnTo>
                                    <a:pt x="7506" y="248"/>
                                  </a:lnTo>
                                  <a:lnTo>
                                    <a:pt x="7471" y="248"/>
                                  </a:lnTo>
                                  <a:lnTo>
                                    <a:pt x="7468" y="252"/>
                                  </a:lnTo>
                                  <a:lnTo>
                                    <a:pt x="7454" y="255"/>
                                  </a:lnTo>
                                  <a:lnTo>
                                    <a:pt x="7444" y="259"/>
                                  </a:lnTo>
                                  <a:lnTo>
                                    <a:pt x="7417" y="276"/>
                                  </a:lnTo>
                                  <a:lnTo>
                                    <a:pt x="7403" y="288"/>
                                  </a:lnTo>
                                  <a:lnTo>
                                    <a:pt x="7392" y="300"/>
                                  </a:lnTo>
                                  <a:lnTo>
                                    <a:pt x="7381" y="311"/>
                                  </a:lnTo>
                                  <a:lnTo>
                                    <a:pt x="7374" y="321"/>
                                  </a:lnTo>
                                  <a:lnTo>
                                    <a:pt x="7366" y="330"/>
                                  </a:lnTo>
                                  <a:lnTo>
                                    <a:pt x="7359" y="339"/>
                                  </a:lnTo>
                                  <a:lnTo>
                                    <a:pt x="7354" y="345"/>
                                  </a:lnTo>
                                  <a:lnTo>
                                    <a:pt x="7340" y="359"/>
                                  </a:lnTo>
                                  <a:lnTo>
                                    <a:pt x="7333" y="359"/>
                                  </a:lnTo>
                                  <a:lnTo>
                                    <a:pt x="7329" y="362"/>
                                  </a:lnTo>
                                  <a:lnTo>
                                    <a:pt x="7298" y="362"/>
                                  </a:lnTo>
                                  <a:lnTo>
                                    <a:pt x="7295" y="359"/>
                                  </a:lnTo>
                                  <a:lnTo>
                                    <a:pt x="7286" y="355"/>
                                  </a:lnTo>
                                  <a:lnTo>
                                    <a:pt x="7275" y="347"/>
                                  </a:lnTo>
                                  <a:lnTo>
                                    <a:pt x="7263" y="338"/>
                                  </a:lnTo>
                                  <a:lnTo>
                                    <a:pt x="7250" y="328"/>
                                  </a:lnTo>
                                  <a:lnTo>
                                    <a:pt x="7236" y="318"/>
                                  </a:lnTo>
                                  <a:lnTo>
                                    <a:pt x="7222" y="308"/>
                                  </a:lnTo>
                                  <a:lnTo>
                                    <a:pt x="7208" y="300"/>
                                  </a:lnTo>
                                  <a:lnTo>
                                    <a:pt x="7194" y="293"/>
                                  </a:lnTo>
                                  <a:lnTo>
                                    <a:pt x="7180" y="289"/>
                                  </a:lnTo>
                                  <a:lnTo>
                                    <a:pt x="7168" y="287"/>
                                  </a:lnTo>
                                  <a:lnTo>
                                    <a:pt x="7158" y="286"/>
                                  </a:lnTo>
                                  <a:lnTo>
                                    <a:pt x="7139" y="286"/>
                                  </a:lnTo>
                                  <a:lnTo>
                                    <a:pt x="7139" y="290"/>
                                  </a:lnTo>
                                  <a:lnTo>
                                    <a:pt x="7136" y="290"/>
                                  </a:lnTo>
                                  <a:lnTo>
                                    <a:pt x="7125" y="293"/>
                                  </a:lnTo>
                                  <a:lnTo>
                                    <a:pt x="7118" y="300"/>
                                  </a:lnTo>
                                  <a:lnTo>
                                    <a:pt x="7118" y="307"/>
                                  </a:lnTo>
                                  <a:lnTo>
                                    <a:pt x="7115" y="321"/>
                                  </a:lnTo>
                                  <a:lnTo>
                                    <a:pt x="7125" y="331"/>
                                  </a:lnTo>
                                  <a:lnTo>
                                    <a:pt x="7136" y="335"/>
                                  </a:lnTo>
                                  <a:lnTo>
                                    <a:pt x="7143" y="335"/>
                                  </a:lnTo>
                                  <a:lnTo>
                                    <a:pt x="7170" y="349"/>
                                  </a:lnTo>
                                  <a:lnTo>
                                    <a:pt x="7175" y="354"/>
                                  </a:lnTo>
                                  <a:lnTo>
                                    <a:pt x="7181" y="362"/>
                                  </a:lnTo>
                                  <a:lnTo>
                                    <a:pt x="7189" y="370"/>
                                  </a:lnTo>
                                  <a:lnTo>
                                    <a:pt x="7198" y="380"/>
                                  </a:lnTo>
                                  <a:lnTo>
                                    <a:pt x="7205" y="387"/>
                                  </a:lnTo>
                                  <a:lnTo>
                                    <a:pt x="7219" y="407"/>
                                  </a:lnTo>
                                  <a:lnTo>
                                    <a:pt x="7227" y="415"/>
                                  </a:lnTo>
                                  <a:lnTo>
                                    <a:pt x="7235" y="423"/>
                                  </a:lnTo>
                                  <a:lnTo>
                                    <a:pt x="7245" y="431"/>
                                  </a:lnTo>
                                  <a:lnTo>
                                    <a:pt x="7257" y="438"/>
                                  </a:lnTo>
                                  <a:lnTo>
                                    <a:pt x="7264" y="442"/>
                                  </a:lnTo>
                                  <a:lnTo>
                                    <a:pt x="7284" y="449"/>
                                  </a:lnTo>
                                  <a:lnTo>
                                    <a:pt x="7288" y="449"/>
                                  </a:lnTo>
                                  <a:lnTo>
                                    <a:pt x="7295" y="452"/>
                                  </a:lnTo>
                                  <a:lnTo>
                                    <a:pt x="7329" y="452"/>
                                  </a:lnTo>
                                  <a:lnTo>
                                    <a:pt x="7347" y="449"/>
                                  </a:lnTo>
                                  <a:lnTo>
                                    <a:pt x="7367" y="449"/>
                                  </a:lnTo>
                                  <a:lnTo>
                                    <a:pt x="7378" y="445"/>
                                  </a:lnTo>
                                  <a:lnTo>
                                    <a:pt x="7388" y="438"/>
                                  </a:lnTo>
                                  <a:lnTo>
                                    <a:pt x="7403" y="430"/>
                                  </a:lnTo>
                                  <a:lnTo>
                                    <a:pt x="7417" y="421"/>
                                  </a:lnTo>
                                  <a:lnTo>
                                    <a:pt x="7429" y="411"/>
                                  </a:lnTo>
                                  <a:lnTo>
                                    <a:pt x="7440" y="400"/>
                                  </a:lnTo>
                                  <a:lnTo>
                                    <a:pt x="7450" y="390"/>
                                  </a:lnTo>
                                  <a:lnTo>
                                    <a:pt x="7458" y="380"/>
                                  </a:lnTo>
                                  <a:lnTo>
                                    <a:pt x="7465" y="371"/>
                                  </a:lnTo>
                                  <a:lnTo>
                                    <a:pt x="7471" y="362"/>
                                  </a:lnTo>
                                  <a:lnTo>
                                    <a:pt x="7478" y="352"/>
                                  </a:lnTo>
                                  <a:lnTo>
                                    <a:pt x="7488" y="345"/>
                                  </a:lnTo>
                                  <a:lnTo>
                                    <a:pt x="7492" y="342"/>
                                  </a:lnTo>
                                  <a:lnTo>
                                    <a:pt x="7495" y="342"/>
                                  </a:lnTo>
                                  <a:lnTo>
                                    <a:pt x="7499" y="338"/>
                                  </a:lnTo>
                                  <a:lnTo>
                                    <a:pt x="7523" y="338"/>
                                  </a:lnTo>
                                  <a:lnTo>
                                    <a:pt x="7544" y="349"/>
                                  </a:lnTo>
                                  <a:lnTo>
                                    <a:pt x="7565" y="369"/>
                                  </a:lnTo>
                                  <a:lnTo>
                                    <a:pt x="7573" y="378"/>
                                  </a:lnTo>
                                  <a:lnTo>
                                    <a:pt x="7584" y="389"/>
                                  </a:lnTo>
                                  <a:lnTo>
                                    <a:pt x="7597" y="400"/>
                                  </a:lnTo>
                                  <a:lnTo>
                                    <a:pt x="7623" y="418"/>
                                  </a:lnTo>
                                  <a:lnTo>
                                    <a:pt x="7637" y="425"/>
                                  </a:lnTo>
                                  <a:lnTo>
                                    <a:pt x="7648" y="428"/>
                                  </a:lnTo>
                                  <a:lnTo>
                                    <a:pt x="7661" y="432"/>
                                  </a:lnTo>
                                  <a:lnTo>
                                    <a:pt x="7672" y="435"/>
                                  </a:lnTo>
                                  <a:lnTo>
                                    <a:pt x="7693" y="435"/>
                                  </a:lnTo>
                                  <a:lnTo>
                                    <a:pt x="7702" y="434"/>
                                  </a:lnTo>
                                  <a:lnTo>
                                    <a:pt x="7721" y="432"/>
                                  </a:lnTo>
                                  <a:lnTo>
                                    <a:pt x="7740" y="426"/>
                                  </a:lnTo>
                                  <a:lnTo>
                                    <a:pt x="7758" y="418"/>
                                  </a:lnTo>
                                  <a:lnTo>
                                    <a:pt x="7775" y="407"/>
                                  </a:lnTo>
                                  <a:lnTo>
                                    <a:pt x="7788" y="395"/>
                                  </a:lnTo>
                                  <a:lnTo>
                                    <a:pt x="7800" y="384"/>
                                  </a:lnTo>
                                  <a:lnTo>
                                    <a:pt x="7810" y="373"/>
                                  </a:lnTo>
                                  <a:lnTo>
                                    <a:pt x="7818" y="362"/>
                                  </a:lnTo>
                                  <a:lnTo>
                                    <a:pt x="7825" y="353"/>
                                  </a:lnTo>
                                  <a:lnTo>
                                    <a:pt x="7832" y="345"/>
                                  </a:lnTo>
                                  <a:lnTo>
                                    <a:pt x="7838" y="338"/>
                                  </a:lnTo>
                                  <a:lnTo>
                                    <a:pt x="7852" y="324"/>
                                  </a:lnTo>
                                  <a:lnTo>
                                    <a:pt x="7859" y="324"/>
                                  </a:lnTo>
                                  <a:lnTo>
                                    <a:pt x="7862" y="321"/>
                                  </a:lnTo>
                                  <a:lnTo>
                                    <a:pt x="7883" y="321"/>
                                  </a:lnTo>
                                  <a:lnTo>
                                    <a:pt x="7886" y="324"/>
                                  </a:lnTo>
                                  <a:lnTo>
                                    <a:pt x="7895" y="329"/>
                                  </a:lnTo>
                                  <a:lnTo>
                                    <a:pt x="7905" y="336"/>
                                  </a:lnTo>
                                  <a:lnTo>
                                    <a:pt x="7916" y="347"/>
                                  </a:lnTo>
                                  <a:lnTo>
                                    <a:pt x="7928" y="359"/>
                                  </a:lnTo>
                                  <a:lnTo>
                                    <a:pt x="7939" y="370"/>
                                  </a:lnTo>
                                  <a:lnTo>
                                    <a:pt x="7953" y="381"/>
                                  </a:lnTo>
                                  <a:lnTo>
                                    <a:pt x="7968" y="392"/>
                                  </a:lnTo>
                                  <a:lnTo>
                                    <a:pt x="7983" y="400"/>
                                  </a:lnTo>
                                  <a:lnTo>
                                    <a:pt x="8004" y="407"/>
                                  </a:lnTo>
                                  <a:lnTo>
                                    <a:pt x="8018" y="414"/>
                                  </a:lnTo>
                                  <a:lnTo>
                                    <a:pt x="8046" y="414"/>
                                  </a:lnTo>
                                  <a:lnTo>
                                    <a:pt x="8062" y="411"/>
                                  </a:lnTo>
                                  <a:lnTo>
                                    <a:pt x="8075" y="401"/>
                                  </a:lnTo>
                                  <a:lnTo>
                                    <a:pt x="8084" y="388"/>
                                  </a:lnTo>
                                  <a:lnTo>
                                    <a:pt x="8087" y="373"/>
                                  </a:lnTo>
                                  <a:moveTo>
                                    <a:pt x="8789" y="3154"/>
                                  </a:moveTo>
                                  <a:lnTo>
                                    <a:pt x="8786" y="3147"/>
                                  </a:lnTo>
                                  <a:lnTo>
                                    <a:pt x="8776" y="3116"/>
                                  </a:lnTo>
                                  <a:lnTo>
                                    <a:pt x="8767" y="3101"/>
                                  </a:lnTo>
                                  <a:lnTo>
                                    <a:pt x="8756" y="3088"/>
                                  </a:lnTo>
                                  <a:lnTo>
                                    <a:pt x="8745" y="3076"/>
                                  </a:lnTo>
                                  <a:lnTo>
                                    <a:pt x="8734" y="3067"/>
                                  </a:lnTo>
                                  <a:lnTo>
                                    <a:pt x="8723" y="3060"/>
                                  </a:lnTo>
                                  <a:lnTo>
                                    <a:pt x="8712" y="3052"/>
                                  </a:lnTo>
                                  <a:lnTo>
                                    <a:pt x="8693" y="3040"/>
                                  </a:lnTo>
                                  <a:lnTo>
                                    <a:pt x="8682" y="3033"/>
                                  </a:lnTo>
                                  <a:lnTo>
                                    <a:pt x="8675" y="3026"/>
                                  </a:lnTo>
                                  <a:lnTo>
                                    <a:pt x="8668" y="3012"/>
                                  </a:lnTo>
                                  <a:lnTo>
                                    <a:pt x="8665" y="3009"/>
                                  </a:lnTo>
                                  <a:lnTo>
                                    <a:pt x="8665" y="2981"/>
                                  </a:lnTo>
                                  <a:lnTo>
                                    <a:pt x="8668" y="2977"/>
                                  </a:lnTo>
                                  <a:lnTo>
                                    <a:pt x="8668" y="2974"/>
                                  </a:lnTo>
                                  <a:lnTo>
                                    <a:pt x="8672" y="2967"/>
                                  </a:lnTo>
                                  <a:lnTo>
                                    <a:pt x="8679" y="2957"/>
                                  </a:lnTo>
                                  <a:lnTo>
                                    <a:pt x="8693" y="2943"/>
                                  </a:lnTo>
                                  <a:lnTo>
                                    <a:pt x="8699" y="2934"/>
                                  </a:lnTo>
                                  <a:lnTo>
                                    <a:pt x="8710" y="2921"/>
                                  </a:lnTo>
                                  <a:lnTo>
                                    <a:pt x="8720" y="2907"/>
                                  </a:lnTo>
                                  <a:lnTo>
                                    <a:pt x="8731" y="2891"/>
                                  </a:lnTo>
                                  <a:lnTo>
                                    <a:pt x="8738" y="2874"/>
                                  </a:lnTo>
                                  <a:lnTo>
                                    <a:pt x="8743" y="2854"/>
                                  </a:lnTo>
                                  <a:lnTo>
                                    <a:pt x="8745" y="2834"/>
                                  </a:lnTo>
                                  <a:lnTo>
                                    <a:pt x="8744" y="2815"/>
                                  </a:lnTo>
                                  <a:lnTo>
                                    <a:pt x="8744" y="2784"/>
                                  </a:lnTo>
                                  <a:lnTo>
                                    <a:pt x="8741" y="2780"/>
                                  </a:lnTo>
                                  <a:lnTo>
                                    <a:pt x="8741" y="2777"/>
                                  </a:lnTo>
                                  <a:lnTo>
                                    <a:pt x="8737" y="2766"/>
                                  </a:lnTo>
                                  <a:lnTo>
                                    <a:pt x="8731" y="2753"/>
                                  </a:lnTo>
                                  <a:lnTo>
                                    <a:pt x="8724" y="2742"/>
                                  </a:lnTo>
                                  <a:lnTo>
                                    <a:pt x="8712" y="2728"/>
                                  </a:lnTo>
                                  <a:lnTo>
                                    <a:pt x="8700" y="2716"/>
                                  </a:lnTo>
                                  <a:lnTo>
                                    <a:pt x="8687" y="2706"/>
                                  </a:lnTo>
                                  <a:lnTo>
                                    <a:pt x="8675" y="2697"/>
                                  </a:lnTo>
                                  <a:lnTo>
                                    <a:pt x="8665" y="2690"/>
                                  </a:lnTo>
                                  <a:lnTo>
                                    <a:pt x="8655" y="2684"/>
                                  </a:lnTo>
                                  <a:lnTo>
                                    <a:pt x="8648" y="2679"/>
                                  </a:lnTo>
                                  <a:lnTo>
                                    <a:pt x="8637" y="2673"/>
                                  </a:lnTo>
                                  <a:lnTo>
                                    <a:pt x="8627" y="2666"/>
                                  </a:lnTo>
                                  <a:lnTo>
                                    <a:pt x="8623" y="2663"/>
                                  </a:lnTo>
                                  <a:lnTo>
                                    <a:pt x="8620" y="2656"/>
                                  </a:lnTo>
                                  <a:lnTo>
                                    <a:pt x="8620" y="2652"/>
                                  </a:lnTo>
                                  <a:lnTo>
                                    <a:pt x="8616" y="2649"/>
                                  </a:lnTo>
                                  <a:lnTo>
                                    <a:pt x="8616" y="2614"/>
                                  </a:lnTo>
                                  <a:lnTo>
                                    <a:pt x="8620" y="2604"/>
                                  </a:lnTo>
                                  <a:lnTo>
                                    <a:pt x="8626" y="2593"/>
                                  </a:lnTo>
                                  <a:lnTo>
                                    <a:pt x="8634" y="2582"/>
                                  </a:lnTo>
                                  <a:lnTo>
                                    <a:pt x="8644" y="2569"/>
                                  </a:lnTo>
                                  <a:lnTo>
                                    <a:pt x="8654" y="2556"/>
                                  </a:lnTo>
                                  <a:lnTo>
                                    <a:pt x="8662" y="2541"/>
                                  </a:lnTo>
                                  <a:lnTo>
                                    <a:pt x="8668" y="2526"/>
                                  </a:lnTo>
                                  <a:lnTo>
                                    <a:pt x="8672" y="2510"/>
                                  </a:lnTo>
                                  <a:lnTo>
                                    <a:pt x="8674" y="2496"/>
                                  </a:lnTo>
                                  <a:lnTo>
                                    <a:pt x="8674" y="2484"/>
                                  </a:lnTo>
                                  <a:lnTo>
                                    <a:pt x="8674" y="2474"/>
                                  </a:lnTo>
                                  <a:lnTo>
                                    <a:pt x="8672" y="2465"/>
                                  </a:lnTo>
                                  <a:lnTo>
                                    <a:pt x="8672" y="2462"/>
                                  </a:lnTo>
                                  <a:lnTo>
                                    <a:pt x="8668" y="2459"/>
                                  </a:lnTo>
                                  <a:lnTo>
                                    <a:pt x="8668" y="2452"/>
                                  </a:lnTo>
                                  <a:lnTo>
                                    <a:pt x="8665" y="2441"/>
                                  </a:lnTo>
                                  <a:lnTo>
                                    <a:pt x="8658" y="2438"/>
                                  </a:lnTo>
                                  <a:lnTo>
                                    <a:pt x="8648" y="2434"/>
                                  </a:lnTo>
                                  <a:lnTo>
                                    <a:pt x="8634" y="2434"/>
                                  </a:lnTo>
                                  <a:lnTo>
                                    <a:pt x="8623" y="2441"/>
                                  </a:lnTo>
                                  <a:lnTo>
                                    <a:pt x="8623" y="2462"/>
                                  </a:lnTo>
                                  <a:lnTo>
                                    <a:pt x="8620" y="2469"/>
                                  </a:lnTo>
                                  <a:lnTo>
                                    <a:pt x="8620" y="2476"/>
                                  </a:lnTo>
                                  <a:lnTo>
                                    <a:pt x="8616" y="2483"/>
                                  </a:lnTo>
                                  <a:lnTo>
                                    <a:pt x="8603" y="2497"/>
                                  </a:lnTo>
                                  <a:lnTo>
                                    <a:pt x="8596" y="2507"/>
                                  </a:lnTo>
                                  <a:lnTo>
                                    <a:pt x="8582" y="2517"/>
                                  </a:lnTo>
                                  <a:lnTo>
                                    <a:pt x="8575" y="2524"/>
                                  </a:lnTo>
                                  <a:lnTo>
                                    <a:pt x="8564" y="2531"/>
                                  </a:lnTo>
                                  <a:lnTo>
                                    <a:pt x="8558" y="2542"/>
                                  </a:lnTo>
                                  <a:lnTo>
                                    <a:pt x="8550" y="2550"/>
                                  </a:lnTo>
                                  <a:lnTo>
                                    <a:pt x="8542" y="2560"/>
                                  </a:lnTo>
                                  <a:lnTo>
                                    <a:pt x="8536" y="2571"/>
                                  </a:lnTo>
                                  <a:lnTo>
                                    <a:pt x="8530" y="2583"/>
                                  </a:lnTo>
                                  <a:lnTo>
                                    <a:pt x="8526" y="2593"/>
                                  </a:lnTo>
                                  <a:lnTo>
                                    <a:pt x="8523" y="2600"/>
                                  </a:lnTo>
                                  <a:lnTo>
                                    <a:pt x="8520" y="2611"/>
                                  </a:lnTo>
                                  <a:lnTo>
                                    <a:pt x="8520" y="2621"/>
                                  </a:lnTo>
                                  <a:lnTo>
                                    <a:pt x="8516" y="2625"/>
                                  </a:lnTo>
                                  <a:lnTo>
                                    <a:pt x="8516" y="2666"/>
                                  </a:lnTo>
                                  <a:lnTo>
                                    <a:pt x="8520" y="2670"/>
                                  </a:lnTo>
                                  <a:lnTo>
                                    <a:pt x="8530" y="2701"/>
                                  </a:lnTo>
                                  <a:lnTo>
                                    <a:pt x="8539" y="2716"/>
                                  </a:lnTo>
                                  <a:lnTo>
                                    <a:pt x="8549" y="2729"/>
                                  </a:lnTo>
                                  <a:lnTo>
                                    <a:pt x="8561" y="2740"/>
                                  </a:lnTo>
                                  <a:lnTo>
                                    <a:pt x="8571" y="2749"/>
                                  </a:lnTo>
                                  <a:lnTo>
                                    <a:pt x="8582" y="2756"/>
                                  </a:lnTo>
                                  <a:lnTo>
                                    <a:pt x="8593" y="2764"/>
                                  </a:lnTo>
                                  <a:lnTo>
                                    <a:pt x="8613" y="2777"/>
                                  </a:lnTo>
                                  <a:lnTo>
                                    <a:pt x="8616" y="2779"/>
                                  </a:lnTo>
                                  <a:lnTo>
                                    <a:pt x="8623" y="2784"/>
                                  </a:lnTo>
                                  <a:lnTo>
                                    <a:pt x="8630" y="2791"/>
                                  </a:lnTo>
                                  <a:lnTo>
                                    <a:pt x="8634" y="2798"/>
                                  </a:lnTo>
                                  <a:lnTo>
                                    <a:pt x="8637" y="2801"/>
                                  </a:lnTo>
                                  <a:lnTo>
                                    <a:pt x="8637" y="2836"/>
                                  </a:lnTo>
                                  <a:lnTo>
                                    <a:pt x="8630" y="2849"/>
                                  </a:lnTo>
                                  <a:lnTo>
                                    <a:pt x="8623" y="2860"/>
                                  </a:lnTo>
                                  <a:lnTo>
                                    <a:pt x="8609" y="2874"/>
                                  </a:lnTo>
                                  <a:lnTo>
                                    <a:pt x="8603" y="2882"/>
                                  </a:lnTo>
                                  <a:lnTo>
                                    <a:pt x="8592" y="2896"/>
                                  </a:lnTo>
                                  <a:lnTo>
                                    <a:pt x="8582" y="2909"/>
                                  </a:lnTo>
                                  <a:lnTo>
                                    <a:pt x="8571" y="2926"/>
                                  </a:lnTo>
                                  <a:lnTo>
                                    <a:pt x="8567" y="2934"/>
                                  </a:lnTo>
                                  <a:lnTo>
                                    <a:pt x="8563" y="2943"/>
                                  </a:lnTo>
                                  <a:lnTo>
                                    <a:pt x="8560" y="2953"/>
                                  </a:lnTo>
                                  <a:lnTo>
                                    <a:pt x="8558" y="2964"/>
                                  </a:lnTo>
                                  <a:lnTo>
                                    <a:pt x="8556" y="2974"/>
                                  </a:lnTo>
                                  <a:lnTo>
                                    <a:pt x="8555" y="2984"/>
                                  </a:lnTo>
                                  <a:lnTo>
                                    <a:pt x="8554" y="2995"/>
                                  </a:lnTo>
                                  <a:lnTo>
                                    <a:pt x="8554" y="3005"/>
                                  </a:lnTo>
                                  <a:lnTo>
                                    <a:pt x="8555" y="3022"/>
                                  </a:lnTo>
                                  <a:lnTo>
                                    <a:pt x="8560" y="3040"/>
                                  </a:lnTo>
                                  <a:lnTo>
                                    <a:pt x="8567" y="3058"/>
                                  </a:lnTo>
                                  <a:lnTo>
                                    <a:pt x="8578" y="3074"/>
                                  </a:lnTo>
                                  <a:lnTo>
                                    <a:pt x="8590" y="3089"/>
                                  </a:lnTo>
                                  <a:lnTo>
                                    <a:pt x="8603" y="3101"/>
                                  </a:lnTo>
                                  <a:lnTo>
                                    <a:pt x="8615" y="3111"/>
                                  </a:lnTo>
                                  <a:lnTo>
                                    <a:pt x="8626" y="3119"/>
                                  </a:lnTo>
                                  <a:lnTo>
                                    <a:pt x="8637" y="3126"/>
                                  </a:lnTo>
                                  <a:lnTo>
                                    <a:pt x="8647" y="3133"/>
                                  </a:lnTo>
                                  <a:lnTo>
                                    <a:pt x="8656" y="3138"/>
                                  </a:lnTo>
                                  <a:lnTo>
                                    <a:pt x="8665" y="3143"/>
                                  </a:lnTo>
                                  <a:lnTo>
                                    <a:pt x="8675" y="3150"/>
                                  </a:lnTo>
                                  <a:lnTo>
                                    <a:pt x="8679" y="3154"/>
                                  </a:lnTo>
                                  <a:lnTo>
                                    <a:pt x="8682" y="3161"/>
                                  </a:lnTo>
                                  <a:lnTo>
                                    <a:pt x="8682" y="3164"/>
                                  </a:lnTo>
                                  <a:lnTo>
                                    <a:pt x="8686" y="3168"/>
                                  </a:lnTo>
                                  <a:lnTo>
                                    <a:pt x="8686" y="3188"/>
                                  </a:lnTo>
                                  <a:lnTo>
                                    <a:pt x="8682" y="3192"/>
                                  </a:lnTo>
                                  <a:lnTo>
                                    <a:pt x="8678" y="3200"/>
                                  </a:lnTo>
                                  <a:lnTo>
                                    <a:pt x="8670" y="3210"/>
                                  </a:lnTo>
                                  <a:lnTo>
                                    <a:pt x="8651" y="3233"/>
                                  </a:lnTo>
                                  <a:lnTo>
                                    <a:pt x="8641" y="3247"/>
                                  </a:lnTo>
                                  <a:lnTo>
                                    <a:pt x="8631" y="3261"/>
                                  </a:lnTo>
                                  <a:lnTo>
                                    <a:pt x="8621" y="3277"/>
                                  </a:lnTo>
                                  <a:lnTo>
                                    <a:pt x="8613" y="3292"/>
                                  </a:lnTo>
                                  <a:lnTo>
                                    <a:pt x="8606" y="3313"/>
                                  </a:lnTo>
                                  <a:lnTo>
                                    <a:pt x="8606" y="3354"/>
                                  </a:lnTo>
                                  <a:lnTo>
                                    <a:pt x="8612" y="3371"/>
                                  </a:lnTo>
                                  <a:lnTo>
                                    <a:pt x="8622" y="3383"/>
                                  </a:lnTo>
                                  <a:lnTo>
                                    <a:pt x="8636" y="3390"/>
                                  </a:lnTo>
                                  <a:lnTo>
                                    <a:pt x="8651" y="3393"/>
                                  </a:lnTo>
                                  <a:lnTo>
                                    <a:pt x="8674" y="3393"/>
                                  </a:lnTo>
                                  <a:lnTo>
                                    <a:pt x="8686" y="3388"/>
                                  </a:lnTo>
                                  <a:lnTo>
                                    <a:pt x="8690" y="3386"/>
                                  </a:lnTo>
                                  <a:lnTo>
                                    <a:pt x="8700" y="3373"/>
                                  </a:lnTo>
                                  <a:lnTo>
                                    <a:pt x="8703" y="3358"/>
                                  </a:lnTo>
                                  <a:lnTo>
                                    <a:pt x="8703" y="3337"/>
                                  </a:lnTo>
                                  <a:lnTo>
                                    <a:pt x="8710" y="3323"/>
                                  </a:lnTo>
                                  <a:lnTo>
                                    <a:pt x="8717" y="3313"/>
                                  </a:lnTo>
                                  <a:lnTo>
                                    <a:pt x="8727" y="3299"/>
                                  </a:lnTo>
                                  <a:lnTo>
                                    <a:pt x="8741" y="3285"/>
                                  </a:lnTo>
                                  <a:lnTo>
                                    <a:pt x="8751" y="3271"/>
                                  </a:lnTo>
                                  <a:lnTo>
                                    <a:pt x="8759" y="3263"/>
                                  </a:lnTo>
                                  <a:lnTo>
                                    <a:pt x="8765" y="3253"/>
                                  </a:lnTo>
                                  <a:lnTo>
                                    <a:pt x="8772" y="3242"/>
                                  </a:lnTo>
                                  <a:lnTo>
                                    <a:pt x="8779" y="3230"/>
                                  </a:lnTo>
                                  <a:lnTo>
                                    <a:pt x="8784" y="3216"/>
                                  </a:lnTo>
                                  <a:lnTo>
                                    <a:pt x="8787" y="3202"/>
                                  </a:lnTo>
                                  <a:lnTo>
                                    <a:pt x="8789" y="3187"/>
                                  </a:lnTo>
                                  <a:lnTo>
                                    <a:pt x="8789" y="3171"/>
                                  </a:lnTo>
                                  <a:lnTo>
                                    <a:pt x="8789" y="3154"/>
                                  </a:lnTo>
                                  <a:moveTo>
                                    <a:pt x="8827" y="4562"/>
                                  </a:moveTo>
                                  <a:lnTo>
                                    <a:pt x="8824" y="4551"/>
                                  </a:lnTo>
                                  <a:lnTo>
                                    <a:pt x="8824" y="4537"/>
                                  </a:lnTo>
                                  <a:lnTo>
                                    <a:pt x="8810" y="4531"/>
                                  </a:lnTo>
                                  <a:lnTo>
                                    <a:pt x="8769" y="4531"/>
                                  </a:lnTo>
                                  <a:lnTo>
                                    <a:pt x="8758" y="4527"/>
                                  </a:lnTo>
                                  <a:lnTo>
                                    <a:pt x="8750" y="4524"/>
                                  </a:lnTo>
                                  <a:lnTo>
                                    <a:pt x="8742" y="4519"/>
                                  </a:lnTo>
                                  <a:lnTo>
                                    <a:pt x="8733" y="4513"/>
                                  </a:lnTo>
                                  <a:lnTo>
                                    <a:pt x="8724" y="4506"/>
                                  </a:lnTo>
                                  <a:lnTo>
                                    <a:pt x="8717" y="4499"/>
                                  </a:lnTo>
                                  <a:lnTo>
                                    <a:pt x="8706" y="4492"/>
                                  </a:lnTo>
                                  <a:lnTo>
                                    <a:pt x="8693" y="4489"/>
                                  </a:lnTo>
                                  <a:lnTo>
                                    <a:pt x="8682" y="4484"/>
                                  </a:lnTo>
                                  <a:lnTo>
                                    <a:pt x="8671" y="4479"/>
                                  </a:lnTo>
                                  <a:lnTo>
                                    <a:pt x="8660" y="4475"/>
                                  </a:lnTo>
                                  <a:lnTo>
                                    <a:pt x="8648" y="4472"/>
                                  </a:lnTo>
                                  <a:lnTo>
                                    <a:pt x="8637" y="4472"/>
                                  </a:lnTo>
                                  <a:lnTo>
                                    <a:pt x="8627" y="4468"/>
                                  </a:lnTo>
                                  <a:lnTo>
                                    <a:pt x="8616" y="4472"/>
                                  </a:lnTo>
                                  <a:lnTo>
                                    <a:pt x="8599" y="4472"/>
                                  </a:lnTo>
                                  <a:lnTo>
                                    <a:pt x="8592" y="4475"/>
                                  </a:lnTo>
                                  <a:lnTo>
                                    <a:pt x="8578" y="4475"/>
                                  </a:lnTo>
                                  <a:lnTo>
                                    <a:pt x="8571" y="4482"/>
                                  </a:lnTo>
                                  <a:lnTo>
                                    <a:pt x="8564" y="4482"/>
                                  </a:lnTo>
                                  <a:lnTo>
                                    <a:pt x="8561" y="4486"/>
                                  </a:lnTo>
                                  <a:lnTo>
                                    <a:pt x="8551" y="4489"/>
                                  </a:lnTo>
                                  <a:lnTo>
                                    <a:pt x="8544" y="4496"/>
                                  </a:lnTo>
                                  <a:lnTo>
                                    <a:pt x="8533" y="4503"/>
                                  </a:lnTo>
                                  <a:lnTo>
                                    <a:pt x="8521" y="4514"/>
                                  </a:lnTo>
                                  <a:lnTo>
                                    <a:pt x="8510" y="4528"/>
                                  </a:lnTo>
                                  <a:lnTo>
                                    <a:pt x="8502" y="4541"/>
                                  </a:lnTo>
                                  <a:lnTo>
                                    <a:pt x="8495" y="4555"/>
                                  </a:lnTo>
                                  <a:lnTo>
                                    <a:pt x="8485" y="4580"/>
                                  </a:lnTo>
                                  <a:lnTo>
                                    <a:pt x="8481" y="4591"/>
                                  </a:lnTo>
                                  <a:lnTo>
                                    <a:pt x="8478" y="4600"/>
                                  </a:lnTo>
                                  <a:lnTo>
                                    <a:pt x="8464" y="4617"/>
                                  </a:lnTo>
                                  <a:lnTo>
                                    <a:pt x="8461" y="4624"/>
                                  </a:lnTo>
                                  <a:lnTo>
                                    <a:pt x="8450" y="4634"/>
                                  </a:lnTo>
                                  <a:lnTo>
                                    <a:pt x="8440" y="4634"/>
                                  </a:lnTo>
                                  <a:lnTo>
                                    <a:pt x="8433" y="4638"/>
                                  </a:lnTo>
                                  <a:lnTo>
                                    <a:pt x="8426" y="4638"/>
                                  </a:lnTo>
                                  <a:lnTo>
                                    <a:pt x="8412" y="4631"/>
                                  </a:lnTo>
                                  <a:lnTo>
                                    <a:pt x="8398" y="4627"/>
                                  </a:lnTo>
                                  <a:lnTo>
                                    <a:pt x="8385" y="4620"/>
                                  </a:lnTo>
                                  <a:lnTo>
                                    <a:pt x="8373" y="4615"/>
                                  </a:lnTo>
                                  <a:lnTo>
                                    <a:pt x="8359" y="4608"/>
                                  </a:lnTo>
                                  <a:lnTo>
                                    <a:pt x="8343" y="4602"/>
                                  </a:lnTo>
                                  <a:lnTo>
                                    <a:pt x="8326" y="4596"/>
                                  </a:lnTo>
                                  <a:lnTo>
                                    <a:pt x="8312" y="4593"/>
                                  </a:lnTo>
                                  <a:lnTo>
                                    <a:pt x="8274" y="4593"/>
                                  </a:lnTo>
                                  <a:lnTo>
                                    <a:pt x="8260" y="4596"/>
                                  </a:lnTo>
                                  <a:lnTo>
                                    <a:pt x="8250" y="4600"/>
                                  </a:lnTo>
                                  <a:lnTo>
                                    <a:pt x="8234" y="4606"/>
                                  </a:lnTo>
                                  <a:lnTo>
                                    <a:pt x="8217" y="4615"/>
                                  </a:lnTo>
                                  <a:lnTo>
                                    <a:pt x="8201" y="4625"/>
                                  </a:lnTo>
                                  <a:lnTo>
                                    <a:pt x="8187" y="4638"/>
                                  </a:lnTo>
                                  <a:lnTo>
                                    <a:pt x="8176" y="4653"/>
                                  </a:lnTo>
                                  <a:lnTo>
                                    <a:pt x="8166" y="4668"/>
                                  </a:lnTo>
                                  <a:lnTo>
                                    <a:pt x="8159" y="4683"/>
                                  </a:lnTo>
                                  <a:lnTo>
                                    <a:pt x="8153" y="4697"/>
                                  </a:lnTo>
                                  <a:lnTo>
                                    <a:pt x="8148" y="4709"/>
                                  </a:lnTo>
                                  <a:lnTo>
                                    <a:pt x="8145" y="4720"/>
                                  </a:lnTo>
                                  <a:lnTo>
                                    <a:pt x="8139" y="4738"/>
                                  </a:lnTo>
                                  <a:lnTo>
                                    <a:pt x="8135" y="4748"/>
                                  </a:lnTo>
                                  <a:lnTo>
                                    <a:pt x="8132" y="4755"/>
                                  </a:lnTo>
                                  <a:lnTo>
                                    <a:pt x="8125" y="4759"/>
                                  </a:lnTo>
                                  <a:lnTo>
                                    <a:pt x="8122" y="4762"/>
                                  </a:lnTo>
                                  <a:lnTo>
                                    <a:pt x="8118" y="4762"/>
                                  </a:lnTo>
                                  <a:lnTo>
                                    <a:pt x="8118" y="4766"/>
                                  </a:lnTo>
                                  <a:lnTo>
                                    <a:pt x="8115" y="4769"/>
                                  </a:lnTo>
                                  <a:lnTo>
                                    <a:pt x="8111" y="4769"/>
                                  </a:lnTo>
                                  <a:lnTo>
                                    <a:pt x="8111" y="4773"/>
                                  </a:lnTo>
                                  <a:lnTo>
                                    <a:pt x="8104" y="4776"/>
                                  </a:lnTo>
                                  <a:lnTo>
                                    <a:pt x="8094" y="4776"/>
                                  </a:lnTo>
                                  <a:lnTo>
                                    <a:pt x="8085" y="4774"/>
                                  </a:lnTo>
                                  <a:lnTo>
                                    <a:pt x="8074" y="4770"/>
                                  </a:lnTo>
                                  <a:lnTo>
                                    <a:pt x="8060" y="4764"/>
                                  </a:lnTo>
                                  <a:lnTo>
                                    <a:pt x="8046" y="4759"/>
                                  </a:lnTo>
                                  <a:lnTo>
                                    <a:pt x="8029" y="4751"/>
                                  </a:lnTo>
                                  <a:lnTo>
                                    <a:pt x="8013" y="4745"/>
                                  </a:lnTo>
                                  <a:lnTo>
                                    <a:pt x="7996" y="4740"/>
                                  </a:lnTo>
                                  <a:lnTo>
                                    <a:pt x="7980" y="4738"/>
                                  </a:lnTo>
                                  <a:lnTo>
                                    <a:pt x="7938" y="4738"/>
                                  </a:lnTo>
                                  <a:lnTo>
                                    <a:pt x="7935" y="4742"/>
                                  </a:lnTo>
                                  <a:lnTo>
                                    <a:pt x="7927" y="4742"/>
                                  </a:lnTo>
                                  <a:lnTo>
                                    <a:pt x="7921" y="4745"/>
                                  </a:lnTo>
                                  <a:lnTo>
                                    <a:pt x="7914" y="4745"/>
                                  </a:lnTo>
                                  <a:lnTo>
                                    <a:pt x="7901" y="4753"/>
                                  </a:lnTo>
                                  <a:lnTo>
                                    <a:pt x="7892" y="4766"/>
                                  </a:lnTo>
                                  <a:lnTo>
                                    <a:pt x="7888" y="4782"/>
                                  </a:lnTo>
                                  <a:lnTo>
                                    <a:pt x="7890" y="4800"/>
                                  </a:lnTo>
                                  <a:lnTo>
                                    <a:pt x="7898" y="4816"/>
                                  </a:lnTo>
                                  <a:lnTo>
                                    <a:pt x="7911" y="4826"/>
                                  </a:lnTo>
                                  <a:lnTo>
                                    <a:pt x="7927" y="4830"/>
                                  </a:lnTo>
                                  <a:lnTo>
                                    <a:pt x="7945" y="4828"/>
                                  </a:lnTo>
                                  <a:lnTo>
                                    <a:pt x="7952" y="4828"/>
                                  </a:lnTo>
                                  <a:lnTo>
                                    <a:pt x="7956" y="4825"/>
                                  </a:lnTo>
                                  <a:lnTo>
                                    <a:pt x="7956" y="4828"/>
                                  </a:lnTo>
                                  <a:lnTo>
                                    <a:pt x="7980" y="4828"/>
                                  </a:lnTo>
                                  <a:lnTo>
                                    <a:pt x="7990" y="4831"/>
                                  </a:lnTo>
                                  <a:lnTo>
                                    <a:pt x="8007" y="4842"/>
                                  </a:lnTo>
                                  <a:lnTo>
                                    <a:pt x="8014" y="4845"/>
                                  </a:lnTo>
                                  <a:lnTo>
                                    <a:pt x="8025" y="4852"/>
                                  </a:lnTo>
                                  <a:lnTo>
                                    <a:pt x="8039" y="4859"/>
                                  </a:lnTo>
                                  <a:lnTo>
                                    <a:pt x="8049" y="4864"/>
                                  </a:lnTo>
                                  <a:lnTo>
                                    <a:pt x="8060" y="4869"/>
                                  </a:lnTo>
                                  <a:lnTo>
                                    <a:pt x="8073" y="4872"/>
                                  </a:lnTo>
                                  <a:lnTo>
                                    <a:pt x="8085" y="4873"/>
                                  </a:lnTo>
                                  <a:lnTo>
                                    <a:pt x="8103" y="4874"/>
                                  </a:lnTo>
                                  <a:lnTo>
                                    <a:pt x="8118" y="4874"/>
                                  </a:lnTo>
                                  <a:lnTo>
                                    <a:pt x="8132" y="4872"/>
                                  </a:lnTo>
                                  <a:lnTo>
                                    <a:pt x="8145" y="4870"/>
                                  </a:lnTo>
                                  <a:lnTo>
                                    <a:pt x="8149" y="4870"/>
                                  </a:lnTo>
                                  <a:lnTo>
                                    <a:pt x="8156" y="4866"/>
                                  </a:lnTo>
                                  <a:lnTo>
                                    <a:pt x="8163" y="4859"/>
                                  </a:lnTo>
                                  <a:lnTo>
                                    <a:pt x="8170" y="4856"/>
                                  </a:lnTo>
                                  <a:lnTo>
                                    <a:pt x="8180" y="4849"/>
                                  </a:lnTo>
                                  <a:lnTo>
                                    <a:pt x="8187" y="4845"/>
                                  </a:lnTo>
                                  <a:lnTo>
                                    <a:pt x="8198" y="4835"/>
                                  </a:lnTo>
                                  <a:lnTo>
                                    <a:pt x="8210" y="4823"/>
                                  </a:lnTo>
                                  <a:lnTo>
                                    <a:pt x="8221" y="4810"/>
                                  </a:lnTo>
                                  <a:lnTo>
                                    <a:pt x="8229" y="4796"/>
                                  </a:lnTo>
                                  <a:lnTo>
                                    <a:pt x="8236" y="4783"/>
                                  </a:lnTo>
                                  <a:lnTo>
                                    <a:pt x="8246" y="4758"/>
                                  </a:lnTo>
                                  <a:lnTo>
                                    <a:pt x="8250" y="4747"/>
                                  </a:lnTo>
                                  <a:lnTo>
                                    <a:pt x="8253" y="4738"/>
                                  </a:lnTo>
                                  <a:lnTo>
                                    <a:pt x="8257" y="4724"/>
                                  </a:lnTo>
                                  <a:lnTo>
                                    <a:pt x="8270" y="4710"/>
                                  </a:lnTo>
                                  <a:lnTo>
                                    <a:pt x="8277" y="4707"/>
                                  </a:lnTo>
                                  <a:lnTo>
                                    <a:pt x="8288" y="4703"/>
                                  </a:lnTo>
                                  <a:lnTo>
                                    <a:pt x="8308" y="4703"/>
                                  </a:lnTo>
                                  <a:lnTo>
                                    <a:pt x="8315" y="4707"/>
                                  </a:lnTo>
                                  <a:lnTo>
                                    <a:pt x="8329" y="4710"/>
                                  </a:lnTo>
                                  <a:lnTo>
                                    <a:pt x="8343" y="4717"/>
                                  </a:lnTo>
                                  <a:lnTo>
                                    <a:pt x="8355" y="4723"/>
                                  </a:lnTo>
                                  <a:lnTo>
                                    <a:pt x="8369" y="4729"/>
                                  </a:lnTo>
                                  <a:lnTo>
                                    <a:pt x="8384" y="4736"/>
                                  </a:lnTo>
                                  <a:lnTo>
                                    <a:pt x="8402" y="4742"/>
                                  </a:lnTo>
                                  <a:lnTo>
                                    <a:pt x="8421" y="4745"/>
                                  </a:lnTo>
                                  <a:lnTo>
                                    <a:pt x="8441" y="4745"/>
                                  </a:lnTo>
                                  <a:lnTo>
                                    <a:pt x="8461" y="4743"/>
                                  </a:lnTo>
                                  <a:lnTo>
                                    <a:pt x="8478" y="4738"/>
                                  </a:lnTo>
                                  <a:lnTo>
                                    <a:pt x="8485" y="4735"/>
                                  </a:lnTo>
                                  <a:lnTo>
                                    <a:pt x="8495" y="4735"/>
                                  </a:lnTo>
                                  <a:lnTo>
                                    <a:pt x="8499" y="4731"/>
                                  </a:lnTo>
                                  <a:lnTo>
                                    <a:pt x="8502" y="4731"/>
                                  </a:lnTo>
                                  <a:lnTo>
                                    <a:pt x="8506" y="4728"/>
                                  </a:lnTo>
                                  <a:lnTo>
                                    <a:pt x="8509" y="4728"/>
                                  </a:lnTo>
                                  <a:lnTo>
                                    <a:pt x="8530" y="4714"/>
                                  </a:lnTo>
                                  <a:lnTo>
                                    <a:pt x="8540" y="4703"/>
                                  </a:lnTo>
                                  <a:lnTo>
                                    <a:pt x="8552" y="4688"/>
                                  </a:lnTo>
                                  <a:lnTo>
                                    <a:pt x="8561" y="4673"/>
                                  </a:lnTo>
                                  <a:lnTo>
                                    <a:pt x="8569" y="4658"/>
                                  </a:lnTo>
                                  <a:lnTo>
                                    <a:pt x="8575" y="4645"/>
                                  </a:lnTo>
                                  <a:lnTo>
                                    <a:pt x="8579" y="4632"/>
                                  </a:lnTo>
                                  <a:lnTo>
                                    <a:pt x="8583" y="4621"/>
                                  </a:lnTo>
                                  <a:lnTo>
                                    <a:pt x="8589" y="4603"/>
                                  </a:lnTo>
                                  <a:lnTo>
                                    <a:pt x="8592" y="4593"/>
                                  </a:lnTo>
                                  <a:lnTo>
                                    <a:pt x="8596" y="4586"/>
                                  </a:lnTo>
                                  <a:lnTo>
                                    <a:pt x="8603" y="4582"/>
                                  </a:lnTo>
                                  <a:lnTo>
                                    <a:pt x="8609" y="4575"/>
                                  </a:lnTo>
                                  <a:lnTo>
                                    <a:pt x="8613" y="4575"/>
                                  </a:lnTo>
                                  <a:lnTo>
                                    <a:pt x="8613" y="4572"/>
                                  </a:lnTo>
                                  <a:lnTo>
                                    <a:pt x="8616" y="4572"/>
                                  </a:lnTo>
                                  <a:lnTo>
                                    <a:pt x="8620" y="4569"/>
                                  </a:lnTo>
                                  <a:lnTo>
                                    <a:pt x="8637" y="4569"/>
                                  </a:lnTo>
                                  <a:lnTo>
                                    <a:pt x="8648" y="4570"/>
                                  </a:lnTo>
                                  <a:lnTo>
                                    <a:pt x="8661" y="4573"/>
                                  </a:lnTo>
                                  <a:lnTo>
                                    <a:pt x="8674" y="4577"/>
                                  </a:lnTo>
                                  <a:lnTo>
                                    <a:pt x="8689" y="4582"/>
                                  </a:lnTo>
                                  <a:lnTo>
                                    <a:pt x="8705" y="4587"/>
                                  </a:lnTo>
                                  <a:lnTo>
                                    <a:pt x="8722" y="4592"/>
                                  </a:lnTo>
                                  <a:lnTo>
                                    <a:pt x="8739" y="4595"/>
                                  </a:lnTo>
                                  <a:lnTo>
                                    <a:pt x="8750" y="4596"/>
                                  </a:lnTo>
                                  <a:lnTo>
                                    <a:pt x="8758" y="4596"/>
                                  </a:lnTo>
                                  <a:lnTo>
                                    <a:pt x="8769" y="4595"/>
                                  </a:lnTo>
                                  <a:lnTo>
                                    <a:pt x="8781" y="4592"/>
                                  </a:lnTo>
                                  <a:lnTo>
                                    <a:pt x="8791" y="4589"/>
                                  </a:lnTo>
                                  <a:lnTo>
                                    <a:pt x="8800" y="4586"/>
                                  </a:lnTo>
                                  <a:lnTo>
                                    <a:pt x="8803" y="4582"/>
                                  </a:lnTo>
                                  <a:lnTo>
                                    <a:pt x="8807" y="4582"/>
                                  </a:lnTo>
                                  <a:lnTo>
                                    <a:pt x="8810" y="4579"/>
                                  </a:lnTo>
                                  <a:lnTo>
                                    <a:pt x="8814" y="4579"/>
                                  </a:lnTo>
                                  <a:lnTo>
                                    <a:pt x="8814" y="4575"/>
                                  </a:lnTo>
                                  <a:lnTo>
                                    <a:pt x="8821" y="4572"/>
                                  </a:lnTo>
                                  <a:lnTo>
                                    <a:pt x="8827" y="4562"/>
                                  </a:lnTo>
                                  <a:moveTo>
                                    <a:pt x="9125" y="1615"/>
                                  </a:moveTo>
                                  <a:lnTo>
                                    <a:pt x="9118" y="1604"/>
                                  </a:lnTo>
                                  <a:lnTo>
                                    <a:pt x="9104" y="1601"/>
                                  </a:lnTo>
                                  <a:lnTo>
                                    <a:pt x="9097" y="1601"/>
                                  </a:lnTo>
                                  <a:lnTo>
                                    <a:pt x="9090" y="1597"/>
                                  </a:lnTo>
                                  <a:lnTo>
                                    <a:pt x="9083" y="1597"/>
                                  </a:lnTo>
                                  <a:lnTo>
                                    <a:pt x="9077" y="1594"/>
                                  </a:lnTo>
                                  <a:lnTo>
                                    <a:pt x="9070" y="1587"/>
                                  </a:lnTo>
                                  <a:lnTo>
                                    <a:pt x="9057" y="1575"/>
                                  </a:lnTo>
                                  <a:lnTo>
                                    <a:pt x="9050" y="1567"/>
                                  </a:lnTo>
                                  <a:lnTo>
                                    <a:pt x="9042" y="1556"/>
                                  </a:lnTo>
                                  <a:lnTo>
                                    <a:pt x="9035" y="1549"/>
                                  </a:lnTo>
                                  <a:lnTo>
                                    <a:pt x="9028" y="1538"/>
                                  </a:lnTo>
                                  <a:lnTo>
                                    <a:pt x="9018" y="1532"/>
                                  </a:lnTo>
                                  <a:lnTo>
                                    <a:pt x="9009" y="1524"/>
                                  </a:lnTo>
                                  <a:lnTo>
                                    <a:pt x="9000" y="1516"/>
                                  </a:lnTo>
                                  <a:lnTo>
                                    <a:pt x="8989" y="1510"/>
                                  </a:lnTo>
                                  <a:lnTo>
                                    <a:pt x="8976" y="1504"/>
                                  </a:lnTo>
                                  <a:lnTo>
                                    <a:pt x="8969" y="1500"/>
                                  </a:lnTo>
                                  <a:lnTo>
                                    <a:pt x="8949" y="1493"/>
                                  </a:lnTo>
                                  <a:lnTo>
                                    <a:pt x="8945" y="1493"/>
                                  </a:lnTo>
                                  <a:lnTo>
                                    <a:pt x="8938" y="1490"/>
                                  </a:lnTo>
                                  <a:lnTo>
                                    <a:pt x="8917" y="1490"/>
                                  </a:lnTo>
                                  <a:lnTo>
                                    <a:pt x="8907" y="1497"/>
                                  </a:lnTo>
                                  <a:lnTo>
                                    <a:pt x="8890" y="1497"/>
                                  </a:lnTo>
                                  <a:lnTo>
                                    <a:pt x="8886" y="1500"/>
                                  </a:lnTo>
                                  <a:lnTo>
                                    <a:pt x="8855" y="1511"/>
                                  </a:lnTo>
                                  <a:lnTo>
                                    <a:pt x="8840" y="1520"/>
                                  </a:lnTo>
                                  <a:lnTo>
                                    <a:pt x="8827" y="1530"/>
                                  </a:lnTo>
                                  <a:lnTo>
                                    <a:pt x="8816" y="1541"/>
                                  </a:lnTo>
                                  <a:lnTo>
                                    <a:pt x="8807" y="1552"/>
                                  </a:lnTo>
                                  <a:lnTo>
                                    <a:pt x="8797" y="1563"/>
                                  </a:lnTo>
                                  <a:lnTo>
                                    <a:pt x="8790" y="1573"/>
                                  </a:lnTo>
                                  <a:lnTo>
                                    <a:pt x="8779" y="1590"/>
                                  </a:lnTo>
                                  <a:lnTo>
                                    <a:pt x="8772" y="1601"/>
                                  </a:lnTo>
                                  <a:lnTo>
                                    <a:pt x="8765" y="1608"/>
                                  </a:lnTo>
                                  <a:lnTo>
                                    <a:pt x="8758" y="1611"/>
                                  </a:lnTo>
                                  <a:lnTo>
                                    <a:pt x="8755" y="1615"/>
                                  </a:lnTo>
                                  <a:lnTo>
                                    <a:pt x="8720" y="1615"/>
                                  </a:lnTo>
                                  <a:lnTo>
                                    <a:pt x="8706" y="1608"/>
                                  </a:lnTo>
                                  <a:lnTo>
                                    <a:pt x="8696" y="1597"/>
                                  </a:lnTo>
                                  <a:lnTo>
                                    <a:pt x="8682" y="1587"/>
                                  </a:lnTo>
                                  <a:lnTo>
                                    <a:pt x="8672" y="1578"/>
                                  </a:lnTo>
                                  <a:lnTo>
                                    <a:pt x="8661" y="1568"/>
                                  </a:lnTo>
                                  <a:lnTo>
                                    <a:pt x="8648" y="1558"/>
                                  </a:lnTo>
                                  <a:lnTo>
                                    <a:pt x="8634" y="1549"/>
                                  </a:lnTo>
                                  <a:lnTo>
                                    <a:pt x="8625" y="1544"/>
                                  </a:lnTo>
                                  <a:lnTo>
                                    <a:pt x="8616" y="1541"/>
                                  </a:lnTo>
                                  <a:lnTo>
                                    <a:pt x="8606" y="1538"/>
                                  </a:lnTo>
                                  <a:lnTo>
                                    <a:pt x="8596" y="1535"/>
                                  </a:lnTo>
                                  <a:lnTo>
                                    <a:pt x="8585" y="1533"/>
                                  </a:lnTo>
                                  <a:lnTo>
                                    <a:pt x="8575" y="1532"/>
                                  </a:lnTo>
                                  <a:lnTo>
                                    <a:pt x="8564" y="1532"/>
                                  </a:lnTo>
                                  <a:lnTo>
                                    <a:pt x="8551" y="1532"/>
                                  </a:lnTo>
                                  <a:lnTo>
                                    <a:pt x="8537" y="1533"/>
                                  </a:lnTo>
                                  <a:lnTo>
                                    <a:pt x="8520" y="1537"/>
                                  </a:lnTo>
                                  <a:lnTo>
                                    <a:pt x="8502" y="1543"/>
                                  </a:lnTo>
                                  <a:lnTo>
                                    <a:pt x="8485" y="1552"/>
                                  </a:lnTo>
                                  <a:lnTo>
                                    <a:pt x="8470" y="1563"/>
                                  </a:lnTo>
                                  <a:lnTo>
                                    <a:pt x="8457" y="1575"/>
                                  </a:lnTo>
                                  <a:lnTo>
                                    <a:pt x="8446" y="1588"/>
                                  </a:lnTo>
                                  <a:lnTo>
                                    <a:pt x="8429" y="1611"/>
                                  </a:lnTo>
                                  <a:lnTo>
                                    <a:pt x="8423" y="1621"/>
                                  </a:lnTo>
                                  <a:lnTo>
                                    <a:pt x="8418" y="1629"/>
                                  </a:lnTo>
                                  <a:lnTo>
                                    <a:pt x="8412" y="1635"/>
                                  </a:lnTo>
                                  <a:lnTo>
                                    <a:pt x="8405" y="1646"/>
                                  </a:lnTo>
                                  <a:lnTo>
                                    <a:pt x="8402" y="1649"/>
                                  </a:lnTo>
                                  <a:lnTo>
                                    <a:pt x="8395" y="1653"/>
                                  </a:lnTo>
                                  <a:lnTo>
                                    <a:pt x="8392" y="1653"/>
                                  </a:lnTo>
                                  <a:lnTo>
                                    <a:pt x="8388" y="1656"/>
                                  </a:lnTo>
                                  <a:lnTo>
                                    <a:pt x="8367" y="1656"/>
                                  </a:lnTo>
                                  <a:lnTo>
                                    <a:pt x="8364" y="1653"/>
                                  </a:lnTo>
                                  <a:lnTo>
                                    <a:pt x="8355" y="1648"/>
                                  </a:lnTo>
                                  <a:lnTo>
                                    <a:pt x="8346" y="1641"/>
                                  </a:lnTo>
                                  <a:lnTo>
                                    <a:pt x="8335" y="1632"/>
                                  </a:lnTo>
                                  <a:lnTo>
                                    <a:pt x="8322" y="1621"/>
                                  </a:lnTo>
                                  <a:lnTo>
                                    <a:pt x="8309" y="1611"/>
                                  </a:lnTo>
                                  <a:lnTo>
                                    <a:pt x="8294" y="1600"/>
                                  </a:lnTo>
                                  <a:lnTo>
                                    <a:pt x="8279" y="1590"/>
                                  </a:lnTo>
                                  <a:lnTo>
                                    <a:pt x="8263" y="1583"/>
                                  </a:lnTo>
                                  <a:lnTo>
                                    <a:pt x="8243" y="1577"/>
                                  </a:lnTo>
                                  <a:lnTo>
                                    <a:pt x="8201" y="1577"/>
                                  </a:lnTo>
                                  <a:lnTo>
                                    <a:pt x="8185" y="1582"/>
                                  </a:lnTo>
                                  <a:lnTo>
                                    <a:pt x="8172" y="1591"/>
                                  </a:lnTo>
                                  <a:lnTo>
                                    <a:pt x="8164" y="1605"/>
                                  </a:lnTo>
                                  <a:lnTo>
                                    <a:pt x="8163" y="1621"/>
                                  </a:lnTo>
                                  <a:lnTo>
                                    <a:pt x="8167" y="1638"/>
                                  </a:lnTo>
                                  <a:lnTo>
                                    <a:pt x="8177" y="1651"/>
                                  </a:lnTo>
                                  <a:lnTo>
                                    <a:pt x="8191" y="1660"/>
                                  </a:lnTo>
                                  <a:lnTo>
                                    <a:pt x="8208" y="1663"/>
                                  </a:lnTo>
                                  <a:lnTo>
                                    <a:pt x="8229" y="1663"/>
                                  </a:lnTo>
                                  <a:lnTo>
                                    <a:pt x="8243" y="1670"/>
                                  </a:lnTo>
                                  <a:lnTo>
                                    <a:pt x="8288" y="1715"/>
                                  </a:lnTo>
                                  <a:lnTo>
                                    <a:pt x="8296" y="1723"/>
                                  </a:lnTo>
                                  <a:lnTo>
                                    <a:pt x="8306" y="1730"/>
                                  </a:lnTo>
                                  <a:lnTo>
                                    <a:pt x="8317" y="1737"/>
                                  </a:lnTo>
                                  <a:lnTo>
                                    <a:pt x="8329" y="1743"/>
                                  </a:lnTo>
                                  <a:lnTo>
                                    <a:pt x="8343" y="1747"/>
                                  </a:lnTo>
                                  <a:lnTo>
                                    <a:pt x="8357" y="1750"/>
                                  </a:lnTo>
                                  <a:lnTo>
                                    <a:pt x="8373" y="1752"/>
                                  </a:lnTo>
                                  <a:lnTo>
                                    <a:pt x="8388" y="1753"/>
                                  </a:lnTo>
                                  <a:lnTo>
                                    <a:pt x="8405" y="1753"/>
                                  </a:lnTo>
                                  <a:lnTo>
                                    <a:pt x="8412" y="1749"/>
                                  </a:lnTo>
                                  <a:lnTo>
                                    <a:pt x="8443" y="1739"/>
                                  </a:lnTo>
                                  <a:lnTo>
                                    <a:pt x="8458" y="1730"/>
                                  </a:lnTo>
                                  <a:lnTo>
                                    <a:pt x="8472" y="1720"/>
                                  </a:lnTo>
                                  <a:lnTo>
                                    <a:pt x="8483" y="1708"/>
                                  </a:lnTo>
                                  <a:lnTo>
                                    <a:pt x="8492" y="1698"/>
                                  </a:lnTo>
                                  <a:lnTo>
                                    <a:pt x="8501" y="1687"/>
                                  </a:lnTo>
                                  <a:lnTo>
                                    <a:pt x="8508" y="1677"/>
                                  </a:lnTo>
                                  <a:lnTo>
                                    <a:pt x="8520" y="1660"/>
                                  </a:lnTo>
                                  <a:lnTo>
                                    <a:pt x="8526" y="1649"/>
                                  </a:lnTo>
                                  <a:lnTo>
                                    <a:pt x="8533" y="1642"/>
                                  </a:lnTo>
                                  <a:lnTo>
                                    <a:pt x="8547" y="1635"/>
                                  </a:lnTo>
                                  <a:lnTo>
                                    <a:pt x="8551" y="1632"/>
                                  </a:lnTo>
                                  <a:lnTo>
                                    <a:pt x="8578" y="1632"/>
                                  </a:lnTo>
                                  <a:lnTo>
                                    <a:pt x="8582" y="1635"/>
                                  </a:lnTo>
                                  <a:lnTo>
                                    <a:pt x="8585" y="1635"/>
                                  </a:lnTo>
                                  <a:lnTo>
                                    <a:pt x="8592" y="1639"/>
                                  </a:lnTo>
                                  <a:lnTo>
                                    <a:pt x="8603" y="1646"/>
                                  </a:lnTo>
                                  <a:lnTo>
                                    <a:pt x="8616" y="1660"/>
                                  </a:lnTo>
                                  <a:lnTo>
                                    <a:pt x="8627" y="1668"/>
                                  </a:lnTo>
                                  <a:lnTo>
                                    <a:pt x="8638" y="1679"/>
                                  </a:lnTo>
                                  <a:lnTo>
                                    <a:pt x="8650" y="1689"/>
                                  </a:lnTo>
                                  <a:lnTo>
                                    <a:pt x="8665" y="1698"/>
                                  </a:lnTo>
                                  <a:lnTo>
                                    <a:pt x="8682" y="1706"/>
                                  </a:lnTo>
                                  <a:lnTo>
                                    <a:pt x="8702" y="1711"/>
                                  </a:lnTo>
                                  <a:lnTo>
                                    <a:pt x="8722" y="1714"/>
                                  </a:lnTo>
                                  <a:lnTo>
                                    <a:pt x="8741" y="1715"/>
                                  </a:lnTo>
                                  <a:lnTo>
                                    <a:pt x="8776" y="1715"/>
                                  </a:lnTo>
                                  <a:lnTo>
                                    <a:pt x="8779" y="1711"/>
                                  </a:lnTo>
                                  <a:lnTo>
                                    <a:pt x="8793" y="1708"/>
                                  </a:lnTo>
                                  <a:lnTo>
                                    <a:pt x="8814" y="1694"/>
                                  </a:lnTo>
                                  <a:lnTo>
                                    <a:pt x="8828" y="1683"/>
                                  </a:lnTo>
                                  <a:lnTo>
                                    <a:pt x="8842" y="1671"/>
                                  </a:lnTo>
                                  <a:lnTo>
                                    <a:pt x="8853" y="1659"/>
                                  </a:lnTo>
                                  <a:lnTo>
                                    <a:pt x="8869" y="1635"/>
                                  </a:lnTo>
                                  <a:lnTo>
                                    <a:pt x="8875" y="1626"/>
                                  </a:lnTo>
                                  <a:lnTo>
                                    <a:pt x="8881" y="1617"/>
                                  </a:lnTo>
                                  <a:lnTo>
                                    <a:pt x="8886" y="1611"/>
                                  </a:lnTo>
                                  <a:lnTo>
                                    <a:pt x="8893" y="1601"/>
                                  </a:lnTo>
                                  <a:lnTo>
                                    <a:pt x="8897" y="1597"/>
                                  </a:lnTo>
                                  <a:lnTo>
                                    <a:pt x="8904" y="1594"/>
                                  </a:lnTo>
                                  <a:lnTo>
                                    <a:pt x="8907" y="1594"/>
                                  </a:lnTo>
                                  <a:lnTo>
                                    <a:pt x="8910" y="1590"/>
                                  </a:lnTo>
                                  <a:lnTo>
                                    <a:pt x="8945" y="1590"/>
                                  </a:lnTo>
                                  <a:lnTo>
                                    <a:pt x="8956" y="1594"/>
                                  </a:lnTo>
                                  <a:lnTo>
                                    <a:pt x="8966" y="1600"/>
                                  </a:lnTo>
                                  <a:lnTo>
                                    <a:pt x="8978" y="1608"/>
                                  </a:lnTo>
                                  <a:lnTo>
                                    <a:pt x="8990" y="1618"/>
                                  </a:lnTo>
                                  <a:lnTo>
                                    <a:pt x="9004" y="1628"/>
                                  </a:lnTo>
                                  <a:lnTo>
                                    <a:pt x="9018" y="1636"/>
                                  </a:lnTo>
                                  <a:lnTo>
                                    <a:pt x="9033" y="1643"/>
                                  </a:lnTo>
                                  <a:lnTo>
                                    <a:pt x="9049" y="1649"/>
                                  </a:lnTo>
                                  <a:lnTo>
                                    <a:pt x="9063" y="1653"/>
                                  </a:lnTo>
                                  <a:lnTo>
                                    <a:pt x="9075" y="1653"/>
                                  </a:lnTo>
                                  <a:lnTo>
                                    <a:pt x="9090" y="1653"/>
                                  </a:lnTo>
                                  <a:lnTo>
                                    <a:pt x="9097" y="1653"/>
                                  </a:lnTo>
                                  <a:lnTo>
                                    <a:pt x="9101" y="1649"/>
                                  </a:lnTo>
                                  <a:lnTo>
                                    <a:pt x="9108" y="1649"/>
                                  </a:lnTo>
                                  <a:lnTo>
                                    <a:pt x="9118" y="1646"/>
                                  </a:lnTo>
                                  <a:lnTo>
                                    <a:pt x="9125" y="1639"/>
                                  </a:lnTo>
                                  <a:lnTo>
                                    <a:pt x="9125" y="1615"/>
                                  </a:lnTo>
                                  <a:moveTo>
                                    <a:pt x="9903" y="4268"/>
                                  </a:moveTo>
                                  <a:lnTo>
                                    <a:pt x="9897" y="4261"/>
                                  </a:lnTo>
                                  <a:lnTo>
                                    <a:pt x="9890" y="4257"/>
                                  </a:lnTo>
                                  <a:lnTo>
                                    <a:pt x="9879" y="4254"/>
                                  </a:lnTo>
                                  <a:lnTo>
                                    <a:pt x="9865" y="4257"/>
                                  </a:lnTo>
                                  <a:lnTo>
                                    <a:pt x="9858" y="4271"/>
                                  </a:lnTo>
                                  <a:lnTo>
                                    <a:pt x="9858" y="4278"/>
                                  </a:lnTo>
                                  <a:lnTo>
                                    <a:pt x="9855" y="4281"/>
                                  </a:lnTo>
                                  <a:lnTo>
                                    <a:pt x="9852" y="4288"/>
                                  </a:lnTo>
                                  <a:lnTo>
                                    <a:pt x="9848" y="4292"/>
                                  </a:lnTo>
                                  <a:lnTo>
                                    <a:pt x="9838" y="4299"/>
                                  </a:lnTo>
                                  <a:lnTo>
                                    <a:pt x="9832" y="4303"/>
                                  </a:lnTo>
                                  <a:lnTo>
                                    <a:pt x="9824" y="4308"/>
                                  </a:lnTo>
                                  <a:lnTo>
                                    <a:pt x="9815" y="4313"/>
                                  </a:lnTo>
                                  <a:lnTo>
                                    <a:pt x="9803" y="4320"/>
                                  </a:lnTo>
                                  <a:lnTo>
                                    <a:pt x="9782" y="4330"/>
                                  </a:lnTo>
                                  <a:lnTo>
                                    <a:pt x="9772" y="4337"/>
                                  </a:lnTo>
                                  <a:lnTo>
                                    <a:pt x="9764" y="4343"/>
                                  </a:lnTo>
                                  <a:lnTo>
                                    <a:pt x="9755" y="4349"/>
                                  </a:lnTo>
                                  <a:lnTo>
                                    <a:pt x="9744" y="4358"/>
                                  </a:lnTo>
                                  <a:lnTo>
                                    <a:pt x="9734" y="4368"/>
                                  </a:lnTo>
                                  <a:lnTo>
                                    <a:pt x="9727" y="4375"/>
                                  </a:lnTo>
                                  <a:lnTo>
                                    <a:pt x="9724" y="4385"/>
                                  </a:lnTo>
                                  <a:lnTo>
                                    <a:pt x="9713" y="4396"/>
                                  </a:lnTo>
                                  <a:lnTo>
                                    <a:pt x="9713" y="4403"/>
                                  </a:lnTo>
                                  <a:lnTo>
                                    <a:pt x="9706" y="4409"/>
                                  </a:lnTo>
                                  <a:lnTo>
                                    <a:pt x="9706" y="4472"/>
                                  </a:lnTo>
                                  <a:lnTo>
                                    <a:pt x="9710" y="4486"/>
                                  </a:lnTo>
                                  <a:lnTo>
                                    <a:pt x="9716" y="4505"/>
                                  </a:lnTo>
                                  <a:lnTo>
                                    <a:pt x="9723" y="4522"/>
                                  </a:lnTo>
                                  <a:lnTo>
                                    <a:pt x="9731" y="4538"/>
                                  </a:lnTo>
                                  <a:lnTo>
                                    <a:pt x="9741" y="4551"/>
                                  </a:lnTo>
                                  <a:lnTo>
                                    <a:pt x="9749" y="4563"/>
                                  </a:lnTo>
                                  <a:lnTo>
                                    <a:pt x="9758" y="4573"/>
                                  </a:lnTo>
                                  <a:lnTo>
                                    <a:pt x="9766" y="4581"/>
                                  </a:lnTo>
                                  <a:lnTo>
                                    <a:pt x="9772" y="4589"/>
                                  </a:lnTo>
                                  <a:lnTo>
                                    <a:pt x="9779" y="4600"/>
                                  </a:lnTo>
                                  <a:lnTo>
                                    <a:pt x="9786" y="4607"/>
                                  </a:lnTo>
                                  <a:lnTo>
                                    <a:pt x="9786" y="4638"/>
                                  </a:lnTo>
                                  <a:lnTo>
                                    <a:pt x="9782" y="4645"/>
                                  </a:lnTo>
                                  <a:lnTo>
                                    <a:pt x="9782" y="4652"/>
                                  </a:lnTo>
                                  <a:lnTo>
                                    <a:pt x="9769" y="4665"/>
                                  </a:lnTo>
                                  <a:lnTo>
                                    <a:pt x="9758" y="4672"/>
                                  </a:lnTo>
                                  <a:lnTo>
                                    <a:pt x="9744" y="4679"/>
                                  </a:lnTo>
                                  <a:lnTo>
                                    <a:pt x="9721" y="4696"/>
                                  </a:lnTo>
                                  <a:lnTo>
                                    <a:pt x="9709" y="4706"/>
                                  </a:lnTo>
                                  <a:lnTo>
                                    <a:pt x="9696" y="4717"/>
                                  </a:lnTo>
                                  <a:lnTo>
                                    <a:pt x="9685" y="4728"/>
                                  </a:lnTo>
                                  <a:lnTo>
                                    <a:pt x="9672" y="4748"/>
                                  </a:lnTo>
                                  <a:lnTo>
                                    <a:pt x="9667" y="4757"/>
                                  </a:lnTo>
                                  <a:lnTo>
                                    <a:pt x="9663" y="4766"/>
                                  </a:lnTo>
                                  <a:lnTo>
                                    <a:pt x="9660" y="4776"/>
                                  </a:lnTo>
                                  <a:lnTo>
                                    <a:pt x="9658" y="4787"/>
                                  </a:lnTo>
                                  <a:lnTo>
                                    <a:pt x="9655" y="4803"/>
                                  </a:lnTo>
                                  <a:lnTo>
                                    <a:pt x="9654" y="4822"/>
                                  </a:lnTo>
                                  <a:lnTo>
                                    <a:pt x="9656" y="4840"/>
                                  </a:lnTo>
                                  <a:lnTo>
                                    <a:pt x="9661" y="4859"/>
                                  </a:lnTo>
                                  <a:lnTo>
                                    <a:pt x="9668" y="4877"/>
                                  </a:lnTo>
                                  <a:lnTo>
                                    <a:pt x="9676" y="4892"/>
                                  </a:lnTo>
                                  <a:lnTo>
                                    <a:pt x="9684" y="4906"/>
                                  </a:lnTo>
                                  <a:lnTo>
                                    <a:pt x="9692" y="4918"/>
                                  </a:lnTo>
                                  <a:lnTo>
                                    <a:pt x="9700" y="4928"/>
                                  </a:lnTo>
                                  <a:lnTo>
                                    <a:pt x="9708" y="4937"/>
                                  </a:lnTo>
                                  <a:lnTo>
                                    <a:pt x="9714" y="4945"/>
                                  </a:lnTo>
                                  <a:lnTo>
                                    <a:pt x="9720" y="4953"/>
                                  </a:lnTo>
                                  <a:lnTo>
                                    <a:pt x="9727" y="4963"/>
                                  </a:lnTo>
                                  <a:lnTo>
                                    <a:pt x="9730" y="4966"/>
                                  </a:lnTo>
                                  <a:lnTo>
                                    <a:pt x="9730" y="4998"/>
                                  </a:lnTo>
                                  <a:lnTo>
                                    <a:pt x="9727" y="5001"/>
                                  </a:lnTo>
                                  <a:lnTo>
                                    <a:pt x="9724" y="5008"/>
                                  </a:lnTo>
                                  <a:lnTo>
                                    <a:pt x="9717" y="5016"/>
                                  </a:lnTo>
                                  <a:lnTo>
                                    <a:pt x="9707" y="5023"/>
                                  </a:lnTo>
                                  <a:lnTo>
                                    <a:pt x="9695" y="5031"/>
                                  </a:lnTo>
                                  <a:lnTo>
                                    <a:pt x="9682" y="5039"/>
                                  </a:lnTo>
                                  <a:lnTo>
                                    <a:pt x="9669" y="5048"/>
                                  </a:lnTo>
                                  <a:lnTo>
                                    <a:pt x="9655" y="5059"/>
                                  </a:lnTo>
                                  <a:lnTo>
                                    <a:pt x="9642" y="5071"/>
                                  </a:lnTo>
                                  <a:lnTo>
                                    <a:pt x="9630" y="5084"/>
                                  </a:lnTo>
                                  <a:lnTo>
                                    <a:pt x="9623" y="5094"/>
                                  </a:lnTo>
                                  <a:lnTo>
                                    <a:pt x="9609" y="5122"/>
                                  </a:lnTo>
                                  <a:lnTo>
                                    <a:pt x="9609" y="5129"/>
                                  </a:lnTo>
                                  <a:lnTo>
                                    <a:pt x="9606" y="5136"/>
                                  </a:lnTo>
                                  <a:lnTo>
                                    <a:pt x="9606" y="5143"/>
                                  </a:lnTo>
                                  <a:lnTo>
                                    <a:pt x="9606" y="5159"/>
                                  </a:lnTo>
                                  <a:lnTo>
                                    <a:pt x="9613" y="5173"/>
                                  </a:lnTo>
                                  <a:lnTo>
                                    <a:pt x="9624" y="5185"/>
                                  </a:lnTo>
                                  <a:lnTo>
                                    <a:pt x="9641" y="5191"/>
                                  </a:lnTo>
                                  <a:lnTo>
                                    <a:pt x="9658" y="5192"/>
                                  </a:lnTo>
                                  <a:lnTo>
                                    <a:pt x="9674" y="5186"/>
                                  </a:lnTo>
                                  <a:lnTo>
                                    <a:pt x="9686" y="5173"/>
                                  </a:lnTo>
                                  <a:lnTo>
                                    <a:pt x="9692" y="5157"/>
                                  </a:lnTo>
                                  <a:lnTo>
                                    <a:pt x="9692" y="5146"/>
                                  </a:lnTo>
                                  <a:lnTo>
                                    <a:pt x="9696" y="5146"/>
                                  </a:lnTo>
                                  <a:lnTo>
                                    <a:pt x="9696" y="5143"/>
                                  </a:lnTo>
                                  <a:lnTo>
                                    <a:pt x="9699" y="5136"/>
                                  </a:lnTo>
                                  <a:lnTo>
                                    <a:pt x="9703" y="5132"/>
                                  </a:lnTo>
                                  <a:lnTo>
                                    <a:pt x="9706" y="5125"/>
                                  </a:lnTo>
                                  <a:lnTo>
                                    <a:pt x="9717" y="5119"/>
                                  </a:lnTo>
                                  <a:lnTo>
                                    <a:pt x="9730" y="5113"/>
                                  </a:lnTo>
                                  <a:lnTo>
                                    <a:pt x="9734" y="5112"/>
                                  </a:lnTo>
                                  <a:lnTo>
                                    <a:pt x="9741" y="5108"/>
                                  </a:lnTo>
                                  <a:lnTo>
                                    <a:pt x="9751" y="5101"/>
                                  </a:lnTo>
                                  <a:lnTo>
                                    <a:pt x="9755" y="5100"/>
                                  </a:lnTo>
                                  <a:lnTo>
                                    <a:pt x="9765" y="5094"/>
                                  </a:lnTo>
                                  <a:lnTo>
                                    <a:pt x="9773" y="5088"/>
                                  </a:lnTo>
                                  <a:lnTo>
                                    <a:pt x="9783" y="5081"/>
                                  </a:lnTo>
                                  <a:lnTo>
                                    <a:pt x="9793" y="5071"/>
                                  </a:lnTo>
                                  <a:lnTo>
                                    <a:pt x="9803" y="5060"/>
                                  </a:lnTo>
                                  <a:lnTo>
                                    <a:pt x="9812" y="5048"/>
                                  </a:lnTo>
                                  <a:lnTo>
                                    <a:pt x="9820" y="5035"/>
                                  </a:lnTo>
                                  <a:lnTo>
                                    <a:pt x="9825" y="5020"/>
                                  </a:lnTo>
                                  <a:lnTo>
                                    <a:pt x="9831" y="5004"/>
                                  </a:lnTo>
                                  <a:lnTo>
                                    <a:pt x="9831" y="5001"/>
                                  </a:lnTo>
                                  <a:lnTo>
                                    <a:pt x="9834" y="4994"/>
                                  </a:lnTo>
                                  <a:lnTo>
                                    <a:pt x="9834" y="4956"/>
                                  </a:lnTo>
                                  <a:lnTo>
                                    <a:pt x="9831" y="4942"/>
                                  </a:lnTo>
                                  <a:lnTo>
                                    <a:pt x="9827" y="4925"/>
                                  </a:lnTo>
                                  <a:lnTo>
                                    <a:pt x="9821" y="4909"/>
                                  </a:lnTo>
                                  <a:lnTo>
                                    <a:pt x="9813" y="4895"/>
                                  </a:lnTo>
                                  <a:lnTo>
                                    <a:pt x="9803" y="4883"/>
                                  </a:lnTo>
                                  <a:lnTo>
                                    <a:pt x="9795" y="4872"/>
                                  </a:lnTo>
                                  <a:lnTo>
                                    <a:pt x="9788" y="4862"/>
                                  </a:lnTo>
                                  <a:lnTo>
                                    <a:pt x="9780" y="4853"/>
                                  </a:lnTo>
                                  <a:lnTo>
                                    <a:pt x="9772" y="4845"/>
                                  </a:lnTo>
                                  <a:lnTo>
                                    <a:pt x="9765" y="4835"/>
                                  </a:lnTo>
                                  <a:lnTo>
                                    <a:pt x="9758" y="4828"/>
                                  </a:lnTo>
                                  <a:lnTo>
                                    <a:pt x="9758" y="4821"/>
                                  </a:lnTo>
                                  <a:lnTo>
                                    <a:pt x="9755" y="4814"/>
                                  </a:lnTo>
                                  <a:lnTo>
                                    <a:pt x="9755" y="4811"/>
                                  </a:lnTo>
                                  <a:lnTo>
                                    <a:pt x="9758" y="4797"/>
                                  </a:lnTo>
                                  <a:lnTo>
                                    <a:pt x="9758" y="4793"/>
                                  </a:lnTo>
                                  <a:lnTo>
                                    <a:pt x="9762" y="4790"/>
                                  </a:lnTo>
                                  <a:lnTo>
                                    <a:pt x="9762" y="4783"/>
                                  </a:lnTo>
                                  <a:lnTo>
                                    <a:pt x="9765" y="4780"/>
                                  </a:lnTo>
                                  <a:lnTo>
                                    <a:pt x="9769" y="4780"/>
                                  </a:lnTo>
                                  <a:lnTo>
                                    <a:pt x="9775" y="4773"/>
                                  </a:lnTo>
                                  <a:lnTo>
                                    <a:pt x="9786" y="4766"/>
                                  </a:lnTo>
                                  <a:lnTo>
                                    <a:pt x="9800" y="4759"/>
                                  </a:lnTo>
                                  <a:lnTo>
                                    <a:pt x="9803" y="4756"/>
                                  </a:lnTo>
                                  <a:lnTo>
                                    <a:pt x="9823" y="4742"/>
                                  </a:lnTo>
                                  <a:lnTo>
                                    <a:pt x="9835" y="4733"/>
                                  </a:lnTo>
                                  <a:lnTo>
                                    <a:pt x="9848" y="4721"/>
                                  </a:lnTo>
                                  <a:lnTo>
                                    <a:pt x="9860" y="4706"/>
                                  </a:lnTo>
                                  <a:lnTo>
                                    <a:pt x="9871" y="4689"/>
                                  </a:lnTo>
                                  <a:lnTo>
                                    <a:pt x="9878" y="4670"/>
                                  </a:lnTo>
                                  <a:lnTo>
                                    <a:pt x="9883" y="4652"/>
                                  </a:lnTo>
                                  <a:lnTo>
                                    <a:pt x="9883" y="4600"/>
                                  </a:lnTo>
                                  <a:lnTo>
                                    <a:pt x="9879" y="4589"/>
                                  </a:lnTo>
                                  <a:lnTo>
                                    <a:pt x="9876" y="4575"/>
                                  </a:lnTo>
                                  <a:lnTo>
                                    <a:pt x="9869" y="4558"/>
                                  </a:lnTo>
                                  <a:lnTo>
                                    <a:pt x="9861" y="4542"/>
                                  </a:lnTo>
                                  <a:lnTo>
                                    <a:pt x="9852" y="4528"/>
                                  </a:lnTo>
                                  <a:lnTo>
                                    <a:pt x="9841" y="4517"/>
                                  </a:lnTo>
                                  <a:lnTo>
                                    <a:pt x="9833" y="4507"/>
                                  </a:lnTo>
                                  <a:lnTo>
                                    <a:pt x="9826" y="4498"/>
                                  </a:lnTo>
                                  <a:lnTo>
                                    <a:pt x="9820" y="4490"/>
                                  </a:lnTo>
                                  <a:lnTo>
                                    <a:pt x="9813" y="4482"/>
                                  </a:lnTo>
                                  <a:lnTo>
                                    <a:pt x="9807" y="4472"/>
                                  </a:lnTo>
                                  <a:lnTo>
                                    <a:pt x="9803" y="4468"/>
                                  </a:lnTo>
                                  <a:lnTo>
                                    <a:pt x="9803" y="4427"/>
                                  </a:lnTo>
                                  <a:lnTo>
                                    <a:pt x="9807" y="4423"/>
                                  </a:lnTo>
                                  <a:lnTo>
                                    <a:pt x="9813" y="4415"/>
                                  </a:lnTo>
                                  <a:lnTo>
                                    <a:pt x="9822" y="4406"/>
                                  </a:lnTo>
                                  <a:lnTo>
                                    <a:pt x="9832" y="4396"/>
                                  </a:lnTo>
                                  <a:lnTo>
                                    <a:pt x="9845" y="4385"/>
                                  </a:lnTo>
                                  <a:lnTo>
                                    <a:pt x="9857" y="4374"/>
                                  </a:lnTo>
                                  <a:lnTo>
                                    <a:pt x="9870" y="4362"/>
                                  </a:lnTo>
                                  <a:lnTo>
                                    <a:pt x="9881" y="4350"/>
                                  </a:lnTo>
                                  <a:lnTo>
                                    <a:pt x="9890" y="4337"/>
                                  </a:lnTo>
                                  <a:lnTo>
                                    <a:pt x="9896" y="4324"/>
                                  </a:lnTo>
                                  <a:lnTo>
                                    <a:pt x="9900" y="4312"/>
                                  </a:lnTo>
                                  <a:lnTo>
                                    <a:pt x="9903" y="4301"/>
                                  </a:lnTo>
                                  <a:lnTo>
                                    <a:pt x="9903" y="4292"/>
                                  </a:lnTo>
                                  <a:lnTo>
                                    <a:pt x="9903" y="4268"/>
                                  </a:lnTo>
                                  <a:moveTo>
                                    <a:pt x="10544" y="3683"/>
                                  </a:moveTo>
                                  <a:lnTo>
                                    <a:pt x="10540" y="3669"/>
                                  </a:lnTo>
                                  <a:lnTo>
                                    <a:pt x="10526" y="3662"/>
                                  </a:lnTo>
                                  <a:lnTo>
                                    <a:pt x="10519" y="3662"/>
                                  </a:lnTo>
                                  <a:lnTo>
                                    <a:pt x="10516" y="3655"/>
                                  </a:lnTo>
                                  <a:lnTo>
                                    <a:pt x="10499" y="3638"/>
                                  </a:lnTo>
                                  <a:lnTo>
                                    <a:pt x="10494" y="3632"/>
                                  </a:lnTo>
                                  <a:lnTo>
                                    <a:pt x="10490" y="3623"/>
                                  </a:lnTo>
                                  <a:lnTo>
                                    <a:pt x="10481" y="3600"/>
                                  </a:lnTo>
                                  <a:lnTo>
                                    <a:pt x="10474" y="3579"/>
                                  </a:lnTo>
                                  <a:lnTo>
                                    <a:pt x="10467" y="3569"/>
                                  </a:lnTo>
                                  <a:lnTo>
                                    <a:pt x="10462" y="3559"/>
                                  </a:lnTo>
                                  <a:lnTo>
                                    <a:pt x="10456" y="3548"/>
                                  </a:lnTo>
                                  <a:lnTo>
                                    <a:pt x="10449" y="3538"/>
                                  </a:lnTo>
                                  <a:lnTo>
                                    <a:pt x="10440" y="3527"/>
                                  </a:lnTo>
                                  <a:lnTo>
                                    <a:pt x="10426" y="3514"/>
                                  </a:lnTo>
                                  <a:lnTo>
                                    <a:pt x="10416" y="3510"/>
                                  </a:lnTo>
                                  <a:lnTo>
                                    <a:pt x="10412" y="3507"/>
                                  </a:lnTo>
                                  <a:lnTo>
                                    <a:pt x="10405" y="3503"/>
                                  </a:lnTo>
                                  <a:lnTo>
                                    <a:pt x="10402" y="3503"/>
                                  </a:lnTo>
                                  <a:lnTo>
                                    <a:pt x="10398" y="3500"/>
                                  </a:lnTo>
                                  <a:lnTo>
                                    <a:pt x="10391" y="3500"/>
                                  </a:lnTo>
                                  <a:lnTo>
                                    <a:pt x="10388" y="3496"/>
                                  </a:lnTo>
                                  <a:lnTo>
                                    <a:pt x="10371" y="3496"/>
                                  </a:lnTo>
                                  <a:lnTo>
                                    <a:pt x="10364" y="3493"/>
                                  </a:lnTo>
                                  <a:lnTo>
                                    <a:pt x="10326" y="3493"/>
                                  </a:lnTo>
                                  <a:lnTo>
                                    <a:pt x="10308" y="3496"/>
                                  </a:lnTo>
                                  <a:lnTo>
                                    <a:pt x="10292" y="3501"/>
                                  </a:lnTo>
                                  <a:lnTo>
                                    <a:pt x="10277" y="3506"/>
                                  </a:lnTo>
                                  <a:lnTo>
                                    <a:pt x="10263" y="3514"/>
                                  </a:lnTo>
                                  <a:lnTo>
                                    <a:pt x="10251" y="3521"/>
                                  </a:lnTo>
                                  <a:lnTo>
                                    <a:pt x="10240" y="3529"/>
                                  </a:lnTo>
                                  <a:lnTo>
                                    <a:pt x="10222" y="3541"/>
                                  </a:lnTo>
                                  <a:lnTo>
                                    <a:pt x="10211" y="3548"/>
                                  </a:lnTo>
                                  <a:lnTo>
                                    <a:pt x="10201" y="3552"/>
                                  </a:lnTo>
                                  <a:lnTo>
                                    <a:pt x="10170" y="3552"/>
                                  </a:lnTo>
                                  <a:lnTo>
                                    <a:pt x="10156" y="3545"/>
                                  </a:lnTo>
                                  <a:lnTo>
                                    <a:pt x="10146" y="3534"/>
                                  </a:lnTo>
                                  <a:lnTo>
                                    <a:pt x="10142" y="3524"/>
                                  </a:lnTo>
                                  <a:lnTo>
                                    <a:pt x="10132" y="3510"/>
                                  </a:lnTo>
                                  <a:lnTo>
                                    <a:pt x="10126" y="3499"/>
                                  </a:lnTo>
                                  <a:lnTo>
                                    <a:pt x="10118" y="3485"/>
                                  </a:lnTo>
                                  <a:lnTo>
                                    <a:pt x="10109" y="3472"/>
                                  </a:lnTo>
                                  <a:lnTo>
                                    <a:pt x="10097" y="3458"/>
                                  </a:lnTo>
                                  <a:lnTo>
                                    <a:pt x="10090" y="3448"/>
                                  </a:lnTo>
                                  <a:lnTo>
                                    <a:pt x="10080" y="3441"/>
                                  </a:lnTo>
                                  <a:lnTo>
                                    <a:pt x="10066" y="3434"/>
                                  </a:lnTo>
                                  <a:lnTo>
                                    <a:pt x="10058" y="3429"/>
                                  </a:lnTo>
                                  <a:lnTo>
                                    <a:pt x="10048" y="3424"/>
                                  </a:lnTo>
                                  <a:lnTo>
                                    <a:pt x="10038" y="3420"/>
                                  </a:lnTo>
                                  <a:lnTo>
                                    <a:pt x="10028" y="3417"/>
                                  </a:lnTo>
                                  <a:lnTo>
                                    <a:pt x="10011" y="3412"/>
                                  </a:lnTo>
                                  <a:lnTo>
                                    <a:pt x="9993" y="3410"/>
                                  </a:lnTo>
                                  <a:lnTo>
                                    <a:pt x="9974" y="3410"/>
                                  </a:lnTo>
                                  <a:lnTo>
                                    <a:pt x="9955" y="3413"/>
                                  </a:lnTo>
                                  <a:lnTo>
                                    <a:pt x="9938" y="3419"/>
                                  </a:lnTo>
                                  <a:lnTo>
                                    <a:pt x="9922" y="3426"/>
                                  </a:lnTo>
                                  <a:lnTo>
                                    <a:pt x="9907" y="3433"/>
                                  </a:lnTo>
                                  <a:lnTo>
                                    <a:pt x="9893" y="3441"/>
                                  </a:lnTo>
                                  <a:lnTo>
                                    <a:pt x="9883" y="3449"/>
                                  </a:lnTo>
                                  <a:lnTo>
                                    <a:pt x="9873" y="3456"/>
                                  </a:lnTo>
                                  <a:lnTo>
                                    <a:pt x="9865" y="3461"/>
                                  </a:lnTo>
                                  <a:lnTo>
                                    <a:pt x="9858" y="3465"/>
                                  </a:lnTo>
                                  <a:lnTo>
                                    <a:pt x="9848" y="3472"/>
                                  </a:lnTo>
                                  <a:lnTo>
                                    <a:pt x="9841" y="3472"/>
                                  </a:lnTo>
                                  <a:lnTo>
                                    <a:pt x="9838" y="3476"/>
                                  </a:lnTo>
                                  <a:lnTo>
                                    <a:pt x="9820" y="3476"/>
                                  </a:lnTo>
                                  <a:lnTo>
                                    <a:pt x="9813" y="3472"/>
                                  </a:lnTo>
                                  <a:lnTo>
                                    <a:pt x="9810" y="3472"/>
                                  </a:lnTo>
                                  <a:lnTo>
                                    <a:pt x="9803" y="3469"/>
                                  </a:lnTo>
                                  <a:lnTo>
                                    <a:pt x="9796" y="3462"/>
                                  </a:lnTo>
                                  <a:lnTo>
                                    <a:pt x="9789" y="3451"/>
                                  </a:lnTo>
                                  <a:lnTo>
                                    <a:pt x="9783" y="3438"/>
                                  </a:lnTo>
                                  <a:lnTo>
                                    <a:pt x="9775" y="3424"/>
                                  </a:lnTo>
                                  <a:lnTo>
                                    <a:pt x="9767" y="3408"/>
                                  </a:lnTo>
                                  <a:lnTo>
                                    <a:pt x="9757" y="3393"/>
                                  </a:lnTo>
                                  <a:lnTo>
                                    <a:pt x="9746" y="3380"/>
                                  </a:lnTo>
                                  <a:lnTo>
                                    <a:pt x="9734" y="3368"/>
                                  </a:lnTo>
                                  <a:lnTo>
                                    <a:pt x="9727" y="3361"/>
                                  </a:lnTo>
                                  <a:lnTo>
                                    <a:pt x="9717" y="3354"/>
                                  </a:lnTo>
                                  <a:lnTo>
                                    <a:pt x="9682" y="3337"/>
                                  </a:lnTo>
                                  <a:lnTo>
                                    <a:pt x="9672" y="3337"/>
                                  </a:lnTo>
                                  <a:lnTo>
                                    <a:pt x="9661" y="3336"/>
                                  </a:lnTo>
                                  <a:lnTo>
                                    <a:pt x="9658" y="3336"/>
                                  </a:lnTo>
                                  <a:lnTo>
                                    <a:pt x="9644" y="3341"/>
                                  </a:lnTo>
                                  <a:lnTo>
                                    <a:pt x="9631" y="3351"/>
                                  </a:lnTo>
                                  <a:lnTo>
                                    <a:pt x="9623" y="3365"/>
                                  </a:lnTo>
                                  <a:lnTo>
                                    <a:pt x="9621" y="3383"/>
                                  </a:lnTo>
                                  <a:lnTo>
                                    <a:pt x="9625" y="3399"/>
                                  </a:lnTo>
                                  <a:lnTo>
                                    <a:pt x="9635" y="3412"/>
                                  </a:lnTo>
                                  <a:lnTo>
                                    <a:pt x="9651" y="3420"/>
                                  </a:lnTo>
                                  <a:lnTo>
                                    <a:pt x="9658" y="3420"/>
                                  </a:lnTo>
                                  <a:lnTo>
                                    <a:pt x="9661" y="3424"/>
                                  </a:lnTo>
                                  <a:lnTo>
                                    <a:pt x="9665" y="3434"/>
                                  </a:lnTo>
                                  <a:lnTo>
                                    <a:pt x="9672" y="3437"/>
                                  </a:lnTo>
                                  <a:lnTo>
                                    <a:pt x="9675" y="3444"/>
                                  </a:lnTo>
                                  <a:lnTo>
                                    <a:pt x="9679" y="3448"/>
                                  </a:lnTo>
                                  <a:lnTo>
                                    <a:pt x="9685" y="3458"/>
                                  </a:lnTo>
                                  <a:lnTo>
                                    <a:pt x="9696" y="3476"/>
                                  </a:lnTo>
                                  <a:lnTo>
                                    <a:pt x="9706" y="3496"/>
                                  </a:lnTo>
                                  <a:lnTo>
                                    <a:pt x="9713" y="3507"/>
                                  </a:lnTo>
                                  <a:lnTo>
                                    <a:pt x="9719" y="3517"/>
                                  </a:lnTo>
                                  <a:lnTo>
                                    <a:pt x="9726" y="3527"/>
                                  </a:lnTo>
                                  <a:lnTo>
                                    <a:pt x="9735" y="3538"/>
                                  </a:lnTo>
                                  <a:lnTo>
                                    <a:pt x="9744" y="3548"/>
                                  </a:lnTo>
                                  <a:lnTo>
                                    <a:pt x="9755" y="3558"/>
                                  </a:lnTo>
                                  <a:lnTo>
                                    <a:pt x="9768" y="3566"/>
                                  </a:lnTo>
                                  <a:lnTo>
                                    <a:pt x="9781" y="3573"/>
                                  </a:lnTo>
                                  <a:lnTo>
                                    <a:pt x="9796" y="3579"/>
                                  </a:lnTo>
                                  <a:lnTo>
                                    <a:pt x="9800" y="3579"/>
                                  </a:lnTo>
                                  <a:lnTo>
                                    <a:pt x="9807" y="3583"/>
                                  </a:lnTo>
                                  <a:lnTo>
                                    <a:pt x="9834" y="3583"/>
                                  </a:lnTo>
                                  <a:lnTo>
                                    <a:pt x="9845" y="3586"/>
                                  </a:lnTo>
                                  <a:lnTo>
                                    <a:pt x="9858" y="3583"/>
                                  </a:lnTo>
                                  <a:lnTo>
                                    <a:pt x="9876" y="3580"/>
                                  </a:lnTo>
                                  <a:lnTo>
                                    <a:pt x="9892" y="3575"/>
                                  </a:lnTo>
                                  <a:lnTo>
                                    <a:pt x="9907" y="3569"/>
                                  </a:lnTo>
                                  <a:lnTo>
                                    <a:pt x="9921" y="3562"/>
                                  </a:lnTo>
                                  <a:lnTo>
                                    <a:pt x="9933" y="3554"/>
                                  </a:lnTo>
                                  <a:lnTo>
                                    <a:pt x="9944" y="3547"/>
                                  </a:lnTo>
                                  <a:lnTo>
                                    <a:pt x="9962" y="3534"/>
                                  </a:lnTo>
                                  <a:lnTo>
                                    <a:pt x="9973" y="3527"/>
                                  </a:lnTo>
                                  <a:lnTo>
                                    <a:pt x="9983" y="3524"/>
                                  </a:lnTo>
                                  <a:lnTo>
                                    <a:pt x="9986" y="3520"/>
                                  </a:lnTo>
                                  <a:lnTo>
                                    <a:pt x="10000" y="3520"/>
                                  </a:lnTo>
                                  <a:lnTo>
                                    <a:pt x="10011" y="3524"/>
                                  </a:lnTo>
                                  <a:lnTo>
                                    <a:pt x="10014" y="3524"/>
                                  </a:lnTo>
                                  <a:lnTo>
                                    <a:pt x="10021" y="3531"/>
                                  </a:lnTo>
                                  <a:lnTo>
                                    <a:pt x="10025" y="3531"/>
                                  </a:lnTo>
                                  <a:lnTo>
                                    <a:pt x="10025" y="3534"/>
                                  </a:lnTo>
                                  <a:lnTo>
                                    <a:pt x="10031" y="3541"/>
                                  </a:lnTo>
                                  <a:lnTo>
                                    <a:pt x="10035" y="3552"/>
                                  </a:lnTo>
                                  <a:lnTo>
                                    <a:pt x="10045" y="3565"/>
                                  </a:lnTo>
                                  <a:lnTo>
                                    <a:pt x="10051" y="3577"/>
                                  </a:lnTo>
                                  <a:lnTo>
                                    <a:pt x="10059" y="3590"/>
                                  </a:lnTo>
                                  <a:lnTo>
                                    <a:pt x="10068" y="3604"/>
                                  </a:lnTo>
                                  <a:lnTo>
                                    <a:pt x="10080" y="3617"/>
                                  </a:lnTo>
                                  <a:lnTo>
                                    <a:pt x="10094" y="3632"/>
                                  </a:lnTo>
                                  <a:lnTo>
                                    <a:pt x="10110" y="3643"/>
                                  </a:lnTo>
                                  <a:lnTo>
                                    <a:pt x="10128" y="3652"/>
                                  </a:lnTo>
                                  <a:lnTo>
                                    <a:pt x="10146" y="3659"/>
                                  </a:lnTo>
                                  <a:lnTo>
                                    <a:pt x="10156" y="3662"/>
                                  </a:lnTo>
                                  <a:lnTo>
                                    <a:pt x="10211" y="3662"/>
                                  </a:lnTo>
                                  <a:lnTo>
                                    <a:pt x="10239" y="3653"/>
                                  </a:lnTo>
                                  <a:lnTo>
                                    <a:pt x="10255" y="3646"/>
                                  </a:lnTo>
                                  <a:lnTo>
                                    <a:pt x="10270" y="3639"/>
                                  </a:lnTo>
                                  <a:lnTo>
                                    <a:pt x="10284" y="3631"/>
                                  </a:lnTo>
                                  <a:lnTo>
                                    <a:pt x="10294" y="3624"/>
                                  </a:lnTo>
                                  <a:lnTo>
                                    <a:pt x="10304" y="3616"/>
                                  </a:lnTo>
                                  <a:lnTo>
                                    <a:pt x="10312" y="3611"/>
                                  </a:lnTo>
                                  <a:lnTo>
                                    <a:pt x="10319" y="3607"/>
                                  </a:lnTo>
                                  <a:lnTo>
                                    <a:pt x="10329" y="3600"/>
                                  </a:lnTo>
                                  <a:lnTo>
                                    <a:pt x="10336" y="3600"/>
                                  </a:lnTo>
                                  <a:lnTo>
                                    <a:pt x="10339" y="3597"/>
                                  </a:lnTo>
                                  <a:lnTo>
                                    <a:pt x="10374" y="3597"/>
                                  </a:lnTo>
                                  <a:lnTo>
                                    <a:pt x="10377" y="3600"/>
                                  </a:lnTo>
                                  <a:lnTo>
                                    <a:pt x="10385" y="3607"/>
                                  </a:lnTo>
                                  <a:lnTo>
                                    <a:pt x="10393" y="3617"/>
                                  </a:lnTo>
                                  <a:lnTo>
                                    <a:pt x="10402" y="3629"/>
                                  </a:lnTo>
                                  <a:lnTo>
                                    <a:pt x="10412" y="3642"/>
                                  </a:lnTo>
                                  <a:lnTo>
                                    <a:pt x="10421" y="3655"/>
                                  </a:lnTo>
                                  <a:lnTo>
                                    <a:pt x="10432" y="3668"/>
                                  </a:lnTo>
                                  <a:lnTo>
                                    <a:pt x="10444" y="3680"/>
                                  </a:lnTo>
                                  <a:lnTo>
                                    <a:pt x="10457" y="3690"/>
                                  </a:lnTo>
                                  <a:lnTo>
                                    <a:pt x="10469" y="3697"/>
                                  </a:lnTo>
                                  <a:lnTo>
                                    <a:pt x="10480" y="3703"/>
                                  </a:lnTo>
                                  <a:lnTo>
                                    <a:pt x="10490" y="3706"/>
                                  </a:lnTo>
                                  <a:lnTo>
                                    <a:pt x="10499" y="3707"/>
                                  </a:lnTo>
                                  <a:lnTo>
                                    <a:pt x="10523" y="3707"/>
                                  </a:lnTo>
                                  <a:lnTo>
                                    <a:pt x="10530" y="3704"/>
                                  </a:lnTo>
                                  <a:lnTo>
                                    <a:pt x="10544" y="3683"/>
                                  </a:lnTo>
                                  <a:moveTo>
                                    <a:pt x="10675" y="48"/>
                                  </a:moveTo>
                                  <a:lnTo>
                                    <a:pt x="10674" y="30"/>
                                  </a:lnTo>
                                  <a:lnTo>
                                    <a:pt x="10667" y="16"/>
                                  </a:lnTo>
                                  <a:lnTo>
                                    <a:pt x="10655" y="5"/>
                                  </a:lnTo>
                                  <a:lnTo>
                                    <a:pt x="10641" y="0"/>
                                  </a:lnTo>
                                  <a:lnTo>
                                    <a:pt x="10623" y="0"/>
                                  </a:lnTo>
                                  <a:lnTo>
                                    <a:pt x="10608" y="6"/>
                                  </a:lnTo>
                                  <a:lnTo>
                                    <a:pt x="10596" y="18"/>
                                  </a:lnTo>
                                  <a:lnTo>
                                    <a:pt x="10588" y="34"/>
                                  </a:lnTo>
                                  <a:lnTo>
                                    <a:pt x="10588" y="48"/>
                                  </a:lnTo>
                                  <a:lnTo>
                                    <a:pt x="10585" y="55"/>
                                  </a:lnTo>
                                  <a:lnTo>
                                    <a:pt x="10582" y="58"/>
                                  </a:lnTo>
                                  <a:lnTo>
                                    <a:pt x="10578" y="65"/>
                                  </a:lnTo>
                                  <a:lnTo>
                                    <a:pt x="10568" y="72"/>
                                  </a:lnTo>
                                  <a:lnTo>
                                    <a:pt x="10554" y="82"/>
                                  </a:lnTo>
                                  <a:lnTo>
                                    <a:pt x="10547" y="86"/>
                                  </a:lnTo>
                                  <a:lnTo>
                                    <a:pt x="10537" y="93"/>
                                  </a:lnTo>
                                  <a:lnTo>
                                    <a:pt x="10526" y="103"/>
                                  </a:lnTo>
                                  <a:lnTo>
                                    <a:pt x="10518" y="109"/>
                                  </a:lnTo>
                                  <a:lnTo>
                                    <a:pt x="10509" y="118"/>
                                  </a:lnTo>
                                  <a:lnTo>
                                    <a:pt x="10500" y="127"/>
                                  </a:lnTo>
                                  <a:lnTo>
                                    <a:pt x="10492" y="138"/>
                                  </a:lnTo>
                                  <a:lnTo>
                                    <a:pt x="10484" y="149"/>
                                  </a:lnTo>
                                  <a:lnTo>
                                    <a:pt x="10477" y="163"/>
                                  </a:lnTo>
                                  <a:lnTo>
                                    <a:pt x="10471" y="177"/>
                                  </a:lnTo>
                                  <a:lnTo>
                                    <a:pt x="10467" y="193"/>
                                  </a:lnTo>
                                  <a:lnTo>
                                    <a:pt x="10467" y="196"/>
                                  </a:lnTo>
                                  <a:lnTo>
                                    <a:pt x="10464" y="203"/>
                                  </a:lnTo>
                                  <a:lnTo>
                                    <a:pt x="10464" y="241"/>
                                  </a:lnTo>
                                  <a:lnTo>
                                    <a:pt x="10472" y="272"/>
                                  </a:lnTo>
                                  <a:lnTo>
                                    <a:pt x="10479" y="287"/>
                                  </a:lnTo>
                                  <a:lnTo>
                                    <a:pt x="10487" y="301"/>
                                  </a:lnTo>
                                  <a:lnTo>
                                    <a:pt x="10495" y="314"/>
                                  </a:lnTo>
                                  <a:lnTo>
                                    <a:pt x="10503" y="324"/>
                                  </a:lnTo>
                                  <a:lnTo>
                                    <a:pt x="10520" y="344"/>
                                  </a:lnTo>
                                  <a:lnTo>
                                    <a:pt x="10526" y="352"/>
                                  </a:lnTo>
                                  <a:lnTo>
                                    <a:pt x="10533" y="362"/>
                                  </a:lnTo>
                                  <a:lnTo>
                                    <a:pt x="10540" y="369"/>
                                  </a:lnTo>
                                  <a:lnTo>
                                    <a:pt x="10540" y="376"/>
                                  </a:lnTo>
                                  <a:lnTo>
                                    <a:pt x="10544" y="383"/>
                                  </a:lnTo>
                                  <a:lnTo>
                                    <a:pt x="10544" y="387"/>
                                  </a:lnTo>
                                  <a:lnTo>
                                    <a:pt x="10540" y="400"/>
                                  </a:lnTo>
                                  <a:lnTo>
                                    <a:pt x="10540" y="407"/>
                                  </a:lnTo>
                                  <a:lnTo>
                                    <a:pt x="10537" y="411"/>
                                  </a:lnTo>
                                  <a:lnTo>
                                    <a:pt x="10537" y="414"/>
                                  </a:lnTo>
                                  <a:lnTo>
                                    <a:pt x="10523" y="428"/>
                                  </a:lnTo>
                                  <a:lnTo>
                                    <a:pt x="10512" y="435"/>
                                  </a:lnTo>
                                  <a:lnTo>
                                    <a:pt x="10499" y="445"/>
                                  </a:lnTo>
                                  <a:lnTo>
                                    <a:pt x="10476" y="462"/>
                                  </a:lnTo>
                                  <a:lnTo>
                                    <a:pt x="10463" y="472"/>
                                  </a:lnTo>
                                  <a:lnTo>
                                    <a:pt x="10450" y="483"/>
                                  </a:lnTo>
                                  <a:lnTo>
                                    <a:pt x="10438" y="498"/>
                                  </a:lnTo>
                                  <a:lnTo>
                                    <a:pt x="10428" y="515"/>
                                  </a:lnTo>
                                  <a:lnTo>
                                    <a:pt x="10420" y="534"/>
                                  </a:lnTo>
                                  <a:lnTo>
                                    <a:pt x="10416" y="553"/>
                                  </a:lnTo>
                                  <a:lnTo>
                                    <a:pt x="10416" y="605"/>
                                  </a:lnTo>
                                  <a:lnTo>
                                    <a:pt x="10419" y="615"/>
                                  </a:lnTo>
                                  <a:lnTo>
                                    <a:pt x="10422" y="629"/>
                                  </a:lnTo>
                                  <a:lnTo>
                                    <a:pt x="10429" y="646"/>
                                  </a:lnTo>
                                  <a:lnTo>
                                    <a:pt x="10438" y="660"/>
                                  </a:lnTo>
                                  <a:lnTo>
                                    <a:pt x="10448" y="673"/>
                                  </a:lnTo>
                                  <a:lnTo>
                                    <a:pt x="10457" y="684"/>
                                  </a:lnTo>
                                  <a:lnTo>
                                    <a:pt x="10467" y="694"/>
                                  </a:lnTo>
                                  <a:lnTo>
                                    <a:pt x="10475" y="702"/>
                                  </a:lnTo>
                                  <a:lnTo>
                                    <a:pt x="10481" y="709"/>
                                  </a:lnTo>
                                  <a:lnTo>
                                    <a:pt x="10492" y="726"/>
                                  </a:lnTo>
                                  <a:lnTo>
                                    <a:pt x="10495" y="729"/>
                                  </a:lnTo>
                                  <a:lnTo>
                                    <a:pt x="10495" y="771"/>
                                  </a:lnTo>
                                  <a:lnTo>
                                    <a:pt x="10492" y="774"/>
                                  </a:lnTo>
                                  <a:lnTo>
                                    <a:pt x="10487" y="782"/>
                                  </a:lnTo>
                                  <a:lnTo>
                                    <a:pt x="10478" y="792"/>
                                  </a:lnTo>
                                  <a:lnTo>
                                    <a:pt x="10467" y="801"/>
                                  </a:lnTo>
                                  <a:lnTo>
                                    <a:pt x="10454" y="812"/>
                                  </a:lnTo>
                                  <a:lnTo>
                                    <a:pt x="10441" y="823"/>
                                  </a:lnTo>
                                  <a:lnTo>
                                    <a:pt x="10429" y="835"/>
                                  </a:lnTo>
                                  <a:lnTo>
                                    <a:pt x="10419" y="848"/>
                                  </a:lnTo>
                                  <a:lnTo>
                                    <a:pt x="10412" y="860"/>
                                  </a:lnTo>
                                  <a:lnTo>
                                    <a:pt x="10406" y="873"/>
                                  </a:lnTo>
                                  <a:lnTo>
                                    <a:pt x="10403" y="886"/>
                                  </a:lnTo>
                                  <a:lnTo>
                                    <a:pt x="10400" y="896"/>
                                  </a:lnTo>
                                  <a:lnTo>
                                    <a:pt x="10398" y="905"/>
                                  </a:lnTo>
                                  <a:lnTo>
                                    <a:pt x="10398" y="930"/>
                                  </a:lnTo>
                                  <a:lnTo>
                                    <a:pt x="10405" y="937"/>
                                  </a:lnTo>
                                  <a:lnTo>
                                    <a:pt x="10412" y="940"/>
                                  </a:lnTo>
                                  <a:lnTo>
                                    <a:pt x="10412" y="944"/>
                                  </a:lnTo>
                                  <a:lnTo>
                                    <a:pt x="10426" y="937"/>
                                  </a:lnTo>
                                  <a:lnTo>
                                    <a:pt x="10429" y="923"/>
                                  </a:lnTo>
                                  <a:lnTo>
                                    <a:pt x="10429" y="919"/>
                                  </a:lnTo>
                                  <a:lnTo>
                                    <a:pt x="10436" y="912"/>
                                  </a:lnTo>
                                  <a:lnTo>
                                    <a:pt x="10440" y="905"/>
                                  </a:lnTo>
                                  <a:lnTo>
                                    <a:pt x="10450" y="895"/>
                                  </a:lnTo>
                                  <a:lnTo>
                                    <a:pt x="10456" y="890"/>
                                  </a:lnTo>
                                  <a:lnTo>
                                    <a:pt x="10464" y="885"/>
                                  </a:lnTo>
                                  <a:lnTo>
                                    <a:pt x="10473" y="880"/>
                                  </a:lnTo>
                                  <a:lnTo>
                                    <a:pt x="10485" y="874"/>
                                  </a:lnTo>
                                  <a:lnTo>
                                    <a:pt x="10495" y="869"/>
                                  </a:lnTo>
                                  <a:lnTo>
                                    <a:pt x="10505" y="864"/>
                                  </a:lnTo>
                                  <a:lnTo>
                                    <a:pt x="10516" y="857"/>
                                  </a:lnTo>
                                  <a:lnTo>
                                    <a:pt x="10524" y="851"/>
                                  </a:lnTo>
                                  <a:lnTo>
                                    <a:pt x="10533" y="844"/>
                                  </a:lnTo>
                                  <a:lnTo>
                                    <a:pt x="10544" y="836"/>
                                  </a:lnTo>
                                  <a:lnTo>
                                    <a:pt x="10554" y="826"/>
                                  </a:lnTo>
                                  <a:lnTo>
                                    <a:pt x="10561" y="819"/>
                                  </a:lnTo>
                                  <a:lnTo>
                                    <a:pt x="10564" y="809"/>
                                  </a:lnTo>
                                  <a:lnTo>
                                    <a:pt x="10575" y="798"/>
                                  </a:lnTo>
                                  <a:lnTo>
                                    <a:pt x="10575" y="791"/>
                                  </a:lnTo>
                                  <a:lnTo>
                                    <a:pt x="10578" y="788"/>
                                  </a:lnTo>
                                  <a:lnTo>
                                    <a:pt x="10578" y="784"/>
                                  </a:lnTo>
                                  <a:lnTo>
                                    <a:pt x="10582" y="777"/>
                                  </a:lnTo>
                                  <a:lnTo>
                                    <a:pt x="10582" y="722"/>
                                  </a:lnTo>
                                  <a:lnTo>
                                    <a:pt x="10578" y="712"/>
                                  </a:lnTo>
                                  <a:lnTo>
                                    <a:pt x="10574" y="696"/>
                                  </a:lnTo>
                                  <a:lnTo>
                                    <a:pt x="10567" y="681"/>
                                  </a:lnTo>
                                  <a:lnTo>
                                    <a:pt x="10559" y="667"/>
                                  </a:lnTo>
                                  <a:lnTo>
                                    <a:pt x="10550" y="653"/>
                                  </a:lnTo>
                                  <a:lnTo>
                                    <a:pt x="10542" y="643"/>
                                  </a:lnTo>
                                  <a:lnTo>
                                    <a:pt x="10526" y="623"/>
                                  </a:lnTo>
                                  <a:lnTo>
                                    <a:pt x="10519" y="615"/>
                                  </a:lnTo>
                                  <a:lnTo>
                                    <a:pt x="10512" y="605"/>
                                  </a:lnTo>
                                  <a:lnTo>
                                    <a:pt x="10505" y="598"/>
                                  </a:lnTo>
                                  <a:lnTo>
                                    <a:pt x="10505" y="566"/>
                                  </a:lnTo>
                                  <a:lnTo>
                                    <a:pt x="10509" y="560"/>
                                  </a:lnTo>
                                  <a:lnTo>
                                    <a:pt x="10509" y="553"/>
                                  </a:lnTo>
                                  <a:lnTo>
                                    <a:pt x="10523" y="539"/>
                                  </a:lnTo>
                                  <a:lnTo>
                                    <a:pt x="10533" y="532"/>
                                  </a:lnTo>
                                  <a:lnTo>
                                    <a:pt x="10544" y="524"/>
                                  </a:lnTo>
                                  <a:lnTo>
                                    <a:pt x="10547" y="522"/>
                                  </a:lnTo>
                                  <a:lnTo>
                                    <a:pt x="10554" y="517"/>
                                  </a:lnTo>
                                  <a:lnTo>
                                    <a:pt x="10570" y="505"/>
                                  </a:lnTo>
                                  <a:lnTo>
                                    <a:pt x="10582" y="495"/>
                                  </a:lnTo>
                                  <a:lnTo>
                                    <a:pt x="10595" y="483"/>
                                  </a:lnTo>
                                  <a:lnTo>
                                    <a:pt x="10602" y="473"/>
                                  </a:lnTo>
                                  <a:lnTo>
                                    <a:pt x="10613" y="463"/>
                                  </a:lnTo>
                                  <a:lnTo>
                                    <a:pt x="10616" y="452"/>
                                  </a:lnTo>
                                  <a:lnTo>
                                    <a:pt x="10621" y="444"/>
                                  </a:lnTo>
                                  <a:lnTo>
                                    <a:pt x="10624" y="435"/>
                                  </a:lnTo>
                                  <a:lnTo>
                                    <a:pt x="10627" y="425"/>
                                  </a:lnTo>
                                  <a:lnTo>
                                    <a:pt x="10630" y="414"/>
                                  </a:lnTo>
                                  <a:lnTo>
                                    <a:pt x="10632" y="398"/>
                                  </a:lnTo>
                                  <a:lnTo>
                                    <a:pt x="10632" y="379"/>
                                  </a:lnTo>
                                  <a:lnTo>
                                    <a:pt x="10630" y="360"/>
                                  </a:lnTo>
                                  <a:lnTo>
                                    <a:pt x="10627" y="342"/>
                                  </a:lnTo>
                                  <a:lnTo>
                                    <a:pt x="10620" y="324"/>
                                  </a:lnTo>
                                  <a:lnTo>
                                    <a:pt x="10611" y="308"/>
                                  </a:lnTo>
                                  <a:lnTo>
                                    <a:pt x="10601" y="294"/>
                                  </a:lnTo>
                                  <a:lnTo>
                                    <a:pt x="10592" y="283"/>
                                  </a:lnTo>
                                  <a:lnTo>
                                    <a:pt x="10582" y="273"/>
                                  </a:lnTo>
                                  <a:lnTo>
                                    <a:pt x="10574" y="265"/>
                                  </a:lnTo>
                                  <a:lnTo>
                                    <a:pt x="10568" y="258"/>
                                  </a:lnTo>
                                  <a:lnTo>
                                    <a:pt x="10557" y="241"/>
                                  </a:lnTo>
                                  <a:lnTo>
                                    <a:pt x="10554" y="238"/>
                                  </a:lnTo>
                                  <a:lnTo>
                                    <a:pt x="10554" y="203"/>
                                  </a:lnTo>
                                  <a:lnTo>
                                    <a:pt x="10557" y="200"/>
                                  </a:lnTo>
                                  <a:lnTo>
                                    <a:pt x="10561" y="193"/>
                                  </a:lnTo>
                                  <a:lnTo>
                                    <a:pt x="10567" y="185"/>
                                  </a:lnTo>
                                  <a:lnTo>
                                    <a:pt x="10576" y="177"/>
                                  </a:lnTo>
                                  <a:lnTo>
                                    <a:pt x="10588" y="168"/>
                                  </a:lnTo>
                                  <a:lnTo>
                                    <a:pt x="10602" y="158"/>
                                  </a:lnTo>
                                  <a:lnTo>
                                    <a:pt x="10616" y="148"/>
                                  </a:lnTo>
                                  <a:lnTo>
                                    <a:pt x="10629" y="137"/>
                                  </a:lnTo>
                                  <a:lnTo>
                                    <a:pt x="10641" y="124"/>
                                  </a:lnTo>
                                  <a:lnTo>
                                    <a:pt x="10658" y="100"/>
                                  </a:lnTo>
                                  <a:lnTo>
                                    <a:pt x="10661" y="93"/>
                                  </a:lnTo>
                                  <a:lnTo>
                                    <a:pt x="10665" y="82"/>
                                  </a:lnTo>
                                  <a:lnTo>
                                    <a:pt x="10668" y="75"/>
                                  </a:lnTo>
                                  <a:lnTo>
                                    <a:pt x="10668" y="68"/>
                                  </a:lnTo>
                                  <a:lnTo>
                                    <a:pt x="10672" y="61"/>
                                  </a:lnTo>
                                  <a:lnTo>
                                    <a:pt x="10672" y="51"/>
                                  </a:lnTo>
                                  <a:lnTo>
                                    <a:pt x="10675" y="51"/>
                                  </a:lnTo>
                                  <a:lnTo>
                                    <a:pt x="10675" y="48"/>
                                  </a:lnTo>
                                  <a:moveTo>
                                    <a:pt x="11434" y="5018"/>
                                  </a:moveTo>
                                  <a:lnTo>
                                    <a:pt x="11429" y="5002"/>
                                  </a:lnTo>
                                  <a:lnTo>
                                    <a:pt x="11419" y="4987"/>
                                  </a:lnTo>
                                  <a:lnTo>
                                    <a:pt x="11405" y="4973"/>
                                  </a:lnTo>
                                  <a:lnTo>
                                    <a:pt x="11405" y="4966"/>
                                  </a:lnTo>
                                  <a:lnTo>
                                    <a:pt x="11402" y="4959"/>
                                  </a:lnTo>
                                  <a:lnTo>
                                    <a:pt x="11402" y="4949"/>
                                  </a:lnTo>
                                  <a:lnTo>
                                    <a:pt x="11398" y="4928"/>
                                  </a:lnTo>
                                  <a:lnTo>
                                    <a:pt x="11398" y="4908"/>
                                  </a:lnTo>
                                  <a:lnTo>
                                    <a:pt x="11395" y="4894"/>
                                  </a:lnTo>
                                  <a:lnTo>
                                    <a:pt x="11392" y="4883"/>
                                  </a:lnTo>
                                  <a:lnTo>
                                    <a:pt x="11390" y="4871"/>
                                  </a:lnTo>
                                  <a:lnTo>
                                    <a:pt x="11387" y="4858"/>
                                  </a:lnTo>
                                  <a:lnTo>
                                    <a:pt x="11381" y="4845"/>
                                  </a:lnTo>
                                  <a:lnTo>
                                    <a:pt x="11374" y="4832"/>
                                  </a:lnTo>
                                  <a:lnTo>
                                    <a:pt x="11366" y="4820"/>
                                  </a:lnTo>
                                  <a:lnTo>
                                    <a:pt x="11357" y="4808"/>
                                  </a:lnTo>
                                  <a:lnTo>
                                    <a:pt x="11346" y="4797"/>
                                  </a:lnTo>
                                  <a:lnTo>
                                    <a:pt x="11339" y="4790"/>
                                  </a:lnTo>
                                  <a:lnTo>
                                    <a:pt x="11332" y="4787"/>
                                  </a:lnTo>
                                  <a:lnTo>
                                    <a:pt x="11329" y="4783"/>
                                  </a:lnTo>
                                  <a:lnTo>
                                    <a:pt x="11322" y="4780"/>
                                  </a:lnTo>
                                  <a:lnTo>
                                    <a:pt x="11312" y="4773"/>
                                  </a:lnTo>
                                  <a:lnTo>
                                    <a:pt x="11291" y="4766"/>
                                  </a:lnTo>
                                  <a:lnTo>
                                    <a:pt x="11275" y="4762"/>
                                  </a:lnTo>
                                  <a:lnTo>
                                    <a:pt x="11258" y="4760"/>
                                  </a:lnTo>
                                  <a:lnTo>
                                    <a:pt x="11241" y="4760"/>
                                  </a:lnTo>
                                  <a:lnTo>
                                    <a:pt x="11225" y="4762"/>
                                  </a:lnTo>
                                  <a:lnTo>
                                    <a:pt x="11211" y="4765"/>
                                  </a:lnTo>
                                  <a:lnTo>
                                    <a:pt x="11198" y="4767"/>
                                  </a:lnTo>
                                  <a:lnTo>
                                    <a:pt x="11187" y="4770"/>
                                  </a:lnTo>
                                  <a:lnTo>
                                    <a:pt x="11163" y="4776"/>
                                  </a:lnTo>
                                  <a:lnTo>
                                    <a:pt x="11156" y="4776"/>
                                  </a:lnTo>
                                  <a:lnTo>
                                    <a:pt x="11149" y="4773"/>
                                  </a:lnTo>
                                  <a:lnTo>
                                    <a:pt x="11142" y="4773"/>
                                  </a:lnTo>
                                  <a:lnTo>
                                    <a:pt x="11139" y="4769"/>
                                  </a:lnTo>
                                  <a:lnTo>
                                    <a:pt x="11128" y="4762"/>
                                  </a:lnTo>
                                  <a:lnTo>
                                    <a:pt x="11118" y="4752"/>
                                  </a:lnTo>
                                  <a:lnTo>
                                    <a:pt x="11118" y="4745"/>
                                  </a:lnTo>
                                  <a:lnTo>
                                    <a:pt x="11114" y="4738"/>
                                  </a:lnTo>
                                  <a:lnTo>
                                    <a:pt x="11114" y="4724"/>
                                  </a:lnTo>
                                  <a:lnTo>
                                    <a:pt x="11111" y="4707"/>
                                  </a:lnTo>
                                  <a:lnTo>
                                    <a:pt x="11110" y="4693"/>
                                  </a:lnTo>
                                  <a:lnTo>
                                    <a:pt x="11108" y="4678"/>
                                  </a:lnTo>
                                  <a:lnTo>
                                    <a:pt x="11105" y="4662"/>
                                  </a:lnTo>
                                  <a:lnTo>
                                    <a:pt x="11101" y="4645"/>
                                  </a:lnTo>
                                  <a:lnTo>
                                    <a:pt x="11094" y="4627"/>
                                  </a:lnTo>
                                  <a:lnTo>
                                    <a:pt x="11083" y="4610"/>
                                  </a:lnTo>
                                  <a:lnTo>
                                    <a:pt x="11070" y="4595"/>
                                  </a:lnTo>
                                  <a:lnTo>
                                    <a:pt x="11056" y="4582"/>
                                  </a:lnTo>
                                  <a:lnTo>
                                    <a:pt x="11031" y="4558"/>
                                  </a:lnTo>
                                  <a:lnTo>
                                    <a:pt x="11024" y="4558"/>
                                  </a:lnTo>
                                  <a:lnTo>
                                    <a:pt x="11014" y="4551"/>
                                  </a:lnTo>
                                  <a:lnTo>
                                    <a:pt x="11000" y="4548"/>
                                  </a:lnTo>
                                  <a:lnTo>
                                    <a:pt x="10983" y="4548"/>
                                  </a:lnTo>
                                  <a:lnTo>
                                    <a:pt x="10969" y="4546"/>
                                  </a:lnTo>
                                  <a:lnTo>
                                    <a:pt x="10962" y="4547"/>
                                  </a:lnTo>
                                  <a:lnTo>
                                    <a:pt x="10951" y="4547"/>
                                  </a:lnTo>
                                  <a:lnTo>
                                    <a:pt x="10935" y="4549"/>
                                  </a:lnTo>
                                  <a:lnTo>
                                    <a:pt x="10921" y="4551"/>
                                  </a:lnTo>
                                  <a:lnTo>
                                    <a:pt x="10908" y="4554"/>
                                  </a:lnTo>
                                  <a:lnTo>
                                    <a:pt x="10897" y="4556"/>
                                  </a:lnTo>
                                  <a:lnTo>
                                    <a:pt x="10888" y="4559"/>
                                  </a:lnTo>
                                  <a:lnTo>
                                    <a:pt x="10879" y="4562"/>
                                  </a:lnTo>
                                  <a:lnTo>
                                    <a:pt x="10869" y="4565"/>
                                  </a:lnTo>
                                  <a:lnTo>
                                    <a:pt x="10862" y="4562"/>
                                  </a:lnTo>
                                  <a:lnTo>
                                    <a:pt x="10851" y="4562"/>
                                  </a:lnTo>
                                  <a:lnTo>
                                    <a:pt x="10848" y="4558"/>
                                  </a:lnTo>
                                  <a:lnTo>
                                    <a:pt x="10845" y="4558"/>
                                  </a:lnTo>
                                  <a:lnTo>
                                    <a:pt x="10841" y="4555"/>
                                  </a:lnTo>
                                  <a:lnTo>
                                    <a:pt x="10838" y="4555"/>
                                  </a:lnTo>
                                  <a:lnTo>
                                    <a:pt x="10820" y="4537"/>
                                  </a:lnTo>
                                  <a:lnTo>
                                    <a:pt x="10816" y="4528"/>
                                  </a:lnTo>
                                  <a:lnTo>
                                    <a:pt x="10812" y="4515"/>
                                  </a:lnTo>
                                  <a:lnTo>
                                    <a:pt x="10809" y="4501"/>
                                  </a:lnTo>
                                  <a:lnTo>
                                    <a:pt x="10806" y="4486"/>
                                  </a:lnTo>
                                  <a:lnTo>
                                    <a:pt x="10803" y="4470"/>
                                  </a:lnTo>
                                  <a:lnTo>
                                    <a:pt x="10799" y="4453"/>
                                  </a:lnTo>
                                  <a:lnTo>
                                    <a:pt x="10793" y="4437"/>
                                  </a:lnTo>
                                  <a:lnTo>
                                    <a:pt x="10786" y="4423"/>
                                  </a:lnTo>
                                  <a:lnTo>
                                    <a:pt x="10775" y="4416"/>
                                  </a:lnTo>
                                  <a:lnTo>
                                    <a:pt x="10761" y="4406"/>
                                  </a:lnTo>
                                  <a:lnTo>
                                    <a:pt x="10755" y="4403"/>
                                  </a:lnTo>
                                  <a:lnTo>
                                    <a:pt x="10751" y="4399"/>
                                  </a:lnTo>
                                  <a:lnTo>
                                    <a:pt x="10748" y="4399"/>
                                  </a:lnTo>
                                  <a:lnTo>
                                    <a:pt x="10744" y="4396"/>
                                  </a:lnTo>
                                  <a:lnTo>
                                    <a:pt x="10741" y="4396"/>
                                  </a:lnTo>
                                  <a:lnTo>
                                    <a:pt x="10741" y="4392"/>
                                  </a:lnTo>
                                  <a:lnTo>
                                    <a:pt x="10734" y="4389"/>
                                  </a:lnTo>
                                  <a:lnTo>
                                    <a:pt x="10723" y="4389"/>
                                  </a:lnTo>
                                  <a:lnTo>
                                    <a:pt x="10717" y="4396"/>
                                  </a:lnTo>
                                  <a:lnTo>
                                    <a:pt x="10706" y="4403"/>
                                  </a:lnTo>
                                  <a:lnTo>
                                    <a:pt x="10706" y="4420"/>
                                  </a:lnTo>
                                  <a:lnTo>
                                    <a:pt x="10713" y="4430"/>
                                  </a:lnTo>
                                  <a:lnTo>
                                    <a:pt x="10720" y="4437"/>
                                  </a:lnTo>
                                  <a:lnTo>
                                    <a:pt x="10727" y="4451"/>
                                  </a:lnTo>
                                  <a:lnTo>
                                    <a:pt x="10727" y="4458"/>
                                  </a:lnTo>
                                  <a:lnTo>
                                    <a:pt x="10729" y="4466"/>
                                  </a:lnTo>
                                  <a:lnTo>
                                    <a:pt x="10729" y="4475"/>
                                  </a:lnTo>
                                  <a:lnTo>
                                    <a:pt x="10729" y="4486"/>
                                  </a:lnTo>
                                  <a:lnTo>
                                    <a:pt x="10727" y="4499"/>
                                  </a:lnTo>
                                  <a:lnTo>
                                    <a:pt x="10727" y="4534"/>
                                  </a:lnTo>
                                  <a:lnTo>
                                    <a:pt x="10728" y="4545"/>
                                  </a:lnTo>
                                  <a:lnTo>
                                    <a:pt x="10729" y="4557"/>
                                  </a:lnTo>
                                  <a:lnTo>
                                    <a:pt x="10733" y="4569"/>
                                  </a:lnTo>
                                  <a:lnTo>
                                    <a:pt x="10737" y="4582"/>
                                  </a:lnTo>
                                  <a:lnTo>
                                    <a:pt x="10741" y="4593"/>
                                  </a:lnTo>
                                  <a:lnTo>
                                    <a:pt x="10744" y="4600"/>
                                  </a:lnTo>
                                  <a:lnTo>
                                    <a:pt x="10751" y="4610"/>
                                  </a:lnTo>
                                  <a:lnTo>
                                    <a:pt x="10775" y="4634"/>
                                  </a:lnTo>
                                  <a:lnTo>
                                    <a:pt x="10779" y="4634"/>
                                  </a:lnTo>
                                  <a:lnTo>
                                    <a:pt x="10789" y="4645"/>
                                  </a:lnTo>
                                  <a:lnTo>
                                    <a:pt x="10796" y="4645"/>
                                  </a:lnTo>
                                  <a:lnTo>
                                    <a:pt x="10806" y="4652"/>
                                  </a:lnTo>
                                  <a:lnTo>
                                    <a:pt x="10827" y="4659"/>
                                  </a:lnTo>
                                  <a:lnTo>
                                    <a:pt x="10843" y="4662"/>
                                  </a:lnTo>
                                  <a:lnTo>
                                    <a:pt x="10860" y="4664"/>
                                  </a:lnTo>
                                  <a:lnTo>
                                    <a:pt x="10877" y="4664"/>
                                  </a:lnTo>
                                  <a:lnTo>
                                    <a:pt x="10893" y="4662"/>
                                  </a:lnTo>
                                  <a:lnTo>
                                    <a:pt x="10907" y="4659"/>
                                  </a:lnTo>
                                  <a:lnTo>
                                    <a:pt x="10920" y="4657"/>
                                  </a:lnTo>
                                  <a:lnTo>
                                    <a:pt x="10931" y="4654"/>
                                  </a:lnTo>
                                  <a:lnTo>
                                    <a:pt x="10955" y="4648"/>
                                  </a:lnTo>
                                  <a:lnTo>
                                    <a:pt x="10962" y="4648"/>
                                  </a:lnTo>
                                  <a:lnTo>
                                    <a:pt x="10969" y="4652"/>
                                  </a:lnTo>
                                  <a:lnTo>
                                    <a:pt x="10976" y="4652"/>
                                  </a:lnTo>
                                  <a:lnTo>
                                    <a:pt x="10979" y="4655"/>
                                  </a:lnTo>
                                  <a:lnTo>
                                    <a:pt x="10983" y="4655"/>
                                  </a:lnTo>
                                  <a:lnTo>
                                    <a:pt x="11000" y="4672"/>
                                  </a:lnTo>
                                  <a:lnTo>
                                    <a:pt x="11007" y="4686"/>
                                  </a:lnTo>
                                  <a:lnTo>
                                    <a:pt x="11007" y="4700"/>
                                  </a:lnTo>
                                  <a:lnTo>
                                    <a:pt x="11011" y="4717"/>
                                  </a:lnTo>
                                  <a:lnTo>
                                    <a:pt x="11011" y="4731"/>
                                  </a:lnTo>
                                  <a:lnTo>
                                    <a:pt x="11013" y="4746"/>
                                  </a:lnTo>
                                  <a:lnTo>
                                    <a:pt x="11016" y="4762"/>
                                  </a:lnTo>
                                  <a:lnTo>
                                    <a:pt x="11021" y="4780"/>
                                  </a:lnTo>
                                  <a:lnTo>
                                    <a:pt x="11024" y="4790"/>
                                  </a:lnTo>
                                  <a:lnTo>
                                    <a:pt x="11031" y="4804"/>
                                  </a:lnTo>
                                  <a:lnTo>
                                    <a:pt x="11038" y="4814"/>
                                  </a:lnTo>
                                  <a:lnTo>
                                    <a:pt x="11044" y="4822"/>
                                  </a:lnTo>
                                  <a:lnTo>
                                    <a:pt x="11051" y="4830"/>
                                  </a:lnTo>
                                  <a:lnTo>
                                    <a:pt x="11058" y="4838"/>
                                  </a:lnTo>
                                  <a:lnTo>
                                    <a:pt x="11066" y="4845"/>
                                  </a:lnTo>
                                  <a:lnTo>
                                    <a:pt x="11080" y="4856"/>
                                  </a:lnTo>
                                  <a:lnTo>
                                    <a:pt x="11096" y="4865"/>
                                  </a:lnTo>
                                  <a:lnTo>
                                    <a:pt x="11114" y="4872"/>
                                  </a:lnTo>
                                  <a:lnTo>
                                    <a:pt x="11132" y="4876"/>
                                  </a:lnTo>
                                  <a:lnTo>
                                    <a:pt x="11149" y="4878"/>
                                  </a:lnTo>
                                  <a:lnTo>
                                    <a:pt x="11156" y="4878"/>
                                  </a:lnTo>
                                  <a:lnTo>
                                    <a:pt x="11167" y="4877"/>
                                  </a:lnTo>
                                  <a:lnTo>
                                    <a:pt x="11183" y="4875"/>
                                  </a:lnTo>
                                  <a:lnTo>
                                    <a:pt x="11197" y="4873"/>
                                  </a:lnTo>
                                  <a:lnTo>
                                    <a:pt x="11210" y="4870"/>
                                  </a:lnTo>
                                  <a:lnTo>
                                    <a:pt x="11221" y="4868"/>
                                  </a:lnTo>
                                  <a:lnTo>
                                    <a:pt x="11231" y="4865"/>
                                  </a:lnTo>
                                  <a:lnTo>
                                    <a:pt x="11239" y="4863"/>
                                  </a:lnTo>
                                  <a:lnTo>
                                    <a:pt x="11249" y="4859"/>
                                  </a:lnTo>
                                  <a:lnTo>
                                    <a:pt x="11256" y="4863"/>
                                  </a:lnTo>
                                  <a:lnTo>
                                    <a:pt x="11267" y="4863"/>
                                  </a:lnTo>
                                  <a:lnTo>
                                    <a:pt x="11277" y="4873"/>
                                  </a:lnTo>
                                  <a:lnTo>
                                    <a:pt x="11284" y="4876"/>
                                  </a:lnTo>
                                  <a:lnTo>
                                    <a:pt x="11287" y="4880"/>
                                  </a:lnTo>
                                  <a:lnTo>
                                    <a:pt x="11287" y="4887"/>
                                  </a:lnTo>
                                  <a:lnTo>
                                    <a:pt x="11291" y="4896"/>
                                  </a:lnTo>
                                  <a:lnTo>
                                    <a:pt x="11294" y="4908"/>
                                  </a:lnTo>
                                  <a:lnTo>
                                    <a:pt x="11298" y="4939"/>
                                  </a:lnTo>
                                  <a:lnTo>
                                    <a:pt x="11300" y="4955"/>
                                  </a:lnTo>
                                  <a:lnTo>
                                    <a:pt x="11304" y="4973"/>
                                  </a:lnTo>
                                  <a:lnTo>
                                    <a:pt x="11308" y="4990"/>
                                  </a:lnTo>
                                  <a:lnTo>
                                    <a:pt x="11315" y="5004"/>
                                  </a:lnTo>
                                  <a:lnTo>
                                    <a:pt x="11319" y="5015"/>
                                  </a:lnTo>
                                  <a:lnTo>
                                    <a:pt x="11350" y="5046"/>
                                  </a:lnTo>
                                  <a:lnTo>
                                    <a:pt x="11357" y="5049"/>
                                  </a:lnTo>
                                  <a:lnTo>
                                    <a:pt x="11357" y="5053"/>
                                  </a:lnTo>
                                  <a:lnTo>
                                    <a:pt x="11360" y="5053"/>
                                  </a:lnTo>
                                  <a:lnTo>
                                    <a:pt x="11363" y="5056"/>
                                  </a:lnTo>
                                  <a:lnTo>
                                    <a:pt x="11378" y="5063"/>
                                  </a:lnTo>
                                  <a:lnTo>
                                    <a:pt x="11387" y="5064"/>
                                  </a:lnTo>
                                  <a:lnTo>
                                    <a:pt x="11395" y="5064"/>
                                  </a:lnTo>
                                  <a:lnTo>
                                    <a:pt x="11410" y="5060"/>
                                  </a:lnTo>
                                  <a:lnTo>
                                    <a:pt x="11422" y="5049"/>
                                  </a:lnTo>
                                  <a:lnTo>
                                    <a:pt x="11432" y="5035"/>
                                  </a:lnTo>
                                  <a:lnTo>
                                    <a:pt x="11434" y="5018"/>
                                  </a:lnTo>
                                  <a:moveTo>
                                    <a:pt x="11474" y="2227"/>
                                  </a:moveTo>
                                  <a:lnTo>
                                    <a:pt x="11471" y="2220"/>
                                  </a:lnTo>
                                  <a:lnTo>
                                    <a:pt x="11460" y="2213"/>
                                  </a:lnTo>
                                  <a:lnTo>
                                    <a:pt x="11457" y="2206"/>
                                  </a:lnTo>
                                  <a:lnTo>
                                    <a:pt x="11440" y="2210"/>
                                  </a:lnTo>
                                  <a:lnTo>
                                    <a:pt x="11433" y="2220"/>
                                  </a:lnTo>
                                  <a:lnTo>
                                    <a:pt x="11415" y="2237"/>
                                  </a:lnTo>
                                  <a:lnTo>
                                    <a:pt x="11397" y="2243"/>
                                  </a:lnTo>
                                  <a:lnTo>
                                    <a:pt x="11388" y="2246"/>
                                  </a:lnTo>
                                  <a:lnTo>
                                    <a:pt x="11377" y="2248"/>
                                  </a:lnTo>
                                  <a:lnTo>
                                    <a:pt x="11363" y="2251"/>
                                  </a:lnTo>
                                  <a:lnTo>
                                    <a:pt x="11354" y="2254"/>
                                  </a:lnTo>
                                  <a:lnTo>
                                    <a:pt x="11343" y="2254"/>
                                  </a:lnTo>
                                  <a:lnTo>
                                    <a:pt x="11329" y="2258"/>
                                  </a:lnTo>
                                  <a:lnTo>
                                    <a:pt x="11318" y="2261"/>
                                  </a:lnTo>
                                  <a:lnTo>
                                    <a:pt x="11308" y="2266"/>
                                  </a:lnTo>
                                  <a:lnTo>
                                    <a:pt x="11296" y="2272"/>
                                  </a:lnTo>
                                  <a:lnTo>
                                    <a:pt x="11284" y="2279"/>
                                  </a:lnTo>
                                  <a:lnTo>
                                    <a:pt x="11249" y="2313"/>
                                  </a:lnTo>
                                  <a:lnTo>
                                    <a:pt x="11246" y="2320"/>
                                  </a:lnTo>
                                  <a:lnTo>
                                    <a:pt x="11239" y="2327"/>
                                  </a:lnTo>
                                  <a:lnTo>
                                    <a:pt x="11239" y="2331"/>
                                  </a:lnTo>
                                  <a:lnTo>
                                    <a:pt x="11232" y="2338"/>
                                  </a:lnTo>
                                  <a:lnTo>
                                    <a:pt x="11232" y="2348"/>
                                  </a:lnTo>
                                  <a:lnTo>
                                    <a:pt x="11229" y="2358"/>
                                  </a:lnTo>
                                  <a:lnTo>
                                    <a:pt x="11229" y="2369"/>
                                  </a:lnTo>
                                  <a:lnTo>
                                    <a:pt x="11225" y="2379"/>
                                  </a:lnTo>
                                  <a:lnTo>
                                    <a:pt x="11226" y="2397"/>
                                  </a:lnTo>
                                  <a:lnTo>
                                    <a:pt x="11228" y="2413"/>
                                  </a:lnTo>
                                  <a:lnTo>
                                    <a:pt x="11231" y="2428"/>
                                  </a:lnTo>
                                  <a:lnTo>
                                    <a:pt x="11235" y="2441"/>
                                  </a:lnTo>
                                  <a:lnTo>
                                    <a:pt x="11241" y="2454"/>
                                  </a:lnTo>
                                  <a:lnTo>
                                    <a:pt x="11246" y="2465"/>
                                  </a:lnTo>
                                  <a:lnTo>
                                    <a:pt x="11251" y="2476"/>
                                  </a:lnTo>
                                  <a:lnTo>
                                    <a:pt x="11256" y="2486"/>
                                  </a:lnTo>
                                  <a:lnTo>
                                    <a:pt x="11263" y="2497"/>
                                  </a:lnTo>
                                  <a:lnTo>
                                    <a:pt x="11263" y="2538"/>
                                  </a:lnTo>
                                  <a:lnTo>
                                    <a:pt x="11260" y="2545"/>
                                  </a:lnTo>
                                  <a:lnTo>
                                    <a:pt x="11249" y="2555"/>
                                  </a:lnTo>
                                  <a:lnTo>
                                    <a:pt x="11242" y="2559"/>
                                  </a:lnTo>
                                  <a:lnTo>
                                    <a:pt x="11232" y="2566"/>
                                  </a:lnTo>
                                  <a:lnTo>
                                    <a:pt x="11215" y="2569"/>
                                  </a:lnTo>
                                  <a:lnTo>
                                    <a:pt x="11202" y="2574"/>
                                  </a:lnTo>
                                  <a:lnTo>
                                    <a:pt x="11188" y="2579"/>
                                  </a:lnTo>
                                  <a:lnTo>
                                    <a:pt x="11173" y="2585"/>
                                  </a:lnTo>
                                  <a:lnTo>
                                    <a:pt x="11156" y="2593"/>
                                  </a:lnTo>
                                  <a:lnTo>
                                    <a:pt x="11135" y="2607"/>
                                  </a:lnTo>
                                  <a:lnTo>
                                    <a:pt x="11125" y="2618"/>
                                  </a:lnTo>
                                  <a:lnTo>
                                    <a:pt x="11118" y="2626"/>
                                  </a:lnTo>
                                  <a:lnTo>
                                    <a:pt x="11112" y="2634"/>
                                  </a:lnTo>
                                  <a:lnTo>
                                    <a:pt x="11107" y="2642"/>
                                  </a:lnTo>
                                  <a:lnTo>
                                    <a:pt x="11104" y="2652"/>
                                  </a:lnTo>
                                  <a:lnTo>
                                    <a:pt x="11097" y="2667"/>
                                  </a:lnTo>
                                  <a:lnTo>
                                    <a:pt x="11092" y="2685"/>
                                  </a:lnTo>
                                  <a:lnTo>
                                    <a:pt x="11089" y="2704"/>
                                  </a:lnTo>
                                  <a:lnTo>
                                    <a:pt x="11090" y="2725"/>
                                  </a:lnTo>
                                  <a:lnTo>
                                    <a:pt x="11092" y="2744"/>
                                  </a:lnTo>
                                  <a:lnTo>
                                    <a:pt x="11096" y="2762"/>
                                  </a:lnTo>
                                  <a:lnTo>
                                    <a:pt x="11102" y="2777"/>
                                  </a:lnTo>
                                  <a:lnTo>
                                    <a:pt x="11107" y="2791"/>
                                  </a:lnTo>
                                  <a:lnTo>
                                    <a:pt x="11113" y="2802"/>
                                  </a:lnTo>
                                  <a:lnTo>
                                    <a:pt x="11118" y="2812"/>
                                  </a:lnTo>
                                  <a:lnTo>
                                    <a:pt x="11123" y="2821"/>
                                  </a:lnTo>
                                  <a:lnTo>
                                    <a:pt x="11128" y="2829"/>
                                  </a:lnTo>
                                  <a:lnTo>
                                    <a:pt x="11132" y="2839"/>
                                  </a:lnTo>
                                  <a:lnTo>
                                    <a:pt x="11135" y="2846"/>
                                  </a:lnTo>
                                  <a:lnTo>
                                    <a:pt x="11135" y="2863"/>
                                  </a:lnTo>
                                  <a:lnTo>
                                    <a:pt x="11132" y="2867"/>
                                  </a:lnTo>
                                  <a:lnTo>
                                    <a:pt x="11132" y="2870"/>
                                  </a:lnTo>
                                  <a:lnTo>
                                    <a:pt x="11128" y="2870"/>
                                  </a:lnTo>
                                  <a:lnTo>
                                    <a:pt x="11125" y="2877"/>
                                  </a:lnTo>
                                  <a:lnTo>
                                    <a:pt x="11118" y="2884"/>
                                  </a:lnTo>
                                  <a:lnTo>
                                    <a:pt x="11110" y="2889"/>
                                  </a:lnTo>
                                  <a:lnTo>
                                    <a:pt x="11099" y="2894"/>
                                  </a:lnTo>
                                  <a:lnTo>
                                    <a:pt x="11085" y="2900"/>
                                  </a:lnTo>
                                  <a:lnTo>
                                    <a:pt x="11069" y="2905"/>
                                  </a:lnTo>
                                  <a:lnTo>
                                    <a:pt x="11053" y="2911"/>
                                  </a:lnTo>
                                  <a:lnTo>
                                    <a:pt x="11037" y="2918"/>
                                  </a:lnTo>
                                  <a:lnTo>
                                    <a:pt x="11021" y="2926"/>
                                  </a:lnTo>
                                  <a:lnTo>
                                    <a:pt x="11007" y="2936"/>
                                  </a:lnTo>
                                  <a:lnTo>
                                    <a:pt x="10979" y="2964"/>
                                  </a:lnTo>
                                  <a:lnTo>
                                    <a:pt x="10976" y="2971"/>
                                  </a:lnTo>
                                  <a:lnTo>
                                    <a:pt x="10976" y="2974"/>
                                  </a:lnTo>
                                  <a:lnTo>
                                    <a:pt x="10973" y="2981"/>
                                  </a:lnTo>
                                  <a:lnTo>
                                    <a:pt x="10973" y="2988"/>
                                  </a:lnTo>
                                  <a:lnTo>
                                    <a:pt x="10968" y="3004"/>
                                  </a:lnTo>
                                  <a:lnTo>
                                    <a:pt x="10971" y="3019"/>
                                  </a:lnTo>
                                  <a:lnTo>
                                    <a:pt x="10980" y="3033"/>
                                  </a:lnTo>
                                  <a:lnTo>
                                    <a:pt x="10993" y="3043"/>
                                  </a:lnTo>
                                  <a:lnTo>
                                    <a:pt x="11010" y="3048"/>
                                  </a:lnTo>
                                  <a:lnTo>
                                    <a:pt x="11027" y="3046"/>
                                  </a:lnTo>
                                  <a:lnTo>
                                    <a:pt x="11041" y="3037"/>
                                  </a:lnTo>
                                  <a:lnTo>
                                    <a:pt x="11052" y="3022"/>
                                  </a:lnTo>
                                  <a:lnTo>
                                    <a:pt x="11052" y="3019"/>
                                  </a:lnTo>
                                  <a:lnTo>
                                    <a:pt x="11056" y="3012"/>
                                  </a:lnTo>
                                  <a:lnTo>
                                    <a:pt x="11056" y="3009"/>
                                  </a:lnTo>
                                  <a:lnTo>
                                    <a:pt x="11062" y="3005"/>
                                  </a:lnTo>
                                  <a:lnTo>
                                    <a:pt x="11066" y="3002"/>
                                  </a:lnTo>
                                  <a:lnTo>
                                    <a:pt x="11073" y="2998"/>
                                  </a:lnTo>
                                  <a:lnTo>
                                    <a:pt x="11080" y="2991"/>
                                  </a:lnTo>
                                  <a:lnTo>
                                    <a:pt x="11101" y="2988"/>
                                  </a:lnTo>
                                  <a:lnTo>
                                    <a:pt x="11121" y="2981"/>
                                  </a:lnTo>
                                  <a:lnTo>
                                    <a:pt x="11135" y="2977"/>
                                  </a:lnTo>
                                  <a:lnTo>
                                    <a:pt x="11146" y="2974"/>
                                  </a:lnTo>
                                  <a:lnTo>
                                    <a:pt x="11156" y="2969"/>
                                  </a:lnTo>
                                  <a:lnTo>
                                    <a:pt x="11168" y="2962"/>
                                  </a:lnTo>
                                  <a:lnTo>
                                    <a:pt x="11180" y="2953"/>
                                  </a:lnTo>
                                  <a:lnTo>
                                    <a:pt x="11190" y="2944"/>
                                  </a:lnTo>
                                  <a:lnTo>
                                    <a:pt x="11197" y="2937"/>
                                  </a:lnTo>
                                  <a:lnTo>
                                    <a:pt x="11200" y="2933"/>
                                  </a:lnTo>
                                  <a:lnTo>
                                    <a:pt x="11210" y="2921"/>
                                  </a:lnTo>
                                  <a:lnTo>
                                    <a:pt x="11218" y="2908"/>
                                  </a:lnTo>
                                  <a:lnTo>
                                    <a:pt x="11222" y="2905"/>
                                  </a:lnTo>
                                  <a:lnTo>
                                    <a:pt x="11222" y="2901"/>
                                  </a:lnTo>
                                  <a:lnTo>
                                    <a:pt x="11225" y="2894"/>
                                  </a:lnTo>
                                  <a:lnTo>
                                    <a:pt x="11225" y="2901"/>
                                  </a:lnTo>
                                  <a:lnTo>
                                    <a:pt x="11229" y="2894"/>
                                  </a:lnTo>
                                  <a:lnTo>
                                    <a:pt x="11232" y="2884"/>
                                  </a:lnTo>
                                  <a:lnTo>
                                    <a:pt x="11232" y="2874"/>
                                  </a:lnTo>
                                  <a:lnTo>
                                    <a:pt x="11235" y="2860"/>
                                  </a:lnTo>
                                  <a:lnTo>
                                    <a:pt x="11235" y="2842"/>
                                  </a:lnTo>
                                  <a:lnTo>
                                    <a:pt x="11233" y="2826"/>
                                  </a:lnTo>
                                  <a:lnTo>
                                    <a:pt x="11230" y="2811"/>
                                  </a:lnTo>
                                  <a:lnTo>
                                    <a:pt x="11225" y="2798"/>
                                  </a:lnTo>
                                  <a:lnTo>
                                    <a:pt x="11220" y="2785"/>
                                  </a:lnTo>
                                  <a:lnTo>
                                    <a:pt x="11215" y="2774"/>
                                  </a:lnTo>
                                  <a:lnTo>
                                    <a:pt x="11210" y="2763"/>
                                  </a:lnTo>
                                  <a:lnTo>
                                    <a:pt x="11204" y="2753"/>
                                  </a:lnTo>
                                  <a:lnTo>
                                    <a:pt x="11197" y="2742"/>
                                  </a:lnTo>
                                  <a:lnTo>
                                    <a:pt x="11197" y="2711"/>
                                  </a:lnTo>
                                  <a:lnTo>
                                    <a:pt x="11204" y="2701"/>
                                  </a:lnTo>
                                  <a:lnTo>
                                    <a:pt x="11204" y="2697"/>
                                  </a:lnTo>
                                  <a:lnTo>
                                    <a:pt x="11208" y="2694"/>
                                  </a:lnTo>
                                  <a:lnTo>
                                    <a:pt x="11211" y="2694"/>
                                  </a:lnTo>
                                  <a:lnTo>
                                    <a:pt x="11218" y="2687"/>
                                  </a:lnTo>
                                  <a:lnTo>
                                    <a:pt x="11225" y="2683"/>
                                  </a:lnTo>
                                  <a:lnTo>
                                    <a:pt x="11235" y="2676"/>
                                  </a:lnTo>
                                  <a:lnTo>
                                    <a:pt x="11253" y="2673"/>
                                  </a:lnTo>
                                  <a:lnTo>
                                    <a:pt x="11263" y="2669"/>
                                  </a:lnTo>
                                  <a:lnTo>
                                    <a:pt x="11266" y="2668"/>
                                  </a:lnTo>
                                  <a:lnTo>
                                    <a:pt x="11280" y="2664"/>
                                  </a:lnTo>
                                  <a:lnTo>
                                    <a:pt x="11295" y="2657"/>
                                  </a:lnTo>
                                  <a:lnTo>
                                    <a:pt x="11312" y="2649"/>
                                  </a:lnTo>
                                  <a:lnTo>
                                    <a:pt x="11327" y="2637"/>
                                  </a:lnTo>
                                  <a:lnTo>
                                    <a:pt x="11329" y="2635"/>
                                  </a:lnTo>
                                  <a:lnTo>
                                    <a:pt x="11341" y="2623"/>
                                  </a:lnTo>
                                  <a:lnTo>
                                    <a:pt x="11354" y="2607"/>
                                  </a:lnTo>
                                  <a:lnTo>
                                    <a:pt x="11363" y="2590"/>
                                  </a:lnTo>
                                  <a:lnTo>
                                    <a:pt x="11367" y="2583"/>
                                  </a:lnTo>
                                  <a:lnTo>
                                    <a:pt x="11367" y="2562"/>
                                  </a:lnTo>
                                  <a:lnTo>
                                    <a:pt x="11370" y="2559"/>
                                  </a:lnTo>
                                  <a:lnTo>
                                    <a:pt x="11370" y="2555"/>
                                  </a:lnTo>
                                  <a:lnTo>
                                    <a:pt x="11374" y="2542"/>
                                  </a:lnTo>
                                  <a:lnTo>
                                    <a:pt x="11374" y="2517"/>
                                  </a:lnTo>
                                  <a:lnTo>
                                    <a:pt x="11372" y="2498"/>
                                  </a:lnTo>
                                  <a:lnTo>
                                    <a:pt x="11368" y="2481"/>
                                  </a:lnTo>
                                  <a:lnTo>
                                    <a:pt x="11362" y="2465"/>
                                  </a:lnTo>
                                  <a:lnTo>
                                    <a:pt x="11357" y="2452"/>
                                  </a:lnTo>
                                  <a:lnTo>
                                    <a:pt x="11351" y="2440"/>
                                  </a:lnTo>
                                  <a:lnTo>
                                    <a:pt x="11346" y="2430"/>
                                  </a:lnTo>
                                  <a:lnTo>
                                    <a:pt x="11341" y="2421"/>
                                  </a:lnTo>
                                  <a:lnTo>
                                    <a:pt x="11336" y="2414"/>
                                  </a:lnTo>
                                  <a:lnTo>
                                    <a:pt x="11332" y="2403"/>
                                  </a:lnTo>
                                  <a:lnTo>
                                    <a:pt x="11329" y="2396"/>
                                  </a:lnTo>
                                  <a:lnTo>
                                    <a:pt x="11329" y="2369"/>
                                  </a:lnTo>
                                  <a:lnTo>
                                    <a:pt x="11332" y="2365"/>
                                  </a:lnTo>
                                  <a:lnTo>
                                    <a:pt x="11332" y="2358"/>
                                  </a:lnTo>
                                  <a:lnTo>
                                    <a:pt x="11336" y="2358"/>
                                  </a:lnTo>
                                  <a:lnTo>
                                    <a:pt x="11336" y="2355"/>
                                  </a:lnTo>
                                  <a:lnTo>
                                    <a:pt x="11339" y="2355"/>
                                  </a:lnTo>
                                  <a:lnTo>
                                    <a:pt x="11343" y="2351"/>
                                  </a:lnTo>
                                  <a:lnTo>
                                    <a:pt x="11350" y="2344"/>
                                  </a:lnTo>
                                  <a:lnTo>
                                    <a:pt x="11361" y="2338"/>
                                  </a:lnTo>
                                  <a:lnTo>
                                    <a:pt x="11374" y="2331"/>
                                  </a:lnTo>
                                  <a:lnTo>
                                    <a:pt x="11388" y="2324"/>
                                  </a:lnTo>
                                  <a:lnTo>
                                    <a:pt x="11403" y="2316"/>
                                  </a:lnTo>
                                  <a:lnTo>
                                    <a:pt x="11418" y="2308"/>
                                  </a:lnTo>
                                  <a:lnTo>
                                    <a:pt x="11432" y="2299"/>
                                  </a:lnTo>
                                  <a:lnTo>
                                    <a:pt x="11443" y="2289"/>
                                  </a:lnTo>
                                  <a:lnTo>
                                    <a:pt x="11452" y="2279"/>
                                  </a:lnTo>
                                  <a:lnTo>
                                    <a:pt x="11459" y="2269"/>
                                  </a:lnTo>
                                  <a:lnTo>
                                    <a:pt x="11464" y="2259"/>
                                  </a:lnTo>
                                  <a:lnTo>
                                    <a:pt x="11467" y="2251"/>
                                  </a:lnTo>
                                  <a:lnTo>
                                    <a:pt x="11467" y="2248"/>
                                  </a:lnTo>
                                  <a:lnTo>
                                    <a:pt x="11471" y="2244"/>
                                  </a:lnTo>
                                  <a:lnTo>
                                    <a:pt x="11471" y="2237"/>
                                  </a:lnTo>
                                  <a:lnTo>
                                    <a:pt x="11474" y="2227"/>
                                  </a:lnTo>
                                  <a:moveTo>
                                    <a:pt x="11900" y="608"/>
                                  </a:moveTo>
                                  <a:lnTo>
                                    <a:pt x="11892" y="611"/>
                                  </a:lnTo>
                                  <a:lnTo>
                                    <a:pt x="11881" y="615"/>
                                  </a:lnTo>
                                  <a:lnTo>
                                    <a:pt x="11872" y="618"/>
                                  </a:lnTo>
                                  <a:lnTo>
                                    <a:pt x="11858" y="622"/>
                                  </a:lnTo>
                                  <a:lnTo>
                                    <a:pt x="11851" y="625"/>
                                  </a:lnTo>
                                  <a:lnTo>
                                    <a:pt x="11834" y="625"/>
                                  </a:lnTo>
                                  <a:lnTo>
                                    <a:pt x="11820" y="618"/>
                                  </a:lnTo>
                                  <a:lnTo>
                                    <a:pt x="11817" y="618"/>
                                  </a:lnTo>
                                  <a:lnTo>
                                    <a:pt x="11817" y="615"/>
                                  </a:lnTo>
                                  <a:lnTo>
                                    <a:pt x="11810" y="608"/>
                                  </a:lnTo>
                                  <a:lnTo>
                                    <a:pt x="11803" y="594"/>
                                  </a:lnTo>
                                  <a:lnTo>
                                    <a:pt x="11796" y="566"/>
                                  </a:lnTo>
                                  <a:lnTo>
                                    <a:pt x="11793" y="553"/>
                                  </a:lnTo>
                                  <a:lnTo>
                                    <a:pt x="11788" y="538"/>
                                  </a:lnTo>
                                  <a:lnTo>
                                    <a:pt x="11782" y="523"/>
                                  </a:lnTo>
                                  <a:lnTo>
                                    <a:pt x="11775" y="508"/>
                                  </a:lnTo>
                                  <a:lnTo>
                                    <a:pt x="11766" y="492"/>
                                  </a:lnTo>
                                  <a:lnTo>
                                    <a:pt x="11753" y="476"/>
                                  </a:lnTo>
                                  <a:lnTo>
                                    <a:pt x="11739" y="462"/>
                                  </a:lnTo>
                                  <a:lnTo>
                                    <a:pt x="11723" y="452"/>
                                  </a:lnTo>
                                  <a:lnTo>
                                    <a:pt x="11716" y="449"/>
                                  </a:lnTo>
                                  <a:lnTo>
                                    <a:pt x="11713" y="445"/>
                                  </a:lnTo>
                                  <a:lnTo>
                                    <a:pt x="11706" y="445"/>
                                  </a:lnTo>
                                  <a:lnTo>
                                    <a:pt x="11703" y="442"/>
                                  </a:lnTo>
                                  <a:lnTo>
                                    <a:pt x="11699" y="442"/>
                                  </a:lnTo>
                                  <a:lnTo>
                                    <a:pt x="11696" y="438"/>
                                  </a:lnTo>
                                  <a:lnTo>
                                    <a:pt x="11692" y="438"/>
                                  </a:lnTo>
                                  <a:lnTo>
                                    <a:pt x="11682" y="435"/>
                                  </a:lnTo>
                                  <a:lnTo>
                                    <a:pt x="11668" y="432"/>
                                  </a:lnTo>
                                  <a:lnTo>
                                    <a:pt x="11654" y="432"/>
                                  </a:lnTo>
                                  <a:lnTo>
                                    <a:pt x="11635" y="433"/>
                                  </a:lnTo>
                                  <a:lnTo>
                                    <a:pt x="11617" y="436"/>
                                  </a:lnTo>
                                  <a:lnTo>
                                    <a:pt x="11602" y="440"/>
                                  </a:lnTo>
                                  <a:lnTo>
                                    <a:pt x="11588" y="445"/>
                                  </a:lnTo>
                                  <a:lnTo>
                                    <a:pt x="11576" y="451"/>
                                  </a:lnTo>
                                  <a:lnTo>
                                    <a:pt x="11565" y="455"/>
                                  </a:lnTo>
                                  <a:lnTo>
                                    <a:pt x="11555" y="460"/>
                                  </a:lnTo>
                                  <a:lnTo>
                                    <a:pt x="11547" y="463"/>
                                  </a:lnTo>
                                  <a:lnTo>
                                    <a:pt x="11536" y="466"/>
                                  </a:lnTo>
                                  <a:lnTo>
                                    <a:pt x="11516" y="466"/>
                                  </a:lnTo>
                                  <a:lnTo>
                                    <a:pt x="11512" y="463"/>
                                  </a:lnTo>
                                  <a:lnTo>
                                    <a:pt x="11509" y="463"/>
                                  </a:lnTo>
                                  <a:lnTo>
                                    <a:pt x="11509" y="459"/>
                                  </a:lnTo>
                                  <a:lnTo>
                                    <a:pt x="11505" y="459"/>
                                  </a:lnTo>
                                  <a:lnTo>
                                    <a:pt x="11502" y="456"/>
                                  </a:lnTo>
                                  <a:lnTo>
                                    <a:pt x="11495" y="456"/>
                                  </a:lnTo>
                                  <a:lnTo>
                                    <a:pt x="11495" y="452"/>
                                  </a:lnTo>
                                  <a:lnTo>
                                    <a:pt x="11488" y="445"/>
                                  </a:lnTo>
                                  <a:lnTo>
                                    <a:pt x="11481" y="438"/>
                                  </a:lnTo>
                                  <a:lnTo>
                                    <a:pt x="11476" y="426"/>
                                  </a:lnTo>
                                  <a:lnTo>
                                    <a:pt x="11471" y="412"/>
                                  </a:lnTo>
                                  <a:lnTo>
                                    <a:pt x="11464" y="397"/>
                                  </a:lnTo>
                                  <a:lnTo>
                                    <a:pt x="11458" y="381"/>
                                  </a:lnTo>
                                  <a:lnTo>
                                    <a:pt x="11451" y="366"/>
                                  </a:lnTo>
                                  <a:lnTo>
                                    <a:pt x="11442" y="352"/>
                                  </a:lnTo>
                                  <a:lnTo>
                                    <a:pt x="11433" y="338"/>
                                  </a:lnTo>
                                  <a:lnTo>
                                    <a:pt x="11422" y="329"/>
                                  </a:lnTo>
                                  <a:lnTo>
                                    <a:pt x="11412" y="320"/>
                                  </a:lnTo>
                                  <a:lnTo>
                                    <a:pt x="11403" y="314"/>
                                  </a:lnTo>
                                  <a:lnTo>
                                    <a:pt x="11395" y="311"/>
                                  </a:lnTo>
                                  <a:lnTo>
                                    <a:pt x="11391" y="307"/>
                                  </a:lnTo>
                                  <a:lnTo>
                                    <a:pt x="11381" y="307"/>
                                  </a:lnTo>
                                  <a:lnTo>
                                    <a:pt x="11374" y="304"/>
                                  </a:lnTo>
                                  <a:lnTo>
                                    <a:pt x="11363" y="307"/>
                                  </a:lnTo>
                                  <a:lnTo>
                                    <a:pt x="11357" y="314"/>
                                  </a:lnTo>
                                  <a:lnTo>
                                    <a:pt x="11355" y="326"/>
                                  </a:lnTo>
                                  <a:lnTo>
                                    <a:pt x="11356" y="337"/>
                                  </a:lnTo>
                                  <a:lnTo>
                                    <a:pt x="11359" y="347"/>
                                  </a:lnTo>
                                  <a:lnTo>
                                    <a:pt x="11363" y="355"/>
                                  </a:lnTo>
                                  <a:lnTo>
                                    <a:pt x="11381" y="373"/>
                                  </a:lnTo>
                                  <a:lnTo>
                                    <a:pt x="11381" y="383"/>
                                  </a:lnTo>
                                  <a:lnTo>
                                    <a:pt x="11383" y="391"/>
                                  </a:lnTo>
                                  <a:lnTo>
                                    <a:pt x="11386" y="400"/>
                                  </a:lnTo>
                                  <a:lnTo>
                                    <a:pt x="11387" y="411"/>
                                  </a:lnTo>
                                  <a:lnTo>
                                    <a:pt x="11388" y="425"/>
                                  </a:lnTo>
                                  <a:lnTo>
                                    <a:pt x="11388" y="435"/>
                                  </a:lnTo>
                                  <a:lnTo>
                                    <a:pt x="11391" y="445"/>
                                  </a:lnTo>
                                  <a:lnTo>
                                    <a:pt x="11397" y="470"/>
                                  </a:lnTo>
                                  <a:lnTo>
                                    <a:pt x="11401" y="482"/>
                                  </a:lnTo>
                                  <a:lnTo>
                                    <a:pt x="11405" y="493"/>
                                  </a:lnTo>
                                  <a:lnTo>
                                    <a:pt x="11412" y="504"/>
                                  </a:lnTo>
                                  <a:lnTo>
                                    <a:pt x="11415" y="511"/>
                                  </a:lnTo>
                                  <a:lnTo>
                                    <a:pt x="11422" y="522"/>
                                  </a:lnTo>
                                  <a:lnTo>
                                    <a:pt x="11443" y="542"/>
                                  </a:lnTo>
                                  <a:lnTo>
                                    <a:pt x="11450" y="546"/>
                                  </a:lnTo>
                                  <a:lnTo>
                                    <a:pt x="11457" y="553"/>
                                  </a:lnTo>
                                  <a:lnTo>
                                    <a:pt x="11460" y="553"/>
                                  </a:lnTo>
                                  <a:lnTo>
                                    <a:pt x="11467" y="560"/>
                                  </a:lnTo>
                                  <a:lnTo>
                                    <a:pt x="11474" y="560"/>
                                  </a:lnTo>
                                  <a:lnTo>
                                    <a:pt x="11478" y="563"/>
                                  </a:lnTo>
                                  <a:lnTo>
                                    <a:pt x="11498" y="570"/>
                                  </a:lnTo>
                                  <a:lnTo>
                                    <a:pt x="11512" y="570"/>
                                  </a:lnTo>
                                  <a:lnTo>
                                    <a:pt x="11526" y="571"/>
                                  </a:lnTo>
                                  <a:lnTo>
                                    <a:pt x="11543" y="570"/>
                                  </a:lnTo>
                                  <a:lnTo>
                                    <a:pt x="11559" y="568"/>
                                  </a:lnTo>
                                  <a:lnTo>
                                    <a:pt x="11575" y="563"/>
                                  </a:lnTo>
                                  <a:lnTo>
                                    <a:pt x="11600" y="553"/>
                                  </a:lnTo>
                                  <a:lnTo>
                                    <a:pt x="11611" y="549"/>
                                  </a:lnTo>
                                  <a:lnTo>
                                    <a:pt x="11620" y="546"/>
                                  </a:lnTo>
                                  <a:lnTo>
                                    <a:pt x="11633" y="542"/>
                                  </a:lnTo>
                                  <a:lnTo>
                                    <a:pt x="11640" y="539"/>
                                  </a:lnTo>
                                  <a:lnTo>
                                    <a:pt x="11654" y="539"/>
                                  </a:lnTo>
                                  <a:lnTo>
                                    <a:pt x="11658" y="542"/>
                                  </a:lnTo>
                                  <a:lnTo>
                                    <a:pt x="11668" y="542"/>
                                  </a:lnTo>
                                  <a:lnTo>
                                    <a:pt x="11675" y="546"/>
                                  </a:lnTo>
                                  <a:lnTo>
                                    <a:pt x="11678" y="549"/>
                                  </a:lnTo>
                                  <a:lnTo>
                                    <a:pt x="11682" y="560"/>
                                  </a:lnTo>
                                  <a:lnTo>
                                    <a:pt x="11685" y="566"/>
                                  </a:lnTo>
                                  <a:lnTo>
                                    <a:pt x="11692" y="594"/>
                                  </a:lnTo>
                                  <a:lnTo>
                                    <a:pt x="11695" y="608"/>
                                  </a:lnTo>
                                  <a:lnTo>
                                    <a:pt x="11700" y="622"/>
                                  </a:lnTo>
                                  <a:lnTo>
                                    <a:pt x="11706" y="637"/>
                                  </a:lnTo>
                                  <a:lnTo>
                                    <a:pt x="11713" y="653"/>
                                  </a:lnTo>
                                  <a:lnTo>
                                    <a:pt x="11727" y="674"/>
                                  </a:lnTo>
                                  <a:lnTo>
                                    <a:pt x="11748" y="694"/>
                                  </a:lnTo>
                                  <a:lnTo>
                                    <a:pt x="11768" y="708"/>
                                  </a:lnTo>
                                  <a:lnTo>
                                    <a:pt x="11783" y="716"/>
                                  </a:lnTo>
                                  <a:lnTo>
                                    <a:pt x="11800" y="723"/>
                                  </a:lnTo>
                                  <a:lnTo>
                                    <a:pt x="11819" y="727"/>
                                  </a:lnTo>
                                  <a:lnTo>
                                    <a:pt x="11837" y="729"/>
                                  </a:lnTo>
                                  <a:lnTo>
                                    <a:pt x="11857" y="728"/>
                                  </a:lnTo>
                                  <a:lnTo>
                                    <a:pt x="11874" y="725"/>
                                  </a:lnTo>
                                  <a:lnTo>
                                    <a:pt x="11890" y="720"/>
                                  </a:lnTo>
                                  <a:lnTo>
                                    <a:pt x="11900" y="716"/>
                                  </a:lnTo>
                                  <a:lnTo>
                                    <a:pt x="11900" y="608"/>
                                  </a:lnTo>
                                </a:path>
                              </a:pathLst>
                            </a:custGeom>
                            <a:solidFill>
                              <a:srgbClr val="FFED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59" name="Picture 1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9649"/>
                              <a:ext cx="337" cy="275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6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0" y="0"/>
                              <a:ext cx="10896" cy="1683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537"/>
                              <a:ext cx="5920" cy="1109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5" y="3537"/>
                              <a:ext cx="5995" cy="1109"/>
                            </a:xfrm>
                            <a:prstGeom prst="rect">
                              <a:avLst/>
                            </a:pr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849"/>
                              <a:ext cx="5905" cy="1109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875" y="6849"/>
                              <a:ext cx="6025" cy="1109"/>
                            </a:xfrm>
                            <a:prstGeom prst="rect">
                              <a:avLst/>
                            </a:pr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206"/>
                              <a:ext cx="5920" cy="1109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5" y="10206"/>
                              <a:ext cx="5995" cy="1109"/>
                            </a:xfrm>
                            <a:prstGeom prst="rect">
                              <a:avLst/>
                            </a:pr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3594"/>
                              <a:ext cx="5920" cy="1109"/>
                            </a:xfrm>
                            <a:prstGeom prst="rect">
                              <a:avLst/>
                            </a:prstGeom>
                            <a:solidFill>
                              <a:srgbClr val="FFA63B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5" y="13594"/>
                              <a:ext cx="5995" cy="1109"/>
                            </a:xfrm>
                            <a:prstGeom prst="rect">
                              <a:avLst/>
                            </a:prstGeom>
                            <a:solidFill>
                              <a:srgbClr val="0099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9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1306" y="635"/>
                            <a:ext cx="9426" cy="106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4F86" w:rsidRPr="00C14F86" w:rsidRDefault="00512203" w:rsidP="00C14F86">
                              <w:pPr>
                                <w:jc w:val="center"/>
                                <w:rPr>
                                  <w:color w:val="F79646" w:themeColor="accent6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color w:val="F79646" w:themeColor="accent6"/>
                                  <w:sz w:val="72"/>
                                  <w:szCs w:val="72"/>
                                </w:rPr>
                                <w:t>TITLE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171" y="1910"/>
                            <a:ext cx="1158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0557" w:rsidRPr="00190557" w:rsidRDefault="00E24520" w:rsidP="00C14F86">
                              <w:pPr>
                                <w:jc w:val="center"/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>Name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5716" y="1910"/>
                            <a:ext cx="2453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4520" w:rsidRPr="00190557" w:rsidRDefault="00E24520" w:rsidP="00E24520">
                              <w:pPr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>Sample</w:t>
                              </w:r>
                              <w:r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190557" w:rsidRPr="00190557" w:rsidRDefault="00190557" w:rsidP="00C14F86">
                              <w:pPr>
                                <w:jc w:val="center"/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5626" y="2405"/>
                            <a:ext cx="3011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24520" w:rsidRPr="00190557" w:rsidRDefault="00E24520" w:rsidP="00E24520">
                              <w:pPr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>Sample</w:t>
                              </w:r>
                              <w:r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:rsidR="00190557" w:rsidRPr="00190557" w:rsidRDefault="00190557" w:rsidP="00C14F86">
                              <w:pPr>
                                <w:jc w:val="center"/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128" y="2387"/>
                            <a:ext cx="1587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90557" w:rsidRPr="00190557" w:rsidRDefault="00E24520" w:rsidP="00C14F86">
                              <w:pPr>
                                <w:jc w:val="center"/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  <w:t>Sample</w:t>
                              </w:r>
                              <w:r w:rsidR="00190557"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6492" y="3917"/>
                            <a:ext cx="4350" cy="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7557" w:rsidRPr="00190557" w:rsidRDefault="00512203" w:rsidP="00BB7557">
                              <w:pPr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/>
                                  <w:w w:val="110"/>
                                </w:rPr>
                                <w:t>Sample Text</w:t>
                              </w:r>
                              <w:r w:rsidR="00BB7557">
                                <w:rPr>
                                  <w:color w:val="FFFFFF"/>
                                  <w:spacing w:val="-53"/>
                                  <w:w w:val="1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822" y="3909"/>
                            <a:ext cx="4714" cy="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7557" w:rsidRPr="00190557" w:rsidRDefault="00512203" w:rsidP="00BB7557">
                              <w:pPr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/>
                                  <w:spacing w:val="31"/>
                                  <w:w w:val="110"/>
                                </w:rPr>
                                <w:t>Sample Text</w:t>
                              </w:r>
                              <w:r w:rsidR="00BB7557">
                                <w:rPr>
                                  <w:color w:val="FFFFFF"/>
                                  <w:spacing w:val="-52"/>
                                  <w:w w:val="11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5757" y="7104"/>
                            <a:ext cx="6939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05A0" w:rsidRDefault="009305A0" w:rsidP="00512203">
                              <w:pPr>
                                <w:pStyle w:val="BodyText"/>
                                <w:spacing w:line="188" w:lineRule="exact"/>
                                <w:ind w:left="608" w:right="892"/>
                                <w:rPr>
                                  <w:color w:val="FFFFFF"/>
                                  <w:w w:val="110"/>
                                  <w:sz w:val="22"/>
                                  <w:szCs w:val="22"/>
                                </w:rPr>
                              </w:pPr>
                            </w:p>
                            <w:p w:rsidR="00BB7557" w:rsidRPr="009305A0" w:rsidRDefault="00512203" w:rsidP="00512203">
                              <w:pPr>
                                <w:pStyle w:val="BodyText"/>
                                <w:spacing w:line="188" w:lineRule="exact"/>
                                <w:ind w:left="608" w:right="892"/>
                                <w:rPr>
                                  <w:rFonts w:ascii="Palatino Linotype"/>
                                  <w:sz w:val="22"/>
                                  <w:szCs w:val="22"/>
                                </w:rPr>
                              </w:pPr>
                              <w:r w:rsidRPr="009305A0">
                                <w:rPr>
                                  <w:color w:val="FFFFFF"/>
                                  <w:w w:val="110"/>
                                  <w:sz w:val="22"/>
                                  <w:szCs w:val="22"/>
                                </w:rPr>
                                <w:t>Sample Text</w:t>
                              </w:r>
                            </w:p>
                            <w:p w:rsidR="00BB7557" w:rsidRPr="009305A0" w:rsidRDefault="00BB7557" w:rsidP="00BB7557">
                              <w:pPr>
                                <w:rPr>
                                  <w:color w:val="215868" w:themeColor="accent5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694" y="10210"/>
                            <a:ext cx="6939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B7557" w:rsidRPr="009305A0" w:rsidRDefault="00512203" w:rsidP="00512203">
                              <w:pPr>
                                <w:pStyle w:val="BodyText"/>
                                <w:spacing w:before="103" w:line="280" w:lineRule="auto"/>
                                <w:ind w:right="646" w:firstLine="720"/>
                                <w:rPr>
                                  <w:rFonts w:ascii="Palatino Linotype"/>
                                  <w:sz w:val="22"/>
                                  <w:szCs w:val="22"/>
                                </w:rPr>
                              </w:pPr>
                              <w:r w:rsidRPr="009305A0">
                                <w:rPr>
                                  <w:color w:val="FFFFFF"/>
                                  <w:w w:val="105"/>
                                  <w:sz w:val="22"/>
                                  <w:szCs w:val="22"/>
                                </w:rPr>
                                <w:t>Sample Text</w:t>
                              </w:r>
                            </w:p>
                            <w:p w:rsidR="00BB7557" w:rsidRPr="009305A0" w:rsidRDefault="00BB7557" w:rsidP="00BB7557">
                              <w:pPr>
                                <w:rPr>
                                  <w:color w:val="215868" w:themeColor="accent5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5685" y="13648"/>
                            <a:ext cx="6939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A6C6D" w:rsidRPr="009305A0" w:rsidRDefault="009305A0" w:rsidP="009A6C6D">
                              <w:pPr>
                                <w:pStyle w:val="BodyText"/>
                                <w:spacing w:before="89" w:line="280" w:lineRule="auto"/>
                                <w:ind w:left="2767" w:right="724" w:hanging="2131"/>
                                <w:rPr>
                                  <w:rFonts w:ascii="Palatino Linotype"/>
                                  <w:sz w:val="22"/>
                                  <w:szCs w:val="22"/>
                                </w:rPr>
                              </w:pPr>
                              <w:r w:rsidRPr="009305A0">
                                <w:rPr>
                                  <w:color w:val="FFFFFF"/>
                                  <w:w w:val="110"/>
                                  <w:sz w:val="22"/>
                                  <w:szCs w:val="22"/>
                                </w:rPr>
                                <w:t>Sample text</w:t>
                              </w:r>
                            </w:p>
                            <w:p w:rsidR="00BB7557" w:rsidRPr="009305A0" w:rsidRDefault="00BB7557" w:rsidP="00BB7557">
                              <w:pPr>
                                <w:rPr>
                                  <w:color w:val="215868" w:themeColor="accent5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13512"/>
                            <a:ext cx="5272" cy="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6229" w:rsidRPr="009305A0" w:rsidRDefault="00126229" w:rsidP="00126229">
                              <w:pPr>
                                <w:pStyle w:val="BodyText"/>
                                <w:ind w:left="637"/>
                                <w:rPr>
                                  <w:color w:val="FFFFFF"/>
                                  <w:w w:val="105"/>
                                  <w:sz w:val="22"/>
                                  <w:szCs w:val="22"/>
                                </w:rPr>
                              </w:pPr>
                            </w:p>
                            <w:p w:rsidR="00126229" w:rsidRPr="009305A0" w:rsidRDefault="009305A0" w:rsidP="009305A0">
                              <w:pPr>
                                <w:pStyle w:val="BodyText"/>
                                <w:rPr>
                                  <w:rFonts w:ascii="Palatino Linotype"/>
                                  <w:sz w:val="22"/>
                                  <w:szCs w:val="22"/>
                                </w:rPr>
                              </w:pPr>
                              <w:r w:rsidRPr="009305A0">
                                <w:rPr>
                                  <w:color w:val="FFFFFF"/>
                                  <w:w w:val="105"/>
                                  <w:sz w:val="22"/>
                                  <w:szCs w:val="22"/>
                                </w:rPr>
                                <w:t xml:space="preserve">       Sample Text</w:t>
                              </w:r>
                            </w:p>
                            <w:p w:rsidR="009A6C6D" w:rsidRPr="009305A0" w:rsidRDefault="009A6C6D" w:rsidP="00BB7557">
                              <w:pPr>
                                <w:rPr>
                                  <w:color w:val="215868" w:themeColor="accent5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941" y="10376"/>
                            <a:ext cx="3830" cy="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6229" w:rsidRPr="009305A0" w:rsidRDefault="00512203" w:rsidP="00126229">
                              <w:pPr>
                                <w:pStyle w:val="BodyText"/>
                                <w:rPr>
                                  <w:rFonts w:ascii="Palatino Linotype"/>
                                  <w:sz w:val="22"/>
                                  <w:szCs w:val="22"/>
                                </w:rPr>
                              </w:pPr>
                              <w:r w:rsidRPr="009305A0">
                                <w:rPr>
                                  <w:color w:val="FFFFFF"/>
                                  <w:w w:val="110"/>
                                  <w:sz w:val="22"/>
                                  <w:szCs w:val="22"/>
                                </w:rPr>
                                <w:t>Sample Text</w:t>
                              </w:r>
                            </w:p>
                            <w:p w:rsidR="00126229" w:rsidRPr="009305A0" w:rsidRDefault="00126229" w:rsidP="00BB7557">
                              <w:pPr>
                                <w:rPr>
                                  <w:color w:val="215868" w:themeColor="accent5" w:themeShade="8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368" y="7149"/>
                            <a:ext cx="5540" cy="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26229" w:rsidRPr="00190557" w:rsidRDefault="00512203" w:rsidP="00512203">
                              <w:pPr>
                                <w:rPr>
                                  <w:color w:val="215868" w:themeColor="accent5" w:themeShade="8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color w:val="FFFFFF"/>
                                  <w:w w:val="110"/>
                                </w:rPr>
                                <w:t xml:space="preserve">     Sample Text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3" o:spid="_x0000_s1026" style="position:absolute;margin-left:.1pt;margin-top:1.5pt;width:634.7pt;height:837.2pt;z-index:251667968" coordorigin="2,30" coordsize="12694,16744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">
                <v:group id="Group 2" o:spid="_x0000_s1027" style="position:absolute;left:2;top:30;width:11900;height:16744" coordsize="11900,16831" o:gfxdata="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">
                  <v:rect id="Rectangle 66" o:spid="_x0000_s1028" style="position:absolute;left:11345;top:4646;width:555;height:220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9ZBo3wgAA&#10;ANoAAAAPAAAAZHJzL2Rvd25yZXYueG1sRI/RasJAFETfBf9huYW+6aaliqSuoQQqikWI+gGX7DUJ&#10;yd6N2U2Mf+8WCn0cZuYMs05G04iBOldZVvA2j0AQ51ZXXCi4nL9nKxDOI2tsLJOCBzlINtPJGmNt&#10;75zRcPKFCBB2MSoovW9jKV1ekkE3ty1x8K62M+iD7AqpO7wHuGnkexQtpcGKw0KJLaUl5fWpNwrc&#10;NdNp098OW91/yJ+o3p+PcqHU68v49QnC0+j/w3/tnVawgN8r4QbIzR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1kGjfCAAAA2gAAAA8AAAAAAAAAAAAAAAAAlwIAAGRycy9kb3du&#10;cmV2LnhtbFBLBQYAAAAABAAEAPUAAACGAwAAAAA=&#10;" fillcolor="#ffa63b" stroked="f"/>
                  <v:shape id="Freeform 65" o:spid="_x0000_s1029" style="position:absolute;left:5727;width:6173;height:5810;visibility:visible;mso-wrap-style:square;v-text-anchor:top" coordsize="6173,581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RaJKwQAA&#10;ANoAAAAPAAAAZHJzL2Rvd25yZXYueG1sRI/NasMwEITvhb6D2EJvjZwcTHCjhNCf0FMhbsh5sba2&#10;Y2tlJMWW374KBHocZr4ZZrOLphcjOd9aVrBcZCCIK6tbrhWcfj5f1iB8QNbYWyYFM3nYbR8fNlho&#10;O/GRxjLUIpWwL1BBE8JQSOmrhgz6hR2Ik/drncGQpKuldjilctPLVZbl0mDLaaHBgd4aqrryahR8&#10;nGNi5mX+fumdjl23ou/qoNTzU9y/gggUw3/4Tn9pBTncrqQbILd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yUWiSsEAAADaAAAADwAAAAAAAAAAAAAAAACXAgAAZHJzL2Rvd25y&#10;ZXYueG1sUEsFBgAAAAAEAAQA9QAAAIUDAAAAAA==&#10;" path="m0,5809l641,,6173,5503,,5809xe" fillcolor="#099" stroked="f">
                    <v:path arrowok="t" o:connecttype="custom" o:connectlocs="0,5809;641,0;6173,5503;0,5809" o:connectangles="0,0,0,0"/>
                  </v:shape>
                  <v:shape id="AutoShape 64" o:spid="_x0000_s1030" style="position:absolute;top:4646;width:450;height:8948;visibility:visible;mso-wrap-style:square;v-text-anchor:top" coordsize="450,894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/wKSWwwAA&#10;ANoAAAAPAAAAZHJzL2Rvd25yZXYueG1sRI/BasMwEETvgf6D2EJusZwc2uBGCSFQSA8N1LUPuS3W&#10;VjaRVq6lxs7fR4VCj8PMvGE2u8lZcaUhdJ4VLLMcBHHjdcdGQfX5uliDCBFZo/VMCm4UYLd9mG2w&#10;0H7kD7qW0YgE4VCggjbGvpAyNC05DJnviZP35QeHMcnBSD3gmODOylWeP0mHHaeFFns6tNRcyh+n&#10;4Fi7i12ezHtl6Hutc/tm6tVZqfnjtH8BEWmK/+G/9lEreIbfK+kGyO0d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/wKSWwwAAANoAAAAPAAAAAAAAAAAAAAAAAJcCAABkcnMvZG93&#10;bnJldi54bWxQSwUGAAAAAAQABAD1AAAAhwMAAAAA&#10;" path="m450,6669l0,6669,,8948,450,8948,450,6669m450,3312l0,3312,,5560,450,5560,450,3312m450,0l0,,,2203,450,2203,450,0e" fillcolor="#ffa63b" stroked="f">
                    <v:path arrowok="t" o:connecttype="custom" o:connectlocs="450,11315;0,11315;0,13594;450,13594;450,11315;450,7958;0,7958;0,10206;450,10206;450,7958;450,4646;0,4646;0,6849;450,6849;450,4646" o:connectangles="0,0,0,0,0,0,0,0,0,0,0,0,0,0,0"/>
                  </v:shape>
                  <v:shape id="Freeform 63" o:spid="_x0000_s1031" style="position:absolute;top:5277;width:6448;height:6843;visibility:visible;mso-wrap-style:square;v-text-anchor:top" coordsize="6448,68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I8X8bvgAA&#10;ANoAAAAPAAAAZHJzL2Rvd25yZXYueG1sRE/NisIwEL4L+w5hFvamqS6IVKPoLgtVQbD6AEMztsVm&#10;UpKo2bc3B8Hjx/e/WEXTiTs531pWMB5lIIgrq1uuFZxPf8MZCB+QNXaWScE/eVgtPwYLzLV98JHu&#10;ZahFCmGfo4ImhD6X0lcNGfQj2xMn7mKdwZCgq6V2+EjhppOTLJtKgy2nhgZ7+mmoupY3oyD0v25b&#10;0PfuNN7T5VBsN+cyRqW+PuN6DiJQDG/xy11oBWlrupJugFw+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SPF/G74AAADaAAAADwAAAAAAAAAAAAAAAACXAgAAZHJzL2Rvd25yZXYu&#10;eG1sUEsFBgAAAAAEAAQA9QAAAIIDAAAAAA==&#10;" path="m0,6843l0,,5727,532,6447,5676,,6843xe" fillcolor="#099" stroked="f">
                    <v:path arrowok="t" o:connecttype="custom" o:connectlocs="0,12120;0,5277;5727,5809;6447,10953;0,12120" o:connectangles="0,0,0,0,0"/>
                  </v:shape>
                  <v:shape id="AutoShape 62" o:spid="_x0000_s1032" style="position:absolute;left:11345;top:7958;width:555;height:5636;visibility:visible;mso-wrap-style:square;v-text-anchor:top" coordsize="555,56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R82wEwgAA&#10;ANoAAAAPAAAAZHJzL2Rvd25yZXYueG1sRI9Bi8IwFITvC/6H8ARva6qCaNcoIip6kVUXlr09mmda&#10;bF5qE7X+eyMseBxm5htmMmtsKW5U+8Kxgl43AUGcOV2wUfBzXH2OQPiArLF0TAoe5GE2bX1MMNXu&#10;znu6HYIREcI+RQV5CFUqpc9ysui7riKO3snVFkOUtZG6xnuE21L2k2QoLRYcF3KsaJFTdj5crYLs&#10;bNbb7ar4G/wmo6FZfuM47C5KddrN/AtEoCa8w//tjVYwhteVeAPk9Ak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HzbATCAAAA2gAAAA8AAAAAAAAAAAAAAAAAlwIAAGRycy9kb3du&#10;cmV2LnhtbFBLBQYAAAAABAAEAPUAAACGAwAAAAA=&#10;" path="m555,3357l0,3357,,5636,555,5636,555,3357m555,0l0,,,2248,555,2248,555,0e" fillcolor="#ffa63b" stroked="f">
                    <v:path arrowok="t" o:connecttype="custom" o:connectlocs="555,11315;0,11315;0,13594;555,13594;555,11315;555,7958;0,7958;0,10206;555,10206;555,7958" o:connectangles="0,0,0,0,0,0,0,0,0,0"/>
                  </v:shape>
                  <v:shape id="Freeform 61" o:spid="_x0000_s1033" style="position:absolute;left:5727;top:5503;width:6173;height:6278;visibility:visible;mso-wrap-style:square;v-text-anchor:top" coordsize="6173,627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kFr3kwwAA&#10;ANsAAAAPAAAAZHJzL2Rvd25yZXYueG1sRI9BawJBDIXvBf/DEMFbnbUWKaujiEXwIq1WPYeduLO6&#10;k1l2Rl3/fXMo9JbwXt77Mlt0vlZ3amMV2MBomIEiLoKtuDRw+Fm/foCKCdliHZgMPCnCYt57mWFu&#10;w4N3dN+nUkkIxxwNuJSaXOtYOPIYh6EhFu0cWo9J1rbUtsWHhPtav2XZRHusWBocNrRyVFz3N2+A&#10;v7vPzdidyguOl5PR+65+fm2Pxgz63XIKKlGX/s1/1xsr+EIvv8gAev4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kFr3kwwAAANsAAAAPAAAAAAAAAAAAAAAAAJcCAABkcnMvZG93&#10;bnJldi54bWxQSwUGAAAAAAQABAD1AAAAhwMAAAAA&#10;" path="m0,306l6173,,6173,6278,720,5450,,306xe" fillcolor="#ffed50" stroked="f">
                    <v:path arrowok="t" o:connecttype="custom" o:connectlocs="0,5809;6173,5503;6173,11781;720,10953;0,5809" o:connectangles="0,0,0,0,0"/>
                  </v:shape>
                  <v:rect id="Rectangle 60" o:spid="_x0000_s1034" style="position:absolute;top:14703;width:450;height:212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qaT3vwAA&#10;ANsAAAAPAAAAZHJzL2Rvd25yZXYueG1sRE/bisIwEH1f2H8Is+Dbmioq0jWVRVAURfDyAUMzvWAz&#10;qU2q9e+NIPg2h3Od2bwzlbhR40rLCgb9CARxanXJuYLzafk7BeE8ssbKMil4kIN58v01w1jbOx/o&#10;dvS5CCHsYlRQeF/HUrq0IIOub2viwGW2MegDbHKpG7yHcFPJYRRNpMGSQ0OBNS0KSi/H1ihw2UEv&#10;qva6Xel2JHfRZXPay7FSvZ/u/w+Ep85/xG/3Wof5A3j9Eg6QyR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+ppPe/AAAA2wAAAA8AAAAAAAAAAAAAAAAAlwIAAGRycy9kb3ducmV2&#10;LnhtbFBLBQYAAAAABAAEAPUAAACDAwAAAAA=&#10;" fillcolor="#ffa63b" stroked="f"/>
                  <v:shape id="Freeform 59" o:spid="_x0000_s1035" style="position:absolute;top:10953;width:6448;height:5879;visibility:visible;mso-wrap-style:square;v-text-anchor:top" coordsize="6448,587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Edl/wgAA&#10;ANsAAAAPAAAAZHJzL2Rvd25yZXYueG1sRE9La8JAEL4L/odlBC9SNw1FJXUVCS16K9pCr0N2moRm&#10;Z+PuNo/++q4g9DYf33O2+8E0oiPna8sKHpcJCOLC6ppLBR/vrw8bED4ga2wsk4KRPOx308kWM217&#10;PlN3CaWIIewzVFCF0GZS+qIig35pW+LIfVlnMEToSqkd9jHcNDJNkpU0WHNsqLClvKLi+/JjFJTd&#10;5mX963zz9rQe2nAdP/PF6ajUfDYcnkEEGsK/+O4+6Tg/hdsv8QC5+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wR2X/CAAAA2wAAAA8AAAAAAAAAAAAAAAAAlwIAAGRycy9kb3du&#10;cmV2LnhtbFBLBQYAAAAABAAEAPUAAACGAwAAAAA=&#10;" path="m0,5878l0,1167,6447,,5055,5878,,5878xe" fillcolor="#ffed50" stroked="f">
                    <v:path arrowok="t" o:connecttype="custom" o:connectlocs="0,16831;0,12120;6447,10953;5055,16831;0,16831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58" o:spid="_x0000_s1036" type="#_x0000_t75" style="position:absolute;left:5468;top:828;width:380;height:39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8B&#10;B1jCAAAA2wAAAA8AAABkcnMvZG93bnJldi54bWxET9tqAjEQfS/0H8IU+lI0W5VFVqOIRRAKBS+g&#10;j+Nm3CxuJssmavr3TUHwbQ7nOtN5tI24Uedrxwo++xkI4tLpmisF+92qNwbhA7LGxjEp+CUP89nr&#10;yxQL7e68ods2VCKFsC9QgQmhLaT0pSGLvu9a4sSdXWcxJNhVUnd4T+G2kYMsy6XFmlODwZaWhsrL&#10;9moVrIej0el4+orfP+ePuDsesDXXXKn3t7iYgAgUw1P8cK91mj+E/1/SAXL2Bw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DfAQdYwgAAANsAAAAPAAAAAAAAAAAAAAAAAJwCAABk&#10;cnMvZG93bnJldi54bWxQSwUGAAAAAAQABAD3AAAAiwMAAAAA&#10;">
                    <v:imagedata r:id="rId38" o:title=""/>
                  </v:shape>
                  <v:shape id="Picture 57" o:spid="_x0000_s1037" type="#_x0000_t75" style="position:absolute;left:4423;top:12;width:329;height:33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wf&#10;SInEAAAA2wAAAA8AAABkcnMvZG93bnJldi54bWxEj09rAjEQxe8Fv0MYobeaVaSV1SgiVOyp1H/n&#10;YTPuxt1Mtklc12/fFAq9zfDevN+bxaq3jejIB+NYwXiUgSAunDZcKjge3l9mIEJE1tg4JgUPCrBa&#10;Dp4WmGt35y/q9rEUKYRDjgqqGNtcylBUZDGMXEuctIvzFmNafSm1x3sKt42cZNmrtGg4ESpsaVNR&#10;Ue9vNnHH39e31nTHT7/92D3O5hTqulHqediv5yAi9fHf/He906n+FH5/SQPI5Q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PwfSInEAAAA2wAAAA8AAAAAAAAAAAAAAAAAnAIA&#10;AGRycy9kb3ducmV2LnhtbFBLBQYAAAAABAAEAPcAAACNAwAAAAA=&#10;">
                    <v:imagedata r:id="rId39" o:title=""/>
                  </v:shape>
                  <v:shape id="Picture 56" o:spid="_x0000_s1038" type="#_x0000_t75" style="position:absolute;left:4721;top:2322;width:329;height:33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Po&#10;oRjAAAAA2wAAAA8AAABkcnMvZG93bnJldi54bWxET01rAjEQvQv+hzBCb5qtoNitUUqhUPBQ3UrP&#10;w2bcLG4mSybV9d83BcHbPN7nrLeD79SForSBDTzPClDEdbAtNwaO3x/TFShJyBa7wGTgRgLbzXi0&#10;xtKGKx/oUqVG5RCWEg24lPpSa6kdeZRZ6IkzdwrRY8owNtpGvOZw3+l5USy1x5Zzg8Oe3h3V5+rX&#10;G1jJj1T7XTq6+dfLrTqcT16iNuZpMry9gko0pIf47v60ef4C/n/JB+jNHwA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c+ihGMAAAADbAAAADwAAAAAAAAAAAAAAAACcAgAAZHJz&#10;L2Rvd25yZXYueG1sUEsFBgAAAAAEAAQA9wAAAIkDAAAAAA==&#10;">
                    <v:imagedata r:id="rId40" o:title=""/>
                  </v:shape>
                  <v:shape id="Picture 55" o:spid="_x0000_s1039" type="#_x0000_t75" style="position:absolute;left:3274;top:2010;width:329;height:31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Fx&#10;d47DAAAA2wAAAA8AAABkcnMvZG93bnJldi54bWxET0trwkAQvgv9D8sUehHdKCGV1FWKtBDooTZ6&#10;8DhkJ482Oxuy2yT9911B8DYf33O2+8m0YqDeNZYVrJYRCOLC6oYrBefT+2IDwnlkja1lUvBHDva7&#10;h9kWU21H/qIh95UIIexSVFB736VSuqImg25pO+LAlbY36APsK6l7HEO4aeU6ihJpsOHQUGNHh5qK&#10;n/zXKOi+Mf5cPyexbsry4+2oL26eXZR6epxeX0B4mvxdfHNnOsxP4PpLOEDu/gE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IXF3jsMAAADbAAAADwAAAAAAAAAAAAAAAACcAgAA&#10;ZHJzL2Rvd25yZXYueG1sUEsFBgAAAAAEAAQA9wAAAIwDAAAAAA==&#10;">
                    <v:imagedata r:id="rId41" o:title=""/>
                  </v:shape>
                  <v:shape id="Picture 54" o:spid="_x0000_s1040" type="#_x0000_t75" style="position:absolute;left:3828;top:4183;width:329;height:31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oq&#10;Ka7DAAAA2wAAAA8AAABkcnMvZG93bnJldi54bWxET0trwkAQvhf8D8sIvRTdxENbUjdBRKVQKT4K&#10;vQ7ZaTaYnQ3ZNSb/3i0UepuP7znLYrCN6KnztWMF6TwBQVw6XXOl4Ou8nb2C8AFZY+OYFIzkocgn&#10;D0vMtLvxkfpTqEQMYZ+hAhNCm0npS0MW/dy1xJH7cZ3FEGFXSd3hLYbbRi6S5FlarDk2GGxpbai8&#10;nK5WwXA4HNP1x9PejiYdZZ/uNp/fO6Uep8PqDUSgIfyL/9zvOs5/gd9f4gEyvwM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WioprsMAAADbAAAADwAAAAAAAAAAAAAAAACcAgAA&#10;ZHJzL2Rvd25yZXYueG1sUEsFBgAAAAAEAAQA9wAAAIwDAAAAAA==&#10;">
                    <v:imagedata r:id="rId42" o:title=""/>
                  </v:shape>
                  <v:shape id="Picture 53" o:spid="_x0000_s1041" type="#_x0000_t75" style="position:absolute;left:4755;top:3698;width:329;height:31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7+&#10;9PrEAAAA2wAAAA8AAABkcnMvZG93bnJldi54bWxEjzFvwkAMhfdK/IeTkbqVCwyAAgdCSAikTg0M&#10;Hd2cSSJyvpA7ksCvr4dK3Wy95/c+r7eDq1VHbag8G5hOElDEubcVFwYu58PHElSIyBZrz2TgSQG2&#10;m9HbGlPre/6iLouFkhAOKRooY2xSrUNeksMw8Q2xaFffOoyytoW2LfYS7mo9S5K5dlixNJTY0L6k&#10;/JY9nIHsuBwWybz5WWTPb+rur93rc98b8z4editQkYb4b/67PlnBF1j5RQbQm1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M7+9PrEAAAA2wAAAA8AAAAAAAAAAAAAAAAAnAIA&#10;AGRycy9kb3ducmV2LnhtbFBLBQYAAAAABAAEAPcAAACNAwAAAAA=&#10;">
                    <v:imagedata r:id="rId43" o:title=""/>
                  </v:shape>
                  <v:shape id="Picture 52" o:spid="_x0000_s1042" type="#_x0000_t75" style="position:absolute;left:2685;top:672;width:375;height:39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tb&#10;XrjDAAAA2wAAAA8AAABkcnMvZG93bnJldi54bWxEj0GLwjAQhe/C/ocwC3vT1F2UtRrFFQT1piuI&#10;t7EZ29JkUpqo9d8bQfA2w3vzvjeTWWuNuFLjS8cK+r0EBHHmdMm5gv3/svsLwgdkjcYxKbiTh9n0&#10;ozPBVLsbb+m6C7mIIexTVFCEUKdS+qwgi77nauKonV1jMcS1yaVu8BbDrZHfSTKUFkuOhAJrWhSU&#10;VbuLjZDLudyY6jSo+Mes/7b7QXuYH5X6+mznYxCB2vA2v65XOtYfwfOXOICcPg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K1teuMMAAADbAAAADwAAAAAAAAAAAAAAAACcAgAA&#10;ZHJzL2Rvd25yZXYueG1sUEsFBgAAAAAEAAQA9wAAAIwDAAAAAA==&#10;">
                    <v:imagedata r:id="rId44" o:title=""/>
                  </v:shape>
                  <v:shape id="Picture 51" o:spid="_x0000_s1043" type="#_x0000_t75" style="position:absolute;left:2167;top:3510;width:370;height:39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KWY&#10;3yzBAAAA2wAAAA8AAABkcnMvZG93bnJldi54bWxET89rwjAUvgv+D+EJXoam8zBHNYpOHbvJqgje&#10;Hs2zLSYvtYla/euXw8Djx/d7Om+tETdqfOVYwfswAUGcO11xoWC/2ww+QfiArNE4JgUP8jCfdTtT&#10;TLW78y/dslCIGMI+RQVlCHUqpc9LsuiHriaO3Mk1FkOETSF1g/cYbo0cJcmHtFhxbCixpq+S8nN2&#10;tQrW9fFwMXp8OrxtqbDPb5Otlkapfq9dTEAEasNL/O/+0QpGcX38En+AnP0B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KWY3yzBAAAA2wAAAA8AAAAAAAAAAAAAAAAAnAIAAGRy&#10;cy9kb3ducmV2LnhtbFBLBQYAAAAABAAEAPcAAACKAwAAAAA=&#10;">
                    <v:imagedata r:id="rId45" o:title=""/>
                  </v:shape>
                  <v:shape id="Picture 50" o:spid="_x0000_s1044" type="#_x0000_t75" style="position:absolute;left:2700;top:4623;width:389;height:39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wt&#10;aWfDAAAA2wAAAA8AAABkcnMvZG93bnJldi54bWxEj0GLwjAUhO+C/yE8wYusqYKyVKPIsoKCINbu&#10;/W3zbIvNS2li7e6vN4LgcZiZb5jlujOVaKlxpWUFk3EEgjizuuRcQXrefnyCcB5ZY2WZFPyRg/Wq&#10;31tirO2dT9QmPhcBwi5GBYX3dSylywoy6Ma2Jg7exTYGfZBNLnWD9wA3lZxG0VwaLDksFFjTV0HZ&#10;NbkZBbz7HSU/mO6/MWoPM/l/2x5nI6WGg26zAOGp8+/wq73TCqYTeH4JP0CuHg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3C1pZ8MAAADbAAAADwAAAAAAAAAAAAAAAACcAgAA&#10;ZHJzL2Rvd25yZXYueG1sUEsFBgAAAAAEAAQA9wAAAIwDAAAAAA==&#10;">
                    <v:imagedata r:id="rId46" o:title=""/>
                  </v:shape>
                  <v:shape id="Freeform 49" o:spid="_x0000_s1045" style="position:absolute;left:1794;top:1489;width:390;height:431;visibility:visible;mso-wrap-style:square;v-text-anchor:top" coordsize="390,4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6i9YuwAAA&#10;ANsAAAAPAAAAZHJzL2Rvd25yZXYueG1sRI9BawIxFITvQv9DeEIvUrPuQe3WKBIQeq36Ax7J6+5i&#10;8rIkqe7++6Yg9DjMzDfM7jB6J+4UUx9YwWpZgSA2wfbcKrheTm9bECkjW3SBScFECQ77l9kOGxse&#10;/EX3c25FgXBqUEGX89BImUxHHtMyDMTF+w7RYy4yttJGfBS4d7KuqrX02HNZ6HAg3ZG5nX+8AqvX&#10;cbN6D8ZNk1lI53vUWiv1Oh+PHyAyjfk//Gx/WgV1DX9fyg+Q+18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D6i9YuwAAAANsAAAAPAAAAAAAAAAAAAAAAAJcCAABkcnMvZG93bnJl&#10;di54bWxQSwUGAAAAAAQABAD1AAAAhAMAAAAA&#10;" path="m0,203l15,128,58,62,125,17,204,,229,2,297,24,351,73,389,153,389,186,384,218,373,249,363,286,328,354,275,408,203,430,166,429,103,408,56,367,10,279,,203xe" fillcolor="#099" stroked="f">
                    <v:path arrowok="t" o:connecttype="custom" o:connectlocs="0,1692;15,1617;58,1551;125,1506;204,1489;229,1491;297,1513;351,1562;389,1642;389,1675;384,1707;373,1738;363,1775;328,1843;275,1897;203,1919;166,1918;103,1897;56,1856;10,1768;0,1692" o:connectangles="0,0,0,0,0,0,0,0,0,0,0,0,0,0,0,0,0,0,0,0,0"/>
                  </v:shape>
                  <v:shape id="Picture 48" o:spid="_x0000_s1046" type="#_x0000_t75" style="position:absolute;left:901;top:408;width:374;height:39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YJ&#10;K6/DAAAA2wAAAA8AAABkcnMvZG93bnJldi54bWxEj0GLwjAUhO+C/yE8YW+abhd1qUZRQRAWlNYF&#10;8fZonm3Z5qU0Ueu/3wiCx2FmvmHmy87U4katqywr+BxFIIhzqysuFPwet8NvEM4ja6wtk4IHOVgu&#10;+r05JtreOaVb5gsRIOwSVFB63yRSurwkg25kG+LgXWxr0AfZFlK3eA9wU8s4iibSYMVhocSGNiXl&#10;f9nVKBjH5/Epnzym9nhAk17362L3kyr1MehWMxCeOv8Ov9o7rSD+gueX8APk4h8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Vgkrr8MAAADbAAAADwAAAAAAAAAAAAAAAACcAgAA&#10;ZHJzL2Rvd25yZXYueG1sUEsFBgAAAAAEAAQA9wAAAIwDAAAAAA==&#10;">
                    <v:imagedata r:id="rId47" o:title=""/>
                  </v:shape>
                  <v:rect id="Rectangle 47" o:spid="_x0000_s1047" style="position:absolute;width:450;height:353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ss3SwgAA&#10;ANsAAAAPAAAAZHJzL2Rvd25yZXYueG1sRI/disIwFITvF3yHcATv1lTRRaqpiKAoLgv+PMChOf3B&#10;5qQ2qda3NwuCl8PMfMMslp2pxJ0aV1pWMBpGIIhTq0vOFVzOm+8ZCOeRNVaWScGTHCyT3tcCY20f&#10;fKT7yeciQNjFqKDwvo6ldGlBBt3Q1sTBy2xj0AfZ5FI3+AhwU8lxFP1IgyWHhQJrWheUXk+tUeCy&#10;o15X7e2w1e1E/kbX/flPTpUa9LvVHISnzn/C7/ZOKxhP4P9L+AEyeQ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GyzdLCAAAA2wAAAA8AAAAAAAAAAAAAAAAAlwIAAGRycy9kb3du&#10;cmV2LnhtbFBLBQYAAAAABAAEAPUAAACGAwAAAAA=&#10;" fillcolor="#ffa63b" stroked="f"/>
                  <v:shape id="Freeform 46" o:spid="_x0000_s1048" style="position:absolute;top:233;width:77;height:291;visibility:visible;mso-wrap-style:square;v-text-anchor:top" coordsize="77,29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hz53bxQAA&#10;ANsAAAAPAAAAZHJzL2Rvd25yZXYueG1sRI9Ba8JAFITvgv9heYXedJOgUqOrlFChUCpoi+jtkX0m&#10;qdm3IbuNaX99VxB6HGbmG2a57k0tOmpdZVlBPI5AEOdWV1wo+PzYjJ5AOI+ssbZMCn7IwXo1HCwx&#10;1fbKO+r2vhABwi5FBaX3TSqly0sy6Ma2IQ7e2bYGfZBtIXWL1wA3tUyiaCYNVhwWSmwoKym/7L+N&#10;ghc+Tef+q4vjo83ef9/osI0mRqnHh/55AcJT7//D9/arVpBM4fYl/AC5+gM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HPndvFAAAA2wAAAA8AAAAAAAAAAAAAAAAAlwIAAGRycy9k&#10;b3ducmV2LnhtbFBLBQYAAAAABAAEAPUAAACJAwAAAAA=&#10;" path="m0,290l0,,15,14,23,22,30,30,37,37,43,45,53,57,61,70,67,85,75,116,76,133,76,150,60,215,22,270,19,273,12,281,3,288,,290xe" fillcolor="#099" stroked="f">
                    <v:path arrowok="t" o:connecttype="custom" o:connectlocs="0,523;0,233;15,247;23,255;30,263;37,270;43,278;53,290;61,303;67,318;75,349;76,366;76,383;60,448;22,503;19,506;12,514;3,521;0,523" o:connectangles="0,0,0,0,0,0,0,0,0,0,0,0,0,0,0,0,0,0,0"/>
                  </v:shape>
                  <v:shape id="Picture 45" o:spid="_x0000_s1049" type="#_x0000_t75" style="position:absolute;left:1130;top:2667;width:351;height:35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">
                    <v:imagedata r:id="rId48" o:title=""/>
                  </v:shape>
                  <v:shape id="Freeform 44" o:spid="_x0000_s1050" style="position:absolute;top:2817;width:77;height:302;visibility:visible;mso-wrap-style:square;v-text-anchor:top" coordsize="77,30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DdkUxAAA&#10;ANsAAAAPAAAAZHJzL2Rvd25yZXYueG1sRI9BawIxFITvQv9DeEJvNVFKratRWlEoXmrVi7fH5rlZ&#10;3LxsN9Fd/70pFDwOM/MNM1t0rhJXakLpWcNwoEAQ596UXGg47Ncv7yBCRDZYeSYNNwqwmD/1ZpgZ&#10;3/IPXXexEAnCIUMNNsY6kzLklhyGga+Jk3fyjcOYZFNI02Cb4K6SI6XepMOS04LFmpaW8vPu4jS0&#10;r2q83x4/V983O1l5hZtllL9aP/e7jymISF18hP/bX0bDaAx/X9IPkPM7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9Q3ZFMQAAADbAAAADwAAAAAAAAAAAAAAAACXAgAAZHJzL2Rv&#10;d25yZXYueG1sUEsFBgAAAAAEAAQA9QAAAIgDAAAAAA==&#10;" path="m0,301l0,,4,3,50,52,77,137,75,172,67,208,53,242,23,284,,301xe" fillcolor="#099" stroked="f">
                    <v:path arrowok="t" o:connecttype="custom" o:connectlocs="0,3118;0,2817;4,2820;50,2869;77,2954;75,2989;67,3025;53,3059;23,3101;0,3118" o:connectangles="0,0,0,0,0,0,0,0,0,0"/>
                  </v:shape>
                  <v:shape id="Picture 43" o:spid="_x0000_s1051" type="#_x0000_t75" style="position:absolute;left:915;top:4685;width:391;height:36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vD&#10;NEjAAAAA2wAAAA8AAABkcnMvZG93bnJldi54bWxET82KwjAQvgv7DmEW9qbpiop0jSJCF2FFsPoA&#10;QzPbVJtJbaKtb28OgseP73+x6m0t7tT6yrGC71ECgrhwuuJSwemYDecgfEDWWDsmBQ/ysFp+DBaY&#10;atfxge55KEUMYZ+iAhNCk0rpC0MW/cg1xJH7d63FEGFbSt1iF8NtLcdJMpMWK44NBhvaGCou+c0q&#10;uOxN0l2P0/PvbhKyzPxdN5NuptTXZ7/+ARGoD2/xy73VCsZxbPwSf4BcPgE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68M0SMAAAADbAAAADwAAAAAAAAAAAAAAAACcAgAAZHJz&#10;L2Rvd25yZXYueG1sUEsFBgAAAAAEAAQA9wAAAIkDAAAAAA==&#10;">
                    <v:imagedata r:id="rId49" o:title=""/>
                  </v:shape>
                  <v:shape id="Picture 42" o:spid="_x0000_s1052" type="#_x0000_t75" style="position:absolute;top:4069;width:291;height:36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E9O&#10;gCLEAAAA2wAAAA8AAABkcnMvZG93bnJldi54bWxEj09rAjEUxO+C3yE8oTfNVmrRrVFUENqbf1rw&#10;+Lp57i5NXpYkXbd+eiMUPA4z8xtmvuysES35UDtW8DzKQBAXTtdcKvg8bodTECEiazSOScEfBVgu&#10;+r055tpdeE/tIZYiQTjkqKCKscmlDEVFFsPINcTJOztvMSbpS6k9XhLcGjnOsldpsea0UGFDm4qK&#10;n8OvVfB9Wndf5w9jJn730uJ1v9vqdqXU06BbvYGI1MVH+L/9rhWMZ3D/kn6AXNw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E9OgCLEAAAA2wAAAA8AAAAAAAAAAAAAAAAAnAIA&#10;AGRycy9kb3ducmV2LnhtbFBLBQYAAAAABAAEAPcAAACNAwAAAAA=&#10;">
                    <v:imagedata r:id="rId50" o:title=""/>
                  </v:shape>
                  <v:shape id="Picture 41" o:spid="_x0000_s1053" type="#_x0000_t75" style="position:absolute;left:4959;top:4858;width:356;height:377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Yb&#10;PGrDAAAA2wAAAA8AAABkcnMvZG93bnJldi54bWxET89rwjAUvgv7H8ITdltTrW6zM4oTBA/imMrU&#10;26N5a8qal9JE7f775TDw+PH9ns47W4srtb5yrGCQpCCIC6crLhUc9qunVxA+IGusHZOCX/Iwnz30&#10;pphrd+NPuu5CKWII+xwVmBCaXEpfGLLoE9cQR+7btRZDhG0pdYu3GG5rOUzTZ2mx4thgsKGloeJn&#10;d7EKJi9F/XXMLuPzaJVt15uTcdXHu1KP/W7xBiJQF+7if/daK8ji+vgl/gA5+wM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hhs8asMAAADbAAAADwAAAAAAAAAAAAAAAACcAgAA&#10;ZHJzL2Rvd25yZXYueG1sUEsFBgAAAAAEAAQA9wAAAIwDAAAAAA==&#10;">
                    <v:imagedata r:id="rId51" o:title=""/>
                  </v:shape>
                  <v:shape id="Picture 40" o:spid="_x0000_s1054" type="#_x0000_t75" style="position:absolute;left:3444;top:3000;width:339;height:339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QW&#10;h8vFAAAA2wAAAA8AAABkcnMvZG93bnJldi54bWxEj0FLAzEUhO+C/yE8oTebbStF1qZFC4U9VKRV&#10;weNz89wENy9Lku5u/70pFDwOM/MNs9qMrhU9hWg9K5hNCxDEtdeWGwUf77v7RxAxIWtsPZOCM0XY&#10;rG9vVlhqP/CB+mNqRIZwLFGBSakrpYy1IYdx6jvi7P344DBlGRqpAw4Z7lo5L4qldGg5LxjsaGuo&#10;/j2enAJvXt4Wr59hONn918H2y4eq/66UmtyNz08gEo3pP3xtV1rBYgaXL/kHyPUf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EFofLxQAAANsAAAAPAAAAAAAAAAAAAAAAAJwC&#10;AABkcnMvZG93bnJldi54bWxQSwUGAAAAAAQABAD3AAAAjgMAAAAA&#10;">
                    <v:imagedata r:id="rId52" o:title=""/>
                  </v:shape>
                  <v:shape id="Picture 39" o:spid="_x0000_s1055" type="#_x0000_t75" style="position:absolute;left:3987;top:1049;width:377;height:39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fY&#10;lBLFAAAA2wAAAA8AAABkcnMvZG93bnJldi54bWxEj09rwkAUxO+FfoflFbzV3SqIRFep/9viJabQ&#10;6yP7msRm34bsqrGf3hUKPQ4z8xtmOu9sLc7U+sqxhpe+AkGcO1NxoeEz2zyPQfiAbLB2TBqu5GE+&#10;e3yYYmLchVM6H0IhIoR9ghrKEJpESp+XZNH3XUMcvW/XWgxRtoU0LV4i3NZyoNRIWqw4LpTY0LKk&#10;/OdwshpWe5X9qvXiY52+F8dRNf7Ktqed1r2n7nUCIlAX/sN/7TejYTiA+5f4A+TsBg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B32JQSxQAAANsAAAAPAAAAAAAAAAAAAAAAAJwC&#10;AABkcnMvZG93bnJldi54bWxQSwUGAAAAAAQABAD3AAAAjgMAAAAA&#10;">
                    <v:imagedata r:id="rId53" o:title=""/>
                  </v:shape>
                  <v:shape id="Freeform 38" o:spid="_x0000_s1056" style="position:absolute;left:237;top:1644;width:436;height:435;visibility:visible;mso-wrap-style:square;v-text-anchor:top" coordsize="436,43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DydjxAAA&#10;ANsAAAAPAAAAZHJzL2Rvd25yZXYueG1sRI9PawIxFMTvgt8hPMGLaNYKIlujiFLoSfBPob09N8/N&#10;0s3LmqS6fnsjCD0OM/MbZr5sbS2u5EPlWMF4lIEgLpyuuFRwPHwMZyBCRNZYOyYFdwqwXHQ7c8y1&#10;u/GOrvtYigThkKMCE2OTSxkKQxbDyDXEyTs7bzEm6UupPd4S3NbyLcum0mLFacFgQ2tDxe/+zyq4&#10;nL/8avaz1TtzOY3vwR6Og++NUv1eu3oHEamN/+FX+1MrmEzg+SX9ALl4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jQ8nY8QAAADbAAAADwAAAAAAAAAAAAAAAACXAgAAZHJzL2Rv&#10;d25yZXYueG1sUEsFBgAAAAAEAAQA9QAAAIgDAAAAAA==&#10;" path="m0,245l5,173,34,108,89,50,159,11,221,,237,1,304,17,356,52,362,62,368,71,375,79,380,87,380,90,384,90,384,97,387,97,409,122,423,149,431,179,436,211,431,271,407,328,367,376,284,422,215,435,180,433,115,414,59,374,18,314,,245xe" fillcolor="#099" stroked="f">
                    <v:path arrowok="t" o:connecttype="custom" o:connectlocs="0,1889;5,1817;34,1752;89,1694;159,1655;221,1644;237,1645;304,1661;356,1696;362,1706;368,1715;375,1723;380,1731;380,1734;384,1734;384,1741;387,1741;409,1766;423,1793;431,1823;436,1855;431,1915;407,1972;367,2020;284,2066;215,2079;180,2077;115,2058;59,2018;18,1958;0,1889" o:connectangles="0,0,0,0,0,0,0,0,0,0,0,0,0,0,0,0,0,0,0,0,0,0,0,0,0,0,0,0,0,0,0"/>
                  </v:shape>
                  <v:shape id="Picture 37" o:spid="_x0000_s1057" type="#_x0000_t75" style="position:absolute;left:10665;top:13000;width:329;height:33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46&#10;QNfEAAAA2wAAAA8AAABkcnMvZG93bnJldi54bWxEj0FrwkAUhO8F/8PyhN7qplZCjdkEEQv1VKpF&#10;r4/sM0mTfRuy2yT9926h4HGYmW+YNJ9MKwbqXW1ZwfMiAkFcWF1zqeDr9Pb0CsJ5ZI2tZVLwSw7y&#10;bPaQYqLtyJ80HH0pAoRdggoq77tESldUZNAtbEccvKvtDfog+1LqHscAN61cRlEsDdYcFirsaFdR&#10;0Rx/jIJ40OtL2U4fq3F/iQ/n5f5bxo1Sj/NpuwHhafL38H/7XSt4WcHfl/ADZHYD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M46QNfEAAAA2wAAAA8AAAAAAAAAAAAAAAAAnAIA&#10;AGRycy9kb3ducmV2LnhtbFBLBQYAAAAABAAEAPcAAACNAwAAAAA=&#10;">
                    <v:imagedata r:id="rId54" o:title=""/>
                  </v:shape>
                  <v:shape id="Picture 36" o:spid="_x0000_s1058" type="#_x0000_t75" style="position:absolute;left:11156;top:13969;width:329;height:33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kH&#10;O4XFAAAA2wAAAA8AAABkcnMvZG93bnJldi54bWxEj0FrwkAUhO+F/oflFbxI3VSxlOgqMSAEsYjW&#10;g8fH7jMJZt+G7Fbjv3eFQo/DzHzDzJe9bcSVOl87VvAxSkAQa2dqLhUcf9bvXyB8QDbYOCYFd/Kw&#10;XLy+zDE17sZ7uh5CKSKEfYoKqhDaVEqvK7LoR64ljt7ZdRZDlF0pTYe3CLeNHCfJp7RYc1yosKW8&#10;In05/FoF2fdlW3g9PG2K/J7tjqtVrs+9UoO3PpuBCNSH//BfuzAKJlN4fok/QC4e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JBzuFxQAAANsAAAAPAAAAAAAAAAAAAAAAAJwC&#10;AABkcnMvZG93bnJldi54bWxQSwUGAAAAAAQABAD3AAAAjgMAAAAA&#10;">
                    <v:imagedata r:id="rId55" o:title=""/>
                  </v:shape>
                  <v:shape id="Picture 35" o:spid="_x0000_s1059" type="#_x0000_t75" style="position:absolute;left:9831;top:13906;width:329;height:31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hp&#10;/UXBAAAA2wAAAA8AAABkcnMvZG93bnJldi54bWxEj92KwjAUhO+FfYdwFrzTVAsiXaMUYX+8UdR9&#10;gGNzbIvNSUlirW9vBMHLYWa+YRar3jSiI+drywom4wQEcWF1zaWC/+P3aA7CB2SNjWVScCcPq+XH&#10;YIGZtjfeU3cIpYgQ9hkqqEJoMyl9UZFBP7YtcfTO1hkMUbpSaoe3CDeNnCbJTBqsOS5U2NK6ouJy&#10;uBoFPx7z3bat8026PZ825v7b5S5VavjZ518gAvXhHX61/7SCdAbPL/EHyOUD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Nhp/UXBAAAA2wAAAA8AAAAAAAAAAAAAAAAAnAIAAGRy&#10;cy9kb3ducmV2LnhtbFBLBQYAAAAABAAEAPcAAACKAwAAAAA=&#10;">
                    <v:imagedata r:id="rId56" o:title=""/>
                  </v:shape>
                  <v:shape id="Picture 34" o:spid="_x0000_s1060" type="#_x0000_t75" style="position:absolute;left:10526;top:15954;width:329;height:31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TU&#10;POjDAAAA2wAAAA8AAABkcnMvZG93bnJldi54bWxEj0GLwjAUhO8L/ofwhL2tqS5YqUYRQVzYk3UP&#10;e3w2z7bYvNQmttVfbwTB4zAz3zCLVW8q0VLjSssKxqMIBHFmdcm5gr/D9msGwnlkjZVlUnAjB6vl&#10;4GOBibYd76lNfS4ChF2CCgrv60RKlxVk0I1sTRy8k20M+iCbXOoGuwA3lZxE0VQaLDksFFjTpqDs&#10;nF6NgnQ36+NoWh/j9PZP7eW+vv9uOqU+h/16DsJT79/hV/tHK/iO4fkl/AC5fA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9NQ86MMAAADbAAAADwAAAAAAAAAAAAAAAACcAgAA&#10;ZHJzL2Rvd25yZXYueG1sUEsFBgAAAAAEAAQA9wAAAIwDAAAAAA==&#10;">
                    <v:imagedata r:id="rId57" o:title=""/>
                  </v:shape>
                  <v:shape id="Picture 33" o:spid="_x0000_s1061" type="#_x0000_t75" style="position:absolute;left:9591;top:11689;width:375;height:39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HQ&#10;Db7AAAAA2wAAAA8AAABkcnMvZG93bnJldi54bWxET02LwjAQvQv+hzDCXkRTFWStpiIuQi8erOt9&#10;aMa2tpmUJlu7++s3B8Hj433v9oNpRE+dqywrWMwjEMS51RUXCr6vp9knCOeRNTaWScEvOdgn49EO&#10;Y22ffKE+84UIIexiVFB638ZSurwkg25uW+LA3W1n0AfYFVJ3+AzhppHLKFpLgxWHhhJbOpaU19mP&#10;UdAf2+kme9xMc5L+XBfLr5TSP6U+JsNhC8LT4N/ilzvVClZhbPgSfoBM/gE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cdANvsAAAADbAAAADwAAAAAAAAAAAAAAAACcAgAAZHJz&#10;L2Rvd25yZXYueG1sUEsFBgAAAAAEAAQA9wAAAIkDAAAAAA==&#10;">
                    <v:imagedata r:id="rId58" o:title=""/>
                  </v:shape>
                  <v:shape id="Picture 32" o:spid="_x0000_s1062" type="#_x0000_t75" style="position:absolute;left:8084;top:16080;width:370;height:39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E9&#10;5/jEAAAA2wAAAA8AAABkcnMvZG93bnJldi54bWxEj1FrwkAQhN8L/odjhb7VixaKRk8pAaEFC9a2&#10;79vcmoTm9sLdRqO/vlco+DjMzDfMajO4Vp0oxMazgekkA0VcettwZeDzY/swBxUF2WLrmQxcKMJm&#10;PbpbYW79md/pdJBKJQjHHA3UIl2udSxrchgnviNO3tEHh5JkqLQNeE5w1+pZlj1phw2nhRo7Kmoq&#10;fw69M7C/fM+kv/Zv3VWK/ddrMQ+L3c6Y+/HwvAQlNMgt/N9+sQYeF/D3Jf0Avf4F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CE95/jEAAAA2wAAAA8AAAAAAAAAAAAAAAAAnAIA&#10;AGRycy9kb3ducmV2LnhtbFBLBQYAAAAABAAEAPcAAACNAwAAAAA=&#10;">
                    <v:imagedata r:id="rId59" o:title=""/>
                  </v:shape>
                  <v:shape id="Picture 31" o:spid="_x0000_s1063" type="#_x0000_t75" style="position:absolute;left:8575;top:15028;width:392;height:39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">
                    <v:imagedata r:id="rId60" o:title=""/>
                  </v:shape>
                  <v:shape id="AutoShape 30" o:spid="_x0000_s1064" style="position:absolute;left:9800;top:15007;width:390;height:431;visibility:visible;mso-wrap-style:square;v-text-anchor:top" coordsize="390,43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x/hJxQAA&#10;ANsAAAAPAAAAZHJzL2Rvd25yZXYueG1sRI9PawIxFMTvQr9DeIXeNLsiWrZGKRbBFg+6bWmPj83b&#10;P3Tzsiaprt/eCILHYWZ+w8yXvWnFkZxvLCtIRwkI4sLqhisFX5/r4TMIH5A1tpZJwZk8LBcPgzlm&#10;2p54T8c8VCJC2GeooA6hy6T0RU0G/ch2xNErrTMYonSV1A5PEW5aOU6SqTTYcFyosaNVTcVf/m8U&#10;yHFX/r6V+dbbKv3+eP+Z7VYHp9TTY//6AiJQH+7hW3ujFUxSuH6JP0AuLg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F7H+EnFAAAA2wAAAA8AAAAAAAAAAAAAAAAAlwIAAGRycy9k&#10;b3ducmV2LnhtbFBLBQYAAAAABAAEAPUAAACJAwAAAAA=&#10;" path="m0,203l15,128,58,62,88,36,125,16,164,4,204,,229,1,252,7,274,14,297,24,318,38,336,55,351,73,366,93,382,120,389,153,389,186,384,218,373,249,363,286,348,321,330,354,308,384,278,408,244,423,206,430,169,429,152,425,135,421,121,415,107,408,89,396,86,393,86,259,83,256,83,390,74,382,60,366,48,349,11,279,,203xm83,259l83,256,86,259,83,259xm83,390l83,259,86,259,86,393,83,390xe" fillcolor="#099" stroked="f">
                    <v:path arrowok="t" o:connecttype="custom" o:connectlocs="0,15210;15,15135;58,15069;88,15043;125,15023;164,15011;204,15007;229,15008;252,15014;274,15021;297,15031;318,15045;336,15062;351,15080;366,15100;382,15127;389,15160;389,15193;384,15225;373,15256;363,15293;348,15328;330,15361;308,15391;278,15415;244,15430;206,15437;169,15436;152,15432;135,15428;121,15422;107,15415;89,15403;86,15400;86,15266;83,15263;83,15397;74,15389;60,15373;48,15356;11,15286;0,15210;83,15266;83,15263;86,15266;83,15266;83,15397;83,15266;86,15266;86,15400;83,15397" o:connectangles="0,0,0,0,0,0,0,0,0,0,0,0,0,0,0,0,0,0,0,0,0,0,0,0,0,0,0,0,0,0,0,0,0,0,0,0,0,0,0,0,0,0,0,0,0,0,0,0,0,0,0"/>
                  </v:shape>
                  <v:shape id="Picture 29" o:spid="_x0000_s1065" type="#_x0000_t75" style="position:absolute;left:7803;top:11657;width:374;height:396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ni&#10;RpvCAAAA2wAAAA8AAABkcnMvZG93bnJldi54bWxEj1FrwkAQhN+F/odjhb7Vi6mUEj1FWiwWQWj0&#10;Byy5NYnmdkPuqml/vScIPg4z8w0zW/SuUWfqfC1sYDxKQBEXYmsuDex3q5d3UD4gW2yEycAfeVjM&#10;nwYzzKxc+IfOeShVhLDP0EAVQptp7YuKHPqRtMTRO0jnMETZldp2eIlw1+g0Sd60w5rjQoUtfVRU&#10;nPJfZ+AfdUqrfLN1x88v2r2uRdpvMeZ52C+noAL14RG+t9fWwCSF25f4A/T8Cg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54kabwgAAANsAAAAPAAAAAAAAAAAAAAAAAJwCAABk&#10;cnMvZG93bnJldi54bWxQSwUGAAAAAAQABAD3AAAAiwMAAAAA&#10;">
                    <v:imagedata r:id="rId61" o:title=""/>
                  </v:shape>
                  <v:shape id="Picture 28" o:spid="_x0000_s1066" type="#_x0000_t75" style="position:absolute;left:6453;top:12049;width:359;height:37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">
                    <v:imagedata r:id="rId62" o:title=""/>
                  </v:shape>
                  <v:shape id="Picture 27" o:spid="_x0000_s1067" type="#_x0000_t75" style="position:absolute;left:8766;top:12999;width:351;height:35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O5y&#10;yOzDAAAA2wAAAA8AAABkcnMvZG93bnJldi54bWxEj0FrwkAUhO9C/8PyCt7MpiqNjVnFFgVv0rRC&#10;j8/sM4nNvg3Z1cR/3y0Uehxm5hsmWw+mETfqXG1ZwVMUgyAurK65VPD5sZssQDiPrLGxTAru5GC9&#10;ehhlmGrb8zvdcl+KAGGXooLK+zaV0hUVGXSRbYmDd7adQR9kV0rdYR/gppHTOH6WBmsOCxW29FZR&#10;8Z1fjYLX48ssoXx/OJkDUvJlbH/ZWqXGj8NmCcLT4P/Df+29VjCfw++X8APk6gc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7nLI7MMAAADbAAAADwAAAAAAAAAAAAAAAACcAgAA&#10;ZHJzL2Rvd25yZXYueG1sUEsFBgAAAAAEAAQA9wAAAIwDAAAAAA==&#10;">
                    <v:imagedata r:id="rId63" o:title=""/>
                  </v:shape>
                  <v:shape id="Picture 26" o:spid="_x0000_s1068" type="#_x0000_t75" style="position:absolute;left:6082;top:14304;width:392;height:39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MAb&#10;kEnBAAAA2wAAAA8AAABkcnMvZG93bnJldi54bWxEj0GLwjAUhO+C/yE8wZumyrpoNUpRFsSbVhFv&#10;j+bZFpuX0kSt/94Iwh6HmfmGWaxaU4kHNa60rGA0jEAQZ1aXnCs4pn+DKQjnkTVWlknBixyslt3O&#10;AmNtn7ynx8HnIkDYxaig8L6OpXRZQQbd0NbEwbvaxqAPssmlbvAZ4KaS4yj6lQZLDgsF1rQuKLsd&#10;7kbB+SLdZXO/pqeZNMloUiev3T5Rqt9rkzkIT63/D3/bW63gZwKfL+EHyOUb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MAbkEnBAAAA2wAAAA8AAAAAAAAAAAAAAAAAnAIAAGRy&#10;cy9kb3ducmV2LnhtbFBLBQYAAAAABAAEAPcAAACKAwAAAAA=&#10;">
                    <v:imagedata r:id="rId64" o:title=""/>
                  </v:shape>
                  <v:shape id="Picture 25" o:spid="_x0000_s1069" type="#_x0000_t75" style="position:absolute;left:6956;top:16044;width:391;height:36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S4&#10;lxfBAAAA2wAAAA8AAABkcnMvZG93bnJldi54bWxEj0GLwjAUhO/C/ofwFrxpukFUukYRQdgFPWiF&#10;vT6at22xeSlJ1PrvjSB4HGbmG2ax6m0rruRD41jD1zgDQVw603Cl4VRsR3MQISIbbB2ThjsFWC0/&#10;BgvMjbvxga7HWIkE4ZCjhjrGLpcylDVZDGPXESfv33mLMUlfSePxluC2lSrLptJiw2mhxo42NZXn&#10;48UmCp9nSq3//N3s57ti86uKIlNaDz/79TeISH18h1/tH6NhMoXnl/QD5PIB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DS4lxfBAAAA2wAAAA8AAAAAAAAAAAAAAAAAnAIAAGRy&#10;cy9kb3ducmV2LnhtbFBLBQYAAAAABAAEAPcAAACKAwAAAAA=&#10;">
                    <v:imagedata r:id="rId65" o:title=""/>
                  </v:shape>
                  <v:shape id="Picture 24" o:spid="_x0000_s1070" type="#_x0000_t75" style="position:absolute;left:5534;top:16383;width:372;height:36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NR1&#10;BFbFAAAA2wAAAA8AAABkcnMvZG93bnJldi54bWxEj0FrwkAUhO8F/8PyhF5ENxVbNbqKCILQQzH1&#10;4u2RfSbR7NuwuzWpv94tCD0OM/MNs1x3phY3cr6yrOBtlIAgzq2uuFBw/N4NZyB8QNZYWyYFv+Rh&#10;veq9LDHVtuUD3bJQiAhhn6KCMoQmldLnJRn0I9sQR+9sncEQpSukdthGuKnlOEk+pMGK40KJDW1L&#10;yq/Zj1Fwmu5c5z6v92w8eN/6L9/O68tGqdd+t1mACNSF//CzvdcKJlP4+xJ/gFw9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DUdQRWxQAAANsAAAAPAAAAAAAAAAAAAAAAAJwC&#10;AABkcnMvZG93bnJldi54bWxQSwUGAAAAAAQABAD3AAAAjgMAAAAA&#10;">
                    <v:imagedata r:id="rId66" o:title=""/>
                  </v:shape>
                  <v:rect id="Rectangle 23" o:spid="_x0000_s1071" style="position:absolute;left:11345;top:14703;width:555;height:212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" fillcolor="#ffa63b" stroked="f"/>
                  <v:shape id="Picture 22" o:spid="_x0000_s1072" type="#_x0000_t75" style="position:absolute;left:11661;top:16570;width:239;height:261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Des&#10;FSrCAAAA2wAAAA8AAABkcnMvZG93bnJldi54bWxEj91qwkAUhO8LvsNyCt4U3aglaOoqUmjxTvx5&#10;gEP2mASzZ8OeVePbdwWhl8PMfMMs171r1Y2CNJ4NTMYZKOLS24YrA6fjz2gOSiKyxdYzGXiQwHo1&#10;eFtiYf2d93Q7xEolCEuBBuoYu0JrKWtyKGPfESfv7IPDmGSotA14T3DX6mmW5dphw2mhxo6+ayov&#10;h6szkE9EHvjRL/L5+ZrLbsa/4cLGDN/7zReoSH38D7/aW2vgcwHPL+kH6NUf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A3rBUqwgAAANsAAAAPAAAAAAAAAAAAAAAAAJwCAABk&#10;cnMvZG93bnJldi54bWxQSwUGAAAAAAQABAD3AAAAiwMAAAAA&#10;">
                    <v:imagedata r:id="rId67" o:title=""/>
                  </v:shape>
                  <v:shape id="Picture 21" o:spid="_x0000_s1073" type="#_x0000_t75" style="position:absolute;left:7011;top:14834;width:339;height:339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">
                    <v:imagedata r:id="rId68" o:title=""/>
                  </v:shape>
                  <v:shape id="Picture 20" o:spid="_x0000_s1074" type="#_x0000_t75" style="position:absolute;left:11630;top:12122;width:270;height:398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">
                    <v:imagedata r:id="rId69" o:title=""/>
                  </v:shape>
                  <v:shape id="AutoShape 19" o:spid="_x0000_s1075" style="position:absolute;left:6852;top:12973;width:1599;height:1336;visibility:visible;mso-wrap-style:square;v-text-anchor:top" coordsize="1599,13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14+klwAAA&#10;ANsAAAAPAAAAZHJzL2Rvd25yZXYueG1sRI/NisIwFIX3gu8QruBOUwVlqEYRoTCbWYzKdHttrk2x&#10;ualNRuPbTwYEl4fz83HW22hbcafeN44VzKYZCOLK6YZrBadjMfkA4QOyxtYxKXiSh+1mOFhjrt2D&#10;v+l+CLVII+xzVGBC6HIpfWXIop+6jjh5F9dbDEn2tdQ9PtK4beU8y5bSYsOJYLCjvaHqevi1CaKz&#10;n3iuzLModN1q+1WebrFUajyKuxWIQDG8w6/2p1awmMP/l/QD5OYP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14+klwAAAANsAAAAPAAAAAAAAAAAAAAAAAJcCAABkcnMvZG93bnJl&#10;di54bWxQSwUGAAAAAAQABAD1AAAAhAMAAAAA&#10;" path="m436,211l432,178,423,148,409,121,387,97,384,97,384,90,380,90,380,86,375,78,368,70,362,61,356,52,340,37,323,26,304,17,284,10,268,6,252,2,237,,221,,205,,189,2,173,6,159,10,122,28,89,49,60,76,34,107,5,172,,244,18,314,59,373,86,396,115,413,147,425,180,432,216,434,250,430,284,421,318,408,365,375,404,327,430,271,436,211m1598,1127l1596,1101,1591,1074,1582,1048,1571,1024,1564,1013,1556,1002,1548,991,1540,982,1518,963,1495,949,1468,939,1439,934,1383,935,1331,951,1284,980,1245,1020,1219,1064,1203,1113,1197,1164,1204,1214,1214,1239,1227,1261,1243,1281,1263,1300,1286,1316,1310,1327,1336,1333,1363,1335,1375,1333,1387,1331,1398,1330,1408,1328,1431,1329,1454,1325,1477,1318,1498,1307,1540,1272,1572,1230,1591,1182,1598,1127e" fillcolor="#099" stroked="f">
                    <v:path arrowok="t" o:connecttype="custom" o:connectlocs="432,13151;409,13094;384,13070;380,13063;375,13051;362,13034;340,13010;304,12990;268,12979;237,12973;205,12973;173,12979;122,13001;60,13049;5,13145;18,13287;86,13369;147,13398;216,13407;284,13394;365,13348;430,13244;1598,14100;1591,14047;1571,13997;1556,13975;1540,13955;1495,13922;1439,13907;1331,13924;1245,13993;1203,14086;1204,14187;1227,14234;1263,14273;1310,14300;1363,14308;1387,14304;1408,14301;1454,14298;1498,14280;1572,14203;1598,14100" o:connectangles="0,0,0,0,0,0,0,0,0,0,0,0,0,0,0,0,0,0,0,0,0,0,0,0,0,0,0,0,0,0,0,0,0,0,0,0,0,0,0,0,0,0,0"/>
                  </v:shape>
                  <v:shape id="Picture 18" o:spid="_x0000_s1076" type="#_x0000_t75" style="position:absolute;left:11280;top:15283;width:329;height:313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">
                    <v:imagedata r:id="rId70" o:title=""/>
                  </v:shape>
                  <v:shape id="Freeform 17" o:spid="_x0000_s1077" style="position:absolute;left:9354;top:16511;width:404;height:321;visibility:visible;mso-wrap-style:square;v-text-anchor:top" coordsize="404,3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gC9HxQAA&#10;ANsAAAAPAAAAZHJzL2Rvd25yZXYueG1sRI9Ba8JAFITvgv9heUJvulGsltRVRFAKXhptweNr9jVJ&#10;m30bs6+a/vtuQfA4zMw3zGLVuVpdqA2VZwPjUQKKOPe24sLA23E7fAIVBNli7ZkM/FKA1bLfW2Bq&#10;/ZUzuhykUBHCIUUDpUiTah3ykhyGkW+Io/fpW4cSZVto2+I1wl2tJ0ky0w4rjgslNrQpKf8+/DgD&#10;8jV53Uw/svd5ds52u072xem0N+Zh0K2fQQl1cg/f2i/WwOMU/r/EH6CXf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AGAL0fFAAAA2wAAAA8AAAAAAAAAAAAAAAAAlwIAAGRycy9k&#10;b3ducmV2LnhtbFBLBQYAAAAABAAEAPUAAACJAwAAAAA=&#10;" path="m0,176l10,113,41,58,92,19,152,,162,,189,,266,21,308,47,321,56,368,98,397,152,403,184,402,216,393,247,380,277,363,302,344,320,114,320,101,313,82,305,56,288,35,264,19,237,6,208,,176xe" fillcolor="#099" stroked="f">
                    <v:path arrowok="t" o:connecttype="custom" o:connectlocs="0,16687;10,16624;41,16569;92,16530;152,16511;162,16511;189,16511;266,16532;308,16558;321,16567;368,16609;397,16663;403,16695;402,16727;393,16758;380,16788;363,16813;344,16831;114,16831;101,16824;82,16816;56,16799;35,16775;19,16748;6,16719;0,16687" o:connectangles="0,0,0,0,0,0,0,0,0,0,0,0,0,0,0,0,0,0,0,0,0,0,0,0,0,0"/>
                  </v:shape>
                  <v:shape id="AutoShape 16" o:spid="_x0000_s1078" style="position:absolute;top:5884;width:11900;height:10947;visibility:visible;mso-wrap-style:square;v-text-anchor:top" coordsize="11900,1094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Lzz96xQAA&#10;ANsAAAAPAAAAZHJzL2Rvd25yZXYueG1sRI9Ba8JAFITvhf6H5RW81Y0BpU1dgwiKIhYa9eDtkX1N&#10;QrJvY3aN6b/vCoUeh5n5hpmng2lET52rLCuYjCMQxLnVFRcKTsf16xsI55E1NpZJwQ85SBfPT3NM&#10;tL3zF/WZL0SAsEtQQel9m0jp8pIMurFtiYP3bTuDPsiukLrDe4CbRsZRNJMGKw4LJba0Kimvs5tR&#10;sLtwf9i8nyfZNdvWyzj+tLs9KTV6GZYfIDwN/j/8195qBdMpPL6EHyAX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EvPP3rFAAAA2wAAAA8AAAAAAAAAAAAAAAAAlwIAAGRycy9k&#10;b3ducmV2LnhtbFBLBQYAAAAABAAEAPUAAACJAwAAAAA=&#10;" path="m64,8292l57,8275,53,8268,43,8237,36,8227,29,8213,19,8194,,8157,,8294,1,8296,5,8303,15,8317,26,8324,29,8327,36,8330,43,8327,57,8327,64,8313,64,8292m236,8129l234,8119,227,8111,216,8106,209,8102,192,8095,180,8090,166,8084,129,8071,110,8063,89,8055,66,8048,12,8030,15,8026,36,8011,56,7998,76,7985,95,7974,112,7964,127,7956,154,7940,174,7929,178,7929,178,7926,181,7926,192,7914,196,7900,195,7886,188,7874,176,7864,162,7859,148,7860,136,7867,129,7874,116,7881,105,7889,92,7899,77,7909,60,7919,42,7930,23,7944,3,7957,,7959,,8126,8,8126,12,8128,19,8130,42,8134,66,8138,89,8141,110,8143,129,8146,148,8149,162,8151,176,8154,195,8158,216,8158,226,8151,233,8140,236,8129m375,9870l368,9859,311,9859,302,9860,291,9861,278,9863,267,9865,255,9866,241,9868,226,9870,197,9874,167,9878,133,9882,99,9887,88,9887,81,9891,71,9891,80,9876,89,9862,105,9835,155,9755,171,9731,184,9709,195,9691,206,9675,216,9659,226,9641,233,9631,237,9622,236,9612,233,9603,226,9597,217,9591,207,9589,197,9592,188,9600,181,9610,167,9624,156,9638,142,9653,128,9670,112,9690,94,9711,55,9758,33,9783,22,9796,11,9809,,9822,,10219,2,10226,10,10247,16,10265,22,10281,29,10299,43,10319,50,10324,53,10326,67,10326,85,10320,97,10311,103,10301,105,10288,105,10278,102,10257,99,10240,84,10178,60,10082,50,10046,57,10050,60,10053,67,10053,71,10055,84,10062,93,10066,118,10078,142,10089,164,10098,174,10103,195,10111,206,10115,219,10119,230,10122,237,10122,254,10126,271,10126,285,10119,293,10109,296,10098,293,10085,285,10074,278,10067,261,10057,254,10053,233,10039,225,10035,216,10031,206,10027,195,10022,185,10017,174,10012,163,10006,138,9996,126,9990,114,9984,102,9977,95,9974,91,9970,84,9970,94,9967,105,9967,116,9963,142,9957,181,9948,214,9941,296,9925,323,9918,354,9908,365,9901,372,9897,375,9891,375,9870m527,7013l527,6997,521,6984,510,6973,496,6968,486,6964,465,6961,448,6957,429,6953,408,6947,386,6940,359,6934,331,6927,271,6912,255,6908,244,6905,222,6900,202,6895,209,6890,212,6888,233,6875,244,6867,266,6853,290,6839,312,6826,334,6815,353,6806,370,6797,385,6790,399,6784,417,6777,424,6774,435,6764,443,6752,445,6739,441,6725,431,6714,419,6706,406,6704,392,6708,382,6712,368,6722,354,6728,337,6737,319,6746,299,6757,289,6762,278,6767,267,6773,254,6781,244,6787,234,6793,221,6799,209,6805,233,6726,257,6646,265,6621,276,6575,282,6556,285,6535,289,6521,289,6507,284,6493,276,6482,264,6473,248,6469,233,6472,219,6482,209,6497,206,6508,195,6528,183,6566,175,6590,168,6615,157,6650,123,6777,109,6752,95,6728,82,6704,71,6681,46,6637,26,6601,12,6577,2,6566,,6565,,6739,2,6743,14,6770,28,6799,43,6829,46,6836,50,6847,57,6853,,6840,,6916,15,6919,12,6923,5,6926,1,6930,,6931,,7038,5,7034,15,7026,26,7019,36,7010,46,7002,57,6992,60,6988,67,6985,71,6981,60,7013,50,7046,33,7109,26,7137,23,7150,19,7163,15,7175,12,7186,5,7213,5,7224,1,7244,1,7265,5,7272,12,7275,22,7282,36,7279,43,7269,42,7277,43,7276,45,7276,50,7268,57,7255,60,7247,69,7228,71,7225,74,7217,79,7206,83,7194,87,7181,91,7168,100,7141,122,7079,133,7047,136,7037,140,7030,143,7020,152,7035,170,7063,178,7078,195,7106,202,7117,212,7133,226,7158,240,7182,253,7204,265,7224,276,7240,284,7253,296,7272,302,7282,309,7289,317,7294,327,7296,337,7293,346,7286,352,7278,354,7268,351,7258,347,7248,337,7227,331,7210,322,7191,302,7148,291,7121,280,7093,267,7065,254,7037,247,7021,234,6990,226,6975,226,6971,237,6975,244,6975,254,6978,284,6986,312,6993,342,7001,368,7009,391,7016,412,7023,431,7028,448,7033,465,7040,475,7044,486,7044,498,7043,511,7037,522,7027,527,7013m1212,10485l1209,10475,1203,10466,1194,10460,1185,10457,1174,10458,1151,10467,1125,10477,1091,10489,1075,10496,1052,10505,1031,10514,1008,10524,998,10527,991,10530,981,10537,986,10515,991,10493,996,10473,1001,10454,1015,10407,1019,10396,1022,10382,1026,10375,1026,10371,1029,10368,1029,10353,1023,10339,1012,10328,998,10323,983,10323,969,10329,958,10340,953,10354,953,10361,949,10378,947,10390,940,10421,936,10441,930,10467,923,10495,908,10555,904,10551,904,10548,901,10544,891,10527,881,10510,871,10494,863,10479,856,10464,850,10450,844,10439,839,10430,835,10420,832,10413,832,10409,822,10398,810,10390,797,10388,783,10392,772,10402,764,10414,762,10427,766,10441,806,10520,811,10531,818,10542,825,10555,800,10547,754,10533,735,10527,699,10516,670,10510,652,10507,645,10506,632,10506,619,10511,607,10519,600,10530,596,10546,599,10562,607,10576,621,10586,627,10589,645,10596,672,10606,707,10617,729,10623,751,10629,773,10635,797,10641,785,10649,774,10656,763,10663,752,10669,699,10702,680,10714,669,10723,664,10735,663,10749,666,10762,675,10776,688,10784,702,10787,718,10783,723,10780,739,10773,762,10762,797,10745,825,10731,873,10707,863,10758,858,10782,853,10804,850,10822,848,10839,846,10854,846,10866,846,10901,853,10911,863,10918,870,10921,873,10920,880,10919,890,10913,898,10904,901,10897,904,10883,908,10872,922,10824,925,10808,929,10791,932,10772,936,10752,946,10767,956,10780,967,10793,977,10804,981,10809,984,10814,1005,10835,1012,10838,1019,10842,1029,10849,1039,10852,1043,10852,1050,10856,1053,10852,1065,10847,1075,10838,1080,10827,1081,10814,1081,10804,1074,10793,1060,10766,1053,10759,1046,10748,1029,10725,1020,10713,1012,10700,1029,10704,1034,10705,1050,10709,1074,10715,1095,10721,1109,10724,1119,10728,1133,10731,1143,10735,1195,10735,1202,10728,1209,10717,1209,10703,1192,10686,1171,10676,1160,10672,1150,10665,1129,10658,1115,10652,1096,10644,1075,10636,1053,10629,1029,10620,1036,10617,1043,10610,1050,10607,1070,10594,1089,10581,1108,10569,1126,10558,1156,10537,1179,10521,1193,10510,1199,10506,1209,10499,1212,10485m1391,8804l1389,8794,1382,8785,1372,8780,1365,8777,1347,8770,1336,8765,1321,8759,1285,8746,1266,8738,1244,8730,1222,8722,1167,8704,1171,8701,1192,8686,1212,8672,1232,8660,1250,8649,1267,8639,1282,8630,1309,8614,1330,8604,1333,8604,1333,8600,1337,8600,1347,8588,1352,8574,1351,8560,1344,8548,1332,8538,1318,8533,1304,8534,1292,8541,1285,8548,1271,8555,1260,8564,1247,8573,1233,8583,1216,8593,1198,8605,1179,8618,1158,8632,1136,8645,1115,8659,1105,8663,1105,8656,1109,8652,1109,8645,1124,8584,1129,8566,1134,8549,1143,8521,1147,8510,1150,8497,1154,8490,1154,8486,1156,8471,1152,8457,1143,8445,1129,8438,1115,8436,1114,8436,1100,8439,1088,8448,1081,8462,1053,8541,1048,8555,1043,8570,1039,8585,1036,8600,1023,8575,1010,8551,998,8530,987,8510,968,8476,953,8449,943,8433,939,8427,930,8418,917,8413,904,8411,891,8414,877,8422,868,8436,864,8452,866,8469,869,8475,877,8493,890,8520,908,8555,919,8577,934,8603,946,8623,960,8649,943,8646,926,8642,911,8638,898,8635,840,8624,808,8618,794,8618,781,8622,770,8632,763,8645,761,8661,764,8676,773,8689,787,8697,811,8705,838,8713,873,8725,914,8737,937,8743,960,8749,935,8765,911,8781,870,8811,854,8824,840,8835,828,8844,818,8853,801,8870,794,8880,790,8891,797,8905,804,8916,814,8922,826,8925,839,8922,846,8919,863,8912,874,8905,888,8897,903,8887,918,8877,934,8866,952,8854,960,8848,987,8829,985,8847,983,8866,981,8885,981,8901,981,8915,977,8925,977,8957,981,8963,984,8977,987,8988,991,8991,994,8998,998,9002,1011,9001,1024,8998,1035,8993,1043,8984,1050,8977,1053,8963,1057,8957,1057,8950,1064,8929,1064,8908,1066,8892,1074,8839,1087,8862,1099,8883,1105,8892,1111,8902,1122,8919,1128,8928,1133,8937,1138,8945,1140,8948,1150,8963,1157,8970,1160,8977,1171,8991,1181,8998,1185,9002,1192,9005,1199,9002,1212,9002,1219,8988,1219,8967,1212,8950,1209,8943,1199,8912,1192,8901,1185,8887,1174,8868,1152,8824,1140,8801,1140,8797,1150,8801,1164,8801,1167,8802,1174,8804,1198,8809,1222,8812,1244,8815,1266,8818,1285,8821,1304,8823,1318,8826,1332,8828,1351,8832,1372,8832,1382,8825,1389,8815,1391,8804m1800,6735l1798,6725,1792,6717,1783,6712,1773,6708,1759,6701,1747,6696,1715,6684,1697,6677,1676,6669,1655,6661,1632,6652,1607,6642,1596,6639,1583,6636,1572,6629,1576,6625,1596,6611,1617,6598,1654,6577,1672,6567,1687,6559,1701,6551,1714,6546,1735,6535,1738,6535,1738,6532,1742,6532,1752,6520,1757,6506,1756,6492,1749,6480,1737,6470,1723,6465,1709,6466,1697,6473,1690,6480,1676,6487,1665,6495,1638,6513,1621,6525,1602,6536,1583,6548,1569,6558,1510,6598,1510,6591,1513,6584,1513,6577,1529,6516,1534,6497,1539,6480,1548,6453,1551,6442,1555,6428,1558,6421,1558,6418,1560,6402,1557,6388,1548,6377,1534,6369,1519,6367,1505,6371,1493,6380,1486,6393,1479,6415,1471,6440,1461,6473,1457,6487,1453,6501,1449,6516,1444,6532,1429,6506,1416,6481,1403,6457,1392,6435,1372,6400,1356,6374,1345,6358,1340,6352,1331,6343,1319,6337,1305,6335,1292,6338,1278,6348,1269,6362,1266,6377,1268,6393,1270,6400,1278,6418,1293,6446,1313,6480,1320,6496,1330,6517,1343,6541,1358,6566,1342,6563,1310,6556,1295,6553,1279,6549,1206,6535,1191,6536,1179,6540,1168,6548,1160,6559,1158,6575,1162,6591,1171,6603,1185,6611,1191,6614,1208,6620,1236,6630,1271,6642,1292,6648,1315,6655,1330,6660,1358,6669,1361,6670,1336,6686,1313,6702,1271,6732,1256,6745,1241,6756,1229,6765,1219,6774,1202,6791,1195,6802,1192,6812,1199,6826,1206,6837,1215,6844,1227,6846,1240,6843,1247,6840,1264,6833,1276,6826,1289,6818,1304,6808,1320,6798,1336,6787,1353,6775,1361,6769,1389,6750,1386,6770,1384,6790,1382,6809,1382,6826,1382,6881,1385,6888,1389,6902,1392,6912,1396,6916,1399,6923,1403,6926,1414,6931,1426,6931,1438,6926,1448,6916,1461,6888,1461,6881,1465,6871,1465,6860,1468,6850,1468,6840,1470,6823,1473,6789,1475,6770,1490,6793,1504,6815,1510,6824,1516,6835,1527,6853,1532,6863,1538,6872,1543,6880,1548,6888,1555,6898,1569,6912,1579,6926,1589,6933,1593,6937,1600,6940,1607,6937,1621,6936,1628,6923,1628,6898,1621,6881,1617,6874,1607,6843,1600,6829,1593,6819,1548,6729,1548,6725,1558,6729,1569,6729,1572,6730,1583,6732,1632,6742,1654,6746,1676,6750,1696,6752,1714,6755,1730,6757,1742,6760,1759,6764,1766,6764,1780,6767,1790,6760,1797,6746,1800,6735m2274,9769l2272,9759,2265,9750,2254,9745,2247,9742,2230,9735,2218,9730,2204,9724,2167,9711,2148,9703,2127,9695,2104,9687,2050,9669,2053,9666,2074,9651,2094,9637,2114,9625,2133,9614,2150,9604,2165,9595,2191,9579,2212,9569,2216,9569,2216,9565,2219,9565,2230,9553,2234,9539,2233,9525,2226,9513,2214,9503,2200,9498,2186,9499,2174,9507,2167,9513,2153,9520,2142,9529,2130,9538,2115,9548,2098,9558,2080,9570,2061,9583,2041,9597,2019,9610,1998,9624,1987,9628,1987,9621,1991,9617,1991,9610,2006,9550,2012,9531,2017,9514,2026,9487,2029,9475,2032,9462,2036,9455,2036,9451,2038,9436,2034,9422,2025,9410,2012,9403,1998,9401,1996,9401,1982,9405,1971,9413,1963,9427,1935,9507,1930,9520,1926,9535,1921,9550,1918,9565,1905,9540,1893,9517,1881,9495,1870,9475,1850,9441,1835,9414,1825,9398,1821,9392,1812,9383,1800,9378,1786,9376,1773,9379,1759,9387,1750,9401,1747,9417,1749,9434,1751,9440,1759,9458,1772,9485,1790,9520,1802,9542,1817,9568,1829,9589,1842,9614,1826,9605,1811,9600,1795,9596,1780,9593,1722,9582,1690,9576,1676,9576,1663,9581,1652,9590,1645,9603,1643,9619,1647,9635,1656,9647,1669,9655,1693,9663,1720,9671,1756,9683,1795,9695,1819,9701,1842,9707,1817,9723,1793,9740,1752,9769,1737,9782,1722,9793,1710,9803,1700,9811,1683,9828,1676,9839,1673,9849,1679,9863,1686,9874,1696,9881,1708,9883,1721,9880,1728,9877,1745,9870,1757,9863,1770,9855,1785,9845,1801,9835,1817,9824,1834,9812,1842,9806,1870,9787,1867,9805,1865,9824,1863,9843,1863,9859,1863,9873,1859,9884,1859,9915,1863,9922,1866,9936,1870,9946,1873,9949,1877,9956,1880,9960,1892,9965,1904,9965,1916,9960,1925,9949,1932,9942,1935,9929,1939,9922,1939,9915,1946,9894,1946,9873,1948,9857,1956,9804,1969,9827,1982,9848,1987,9857,1994,9867,2005,9884,2010,9893,2015,9902,2020,9910,2022,9913,2032,9929,2039,9936,2043,9942,2053,9956,2063,9963,2067,9967,2074,9970,2081,9967,2095,9967,2102,9953,2102,9932,2095,9915,2091,9908,2081,9877,2074,9866,2067,9852,2057,9833,2034,9789,2022,9766,2022,9763,2032,9766,2046,9766,2050,9767,2057,9769,2080,9774,2104,9777,2127,9780,2148,9783,2167,9786,2186,9788,2200,9791,2214,9793,2233,9797,2254,9797,2264,9790,2271,9780,2274,9769m2640,8008l2638,7998,2631,7990,2621,7985,2589,7974,2574,7969,2553,7961,2532,7953,2510,7943,2483,7933,2455,7922,2427,7912,2380,7896,2365,7891,2347,7885,2330,7877,2326,7877,2333,7870,2344,7867,2351,7860,2377,7843,2402,7826,2427,7812,2451,7798,2473,7785,2489,7776,2509,7765,2524,7756,2541,7746,2551,7742,2555,7742,2555,7739,2558,7739,2569,7727,2574,7714,2574,7701,2569,7687,2557,7677,2544,7672,2530,7672,2517,7677,2506,7684,2489,7694,2475,7703,2440,7726,2398,7753,2374,7769,2347,7785,2320,7801,2304,7811,2273,7829,2257,7839,2260,7827,2265,7804,2273,7763,2280,7737,2292,7691,2298,7671,2309,7636,2313,7621,2320,7604,2323,7594,2325,7578,2321,7565,2312,7554,2299,7549,2283,7547,2270,7550,2259,7559,2254,7573,2250,7583,2247,7601,2242,7615,2236,7632,2231,7651,2226,7673,2223,7684,2219,7696,2215,7709,2207,7745,2203,7757,2198,7770,2143,7673,2115,7625,2102,7601,2090,7580,2078,7562,2067,7545,2053,7528,2046,7518,2036,7507,2023,7502,2012,7501,2006,7501,1994,7504,1981,7514,1972,7528,1969,7543,1974,7559,1980,7570,1987,7590,1996,7607,2006,7626,2018,7647,2032,7670,2052,7702,2096,7775,2119,7815,2090,7810,2057,7805,2029,7800,2005,7794,1957,7783,1920,7774,1887,7767,1872,7767,1859,7771,1849,7779,1842,7791,1840,7807,1844,7822,1853,7835,1866,7843,1874,7846,1897,7854,1933,7866,2007,7889,2066,7909,2098,7919,2108,7922,2115,7926,2119,7926,2126,7926,2088,7949,2053,7972,2021,7994,1991,8016,1971,8031,1953,8044,1937,8057,1925,8068,1911,8081,1901,8088,1890,8099,1890,8113,1894,8123,1901,8132,1911,8138,1923,8139,1935,8137,1946,8133,1977,8114,1994,8104,2012,8092,2032,8078,2057,8061,2113,8023,2126,8014,2143,8002,2143,8009,2140,8012,2140,8019,2132,8102,2129,8126,2129,8182,2133,8192,2133,8203,2136,8220,2140,8230,2143,8237,2147,8241,2153,8244,2165,8247,2177,8245,2187,8239,2195,8230,2198,8220,2205,8203,2209,8192,2209,8182,2212,8171,2213,8163,2214,8153,2215,8142,2216,8119,2219,8094,2220,8068,2221,8055,2224,8041,2226,8026,2226,8016,2230,8009,2236,8019,2240,8026,2247,8036,2257,8054,2265,8066,2300,8121,2302,8125,2324,8160,2331,8171,2338,8182,2344,8192,2354,8206,2361,8216,2368,8223,2382,8241,2392,8251,2406,8258,2413,8258,2427,8254,2434,8244,2427,8216,2420,8196,2417,8187,2412,8178,2408,8168,2397,8147,2392,8136,2386,8125,2378,8113,2365,8086,2350,8058,2334,8029,2316,7998,2313,7992,2306,7981,2302,7974,2318,7977,2326,7979,2350,7984,2368,7988,2400,7995,2431,8001,2460,8007,2489,8012,2537,8022,2553,8025,2573,8029,2596,8033,2607,8036,2621,8040,2634,8033,2640,8008m3032,10555l3022,10544,3011,10541,2998,10537,2928,10538,2924,10538,2912,10539,2901,10540,2897,10540,2883,10541,2854,10544,2789,10552,2756,10555,2745,10555,2738,10558,2728,10558,2738,10545,2756,10516,2766,10503,2784,10475,2802,10449,2819,10424,2835,10402,2849,10380,2862,10361,2873,10344,2883,10330,2894,10313,2908,10292,2908,10278,2897,10268,2888,10262,2880,10260,2877,10260,2868,10262,2859,10268,2852,10278,2838,10292,2827,10304,2797,10336,2780,10354,2761,10375,2741,10398,2719,10421,2697,10444,2686,10457,2663,10483,2652,10496,2648,10499,2645,10489,2645,10479,2641,10472,2631,10412,2621,10358,2618,10333,2615,10311,2613,10291,2610,10275,2607,10254,2607,10236,2601,10222,2591,10212,2577,10207,2562,10209,2548,10214,2537,10225,2533,10238,2534,10254,2537,10264,2541,10285,2544,10302,2558,10368,2562,10386,2569,10422,2579,10482,2582,10500,2585,10517,2588,10534,2593,10551,2582,10544,2562,10531,2551,10524,2529,10508,2507,10493,2469,10465,2451,10452,2435,10440,2423,10429,2413,10420,2399,10409,2392,10402,2379,10395,2365,10394,2352,10399,2340,10409,2333,10423,2332,10437,2337,10450,2347,10461,2354,10468,2368,10479,2380,10488,2392,10498,2409,10512,2427,10527,2437,10535,2455,10550,2465,10558,2506,10589,2461,10594,2427,10599,2385,10604,2340,10610,2313,10613,2289,10617,2250,10624,2230,10627,2216,10631,2202,10636,2191,10645,2185,10658,2185,10672,2188,10689,2198,10702,2212,10711,2230,10714,2243,10714,2264,10710,2282,10708,2303,10706,2327,10704,2392,10694,2432,10688,2475,10681,2506,10677,2520,10676,2503,10699,2470,10744,2454,10766,2435,10792,2392,10853,2385,10863,2380,10876,2380,10890,2384,10903,2392,10914,2406,10922,2421,10924,2435,10921,2448,10911,2453,10905,2469,10887,2493,10858,2520,10825,2524,10821,2542,10800,2562,10776,2581,10753,2593,10739,2603,10728,2610,10721,2614,10714,2621,10707,2628,10750,2637,10792,2645,10830,2655,10866,2661,10891,2667,10912,2674,10931,2680,10947,2697,10947,2741,10947,2738,10928,2733,10892,2729,10871,2719,10819,2697,10717,2700,10721,2707,10724,2710,10728,2728,10736,2731,10738,2760,10753,2784,10765,2807,10776,2818,10781,2828,10786,2837,10790,2845,10793,2859,10797,2870,10800,2877,10804,2894,10807,2911,10807,2925,10800,2933,10791,2936,10779,2934,10767,2928,10755,2901,10728,2890,10724,2880,10717,2872,10713,2862,10709,2852,10705,2842,10700,2832,10695,2821,10690,2809,10684,2797,10679,2786,10673,2774,10667,2761,10661,2749,10655,2745,10652,2738,10648,2731,10648,2741,10645,2752,10645,2762,10641,2796,10635,2827,10630,2861,10624,2890,10620,2942,10610,2970,10603,3001,10593,3022,10582,3029,10569,3032,10555m3326,6304l3285,6331,3248,6356,3214,6379,3184,6400,3164,6415,3146,6429,3131,6441,3119,6452,3105,6466,3095,6473,3084,6483,3084,6497,3088,6508,3095,6516,3104,6522,3116,6524,3129,6521,3139,6518,3171,6499,3187,6489,3206,6477,3226,6463,3251,6446,3306,6407,3326,6394,3326,6304m3834,6393l3832,6383,3825,6374,3814,6369,3783,6359,3767,6353,3747,6346,3726,6337,3703,6328,3677,6317,3649,6307,3621,6297,3574,6281,3558,6276,3541,6269,3524,6262,3520,6262,3527,6255,3537,6252,3544,6245,3570,6227,3596,6211,3620,6196,3645,6182,3667,6170,3683,6161,3703,6149,3717,6141,3735,6131,3745,6127,3748,6127,3748,6124,3752,6124,3762,6112,3767,6099,3767,6085,3762,6072,3751,6061,3738,6056,3724,6056,3710,6061,3700,6068,3683,6079,3668,6088,3634,6111,3591,6138,3567,6153,3541,6170,3513,6186,3498,6196,3467,6214,3451,6224,3453,6212,3459,6188,3467,6148,3473,6121,3485,6075,3491,6055,3503,6020,3506,6006,3513,5989,3517,5978,3519,5963,3515,5949,3506,5939,3492,5933,3477,5931,3463,5935,3453,5944,3447,5958,3444,5968,3440,5985,3435,6000,3430,6016,3425,6036,3420,6058,3417,6069,3413,6081,3409,6093,3400,6129,3397,6142,3392,6155,3337,6057,3309,6009,3296,5985,3284,5965,3272,5946,3261,5930,3247,5913,3240,5902,3230,5892,3216,5886,3205,5885,3200,5886,3188,5888,3174,5899,3166,5912,3163,5928,3167,5944,3174,5954,3181,5975,3189,5992,3200,6011,3212,6032,3226,6054,3289,6160,3312,6200,3285,6193,3256,6186,3230,6179,3206,6172,3158,6160,3120,6152,3088,6144,3073,6144,3060,6149,3050,6157,3043,6169,3041,6184,3044,6200,3053,6212,3067,6220,3075,6224,3098,6232,3134,6244,3205,6266,3266,6286,3299,6297,3309,6300,3312,6302,3316,6304,3326,6304,3326,6394,3337,6387,3337,6393,3333,6397,3333,6404,3326,6478,3323,6511,3323,6566,3326,6577,3326,6587,3330,6604,3333,6615,3337,6622,3340,6625,3347,6629,3358,6631,3370,6630,3381,6624,3389,6615,3392,6604,3399,6587,3402,6577,3402,6566,3406,6556,3406,6548,3408,6538,3409,6527,3410,6504,3412,6479,3413,6453,3415,6440,3417,6426,3420,6411,3420,6400,3423,6393,3430,6404,3434,6411,3440,6421,3451,6438,3459,6451,3494,6506,3496,6509,3517,6544,3525,6556,3532,6566,3537,6577,3548,6591,3555,6601,3562,6608,3575,6625,3586,6636,3600,6642,3607,6642,3620,6639,3627,6629,3620,6601,3613,6580,3610,6572,3606,6562,3601,6552,3591,6532,3585,6521,3579,6510,3572,6497,3558,6471,3543,6443,3527,6414,3510,6383,3506,6376,3499,6366,3496,6359,3512,6362,3520,6364,3543,6369,3562,6373,3594,6380,3625,6386,3654,6392,3683,6397,3731,6407,3747,6410,3766,6414,3790,6418,3800,6421,3814,6425,3828,6418,3834,6393m3997,8922l3994,8911,3988,8903,3977,8898,3946,8887,3930,8882,3910,8874,3889,8866,3866,8856,3839,8846,3812,8836,3783,8825,3736,8810,3721,8804,3704,8798,3687,8791,3683,8791,3690,8784,3700,8780,3707,8773,3733,8756,3758,8740,3783,8725,3807,8711,3829,8699,3849,8688,3866,8678,3880,8669,3897,8659,3908,8656,3911,8656,3911,8652,3914,8652,3925,8641,3930,8628,3930,8614,3925,8600,3913,8590,3900,8585,3886,8585,3873,8590,3863,8597,3845,8607,3831,8616,3796,8639,3754,8666,3730,8682,3704,8698,3676,8714,3660,8724,3630,8742,3613,8752,3616,8740,3621,8716,3630,8676,3636,8650,3648,8604,3654,8584,3665,8549,3669,8535,3676,8517,3679,8507,3681,8492,3677,8478,3669,8468,3655,8462,3640,8460,3626,8464,3616,8473,3610,8486,3607,8497,3603,8514,3598,8528,3593,8545,3588,8564,3582,8586,3579,8597,3575,8609,3572,8622,3563,8658,3559,8670,3555,8683,3506,8598,3472,8538,3459,8514,3446,8493,3434,8475,3423,8458,3409,8441,3402,8431,3392,8420,3379,8415,3368,8414,3362,8414,3351,8417,3337,8427,3328,8441,3326,8456,3330,8472,3337,8483,3344,8503,3352,8520,3362,8539,3374,8560,3389,8583,3452,8688,3475,8728,3447,8721,3420,8715,3392,8708,3368,8701,3320,8689,3283,8680,3250,8673,3235,8673,3223,8677,3212,8686,3205,8697,3203,8713,3207,8728,3216,8741,3229,8749,3238,8752,3261,8760,3297,8772,3370,8795,3429,8815,3461,8825,3472,8829,3475,8830,3479,8832,3489,8832,3452,8855,3416,8878,3384,8901,3354,8922,3337,8935,3316,8951,3300,8963,3288,8974,3274,8988,3264,8995,3254,9005,3254,9019,3257,9029,3264,9038,3274,9044,3286,9046,3299,9043,3309,9040,3341,9021,3357,9011,3375,8999,3396,8984,3420,8967,3476,8929,3489,8920,3506,8908,3506,8915,3503,8919,3503,8925,3495,9008,3492,9033,3492,9088,3496,9098,3496,9109,3499,9126,3503,9136,3506,9143,3510,9147,3517,9150,3528,9153,3540,9151,3551,9145,3558,9136,3562,9126,3569,9109,3572,9098,3572,9088,3575,9078,3576,9069,3577,9059,3578,9048,3579,9025,3582,9001,3583,8975,3585,8961,3587,8947,3589,8932,3589,8922,3593,8915,3600,8925,3603,8932,3610,8943,3613,8948,3628,8973,3658,9020,3663,9027,3687,9066,3694,9077,3701,9088,3707,9098,3717,9112,3724,9123,3731,9130,3745,9147,3755,9157,3769,9164,3776,9164,3780,9168,3790,9154,3786,9143,3783,9130,3776,9109,3773,9100,3769,9091,3764,9081,3754,9060,3748,9050,3742,9038,3735,9026,3721,8999,3707,8973,3690,8942,3672,8912,3669,8905,3662,8894,3658,8887,3675,8891,3683,8892,3706,8898,3724,8901,3754,8908,3786,8914,3817,8920,3845,8925,3894,8935,3910,8939,3929,8942,3953,8946,3963,8950,3977,8953,3991,8946,3997,8922m4637,7524l4635,7514,4629,7505,4620,7500,4610,7497,4596,7490,4584,7485,4552,7473,4534,7466,4513,7458,4492,7450,4469,7441,4444,7431,4433,7428,4420,7424,4409,7417,4413,7414,4433,7399,4454,7387,4491,7366,4509,7356,4524,7347,4538,7340,4551,7334,4572,7324,4575,7324,4575,7320,4579,7320,4589,7308,4594,7295,4593,7281,4586,7269,4574,7258,4560,7253,4546,7254,4534,7262,4527,7269,4513,7275,4502,7283,4475,7302,4458,7314,4439,7325,4420,7337,4347,7386,4347,7379,4350,7372,4350,7365,4366,7305,4371,7286,4376,7269,4385,7242,4388,7231,4392,7217,4395,7210,4395,7206,4397,7191,4394,7177,4385,7165,4371,7158,4356,7156,4342,7160,4330,7169,4323,7182,4316,7204,4308,7229,4299,7262,4294,7275,4290,7290,4286,7305,4281,7320,4266,7295,4253,7269,4240,7246,4229,7224,4210,7189,4193,7163,4182,7146,4177,7141,4168,7132,4156,7126,4143,7124,4141,7124,4129,7127,4115,7137,4107,7151,4103,7166,4105,7182,4107,7189,4115,7207,4130,7235,4150,7269,4163,7290,4173,7307,4190,7336,4205,7362,4190,7359,4177,7356,4157,7351,4143,7348,4116,7343,4053,7331,4038,7331,4027,7335,4015,7343,4008,7355,4006,7371,4010,7386,4019,7399,4032,7407,4038,7409,4056,7416,4083,7426,4119,7438,4140,7444,4162,7451,4185,7458,4205,7465,4209,7466,4177,7478,4151,7492,4128,7507,4108,7521,4093,7533,4078,7544,4066,7554,4056,7563,4039,7580,4032,7590,4029,7601,4036,7614,4043,7625,4052,7632,4064,7634,4077,7632,4084,7628,4101,7621,4113,7615,4126,7607,4141,7597,4157,7587,4173,7576,4190,7564,4209,7551,4226,7538,4223,7559,4221,7579,4220,7598,4219,7614,4219,7670,4222,7677,4226,7691,4229,7701,4233,7704,4236,7711,4240,7715,4251,7720,4264,7720,4275,7715,4285,7704,4299,7677,4299,7670,4302,7659,4302,7649,4305,7639,4305,7628,4308,7612,4310,7577,4312,7559,4327,7582,4341,7603,4347,7613,4353,7623,4364,7642,4369,7652,4375,7661,4380,7669,4385,7677,4392,7687,4406,7701,4416,7715,4427,7722,4430,7725,4437,7729,4444,7725,4458,7725,4465,7711,4465,7687,4458,7670,4454,7663,4444,7632,4437,7618,4430,7608,4385,7518,4385,7514,4395,7518,4406,7518,4409,7518,4420,7521,4469,7531,4491,7535,4513,7538,4533,7541,4551,7544,4567,7546,4579,7549,4596,7552,4603,7552,4617,7556,4627,7549,4634,7535,4637,7524m4782,10395l4780,10385,4773,10376,4762,10371,4731,10361,4715,10356,4695,10348,4674,10340,4651,10330,4625,10319,4597,10309,4569,10299,4522,10283,4506,10278,4489,10271,4472,10264,4468,10264,4475,10257,4485,10254,4492,10247,4518,10229,4544,10213,4568,10198,4593,10185,4615,10172,4631,10163,4651,10151,4665,10143,4683,10133,4693,10129,4696,10129,4696,10126,4700,10126,4710,10114,4715,10101,4715,10087,4710,10074,4699,10063,4686,10058,4672,10058,4658,10063,4648,10070,4631,10081,4616,10090,4582,10113,4539,10140,4515,10156,4489,10172,4461,10188,4446,10198,4415,10216,4399,10226,4401,10214,4407,10190,4415,10150,4421,10124,4433,10077,4439,10057,4450,10022,4454,10008,4461,9991,4465,9980,4467,9965,4463,9952,4454,9941,4440,9936,4425,9933,4411,9937,4401,9946,4395,9960,4392,9970,4388,9987,4383,10002,4378,10019,4373,10038,4368,10060,4365,10071,4361,10083,4357,10096,4348,10131,4345,10144,4340,10157,4276,10044,4257,10012,4244,9988,4231,9967,4220,9948,4209,9932,4195,9915,4188,9904,4178,9894,4164,9888,4154,9888,4149,9888,4136,9891,4118,9903,4108,9919,4104,9936,4108,9953,4115,9963,4122,9984,4131,10001,4141,10020,4153,10041,4167,10063,4186,10096,4195,10110,4230,10169,4254,10209,4225,10202,4199,10195,4171,10188,4146,10181,4099,10169,4062,10161,4029,10153,4014,10153,4001,10158,3991,10166,3984,10178,3982,10194,3985,10209,3994,10221,4008,10230,4016,10233,4039,10241,4075,10253,4149,10276,4207,10295,4240,10306,4250,10309,4254,10311,4257,10313,4267,10313,4230,10336,4195,10359,4162,10381,4132,10402,4112,10417,4094,10431,4079,10443,4067,10454,4053,10468,4043,10475,4032,10485,4032,10499,4036,10510,4043,10519,4052,10524,4064,10526,4077,10524,4087,10520,4118,10502,4135,10491,4154,10479,4174,10465,4199,10448,4254,10409,4267,10400,4285,10389,4285,10396,4281,10399,4281,10406,4273,10489,4271,10513,4271,10569,4274,10579,4274,10589,4278,10607,4281,10617,4285,10624,4288,10627,4295,10631,4306,10633,4318,10632,4329,10626,4337,10617,4340,10607,4347,10589,4350,10579,4350,10569,4354,10558,4354,10550,4356,10540,4357,10529,4358,10506,4360,10481,4361,10455,4363,10442,4365,10428,4368,10413,4368,10402,4371,10396,4378,10406,4382,10413,4388,10423,4399,10440,4407,10453,4442,10508,4444,10512,4465,10546,4473,10558,4480,10568,4485,10579,4496,10593,4503,10603,4510,10610,4523,10627,4534,10638,4548,10645,4555,10645,4568,10641,4575,10631,4568,10603,4561,10582,4558,10574,4554,10565,4549,10555,4539,10534,4533,10523,4527,10512,4520,10499,4506,10473,4491,10445,4475,10416,4458,10385,4454,10378,4447,10368,4444,10361,4460,10364,4468,10366,4491,10371,4510,10375,4542,10382,4573,10388,4602,10394,4631,10399,4679,10409,4695,10412,4714,10416,4738,10420,4748,10423,4762,10427,4776,10420,4782,10395m5256,8289l5253,8275,5245,8261,5232,8251,5216,8247,5198,8251,5191,8253,5173,8261,5144,8274,5108,8292,5087,8304,5040,8331,5015,8344,5019,8328,5023,8312,5029,8282,5038,8245,5044,8216,5049,8192,5049,8179,5045,8166,5037,8155,5025,8147,5009,8145,4994,8149,4981,8158,4973,8171,4971,8178,4964,8195,4954,8222,4942,8258,4934,8279,4926,8300,4919,8323,4911,8348,4895,8322,4852,8254,4840,8239,4829,8225,4819,8212,4811,8203,4786,8178,4773,8175,4762,8178,4751,8185,4744,8195,4742,8207,4745,8220,4748,8227,4755,8244,4761,8256,4769,8269,4778,8284,4790,8299,4813,8333,4825,8352,4838,8372,4798,8367,4779,8364,4762,8362,4748,8362,4738,8358,4707,8358,4700,8362,4686,8365,4676,8369,4672,8372,4665,8375,4662,8379,4659,8394,4661,8409,4667,8421,4676,8431,4683,8438,4696,8441,4703,8445,4710,8445,4731,8452,4754,8452,4768,8454,4785,8457,4821,8462,4798,8475,4775,8488,4754,8501,4734,8514,4725,8519,4716,8524,4708,8529,4689,8541,4683,8548,4676,8552,4662,8562,4655,8573,4651,8576,4648,8583,4648,8604,4662,8611,4683,8611,4700,8604,4707,8600,4717,8597,4731,8593,4739,8590,4748,8586,4759,8581,4769,8576,4790,8566,4813,8555,4821,8551,4836,8543,4838,8542,4859,8531,4862,8531,4859,8541,4859,8552,4856,8566,4850,8591,4845,8615,4840,8638,4835,8659,4830,8679,4824,8713,4821,8725,4818,8742,4818,8749,4814,8763,4821,8773,4835,8780,4846,8783,4856,8781,4862,8777,4866,8775,4873,8766,4876,8759,4883,8742,4888,8730,4900,8698,4915,8660,4932,8615,4942,8590,4946,8580,4952,8566,4956,8555,4959,8559,4985,8600,4994,8615,4997,8620,5008,8638,5018,8656,5026,8672,5033,8686,5049,8718,5049,8721,5053,8721,5053,8725,5064,8735,5077,8740,5091,8739,5105,8732,5115,8720,5120,8707,5119,8693,5112,8680,5105,8673,5098,8659,5090,8648,5082,8635,5073,8621,5052,8585,5040,8565,5015,8524,4994,8493,5001,8493,5008,8497,5015,8497,5060,8508,5075,8512,5094,8517,5111,8522,5139,8531,5150,8535,5163,8538,5170,8541,5174,8541,5189,8544,5203,8540,5215,8531,5222,8517,5224,8502,5221,8488,5212,8476,5198,8469,5176,8462,5151,8453,5119,8441,5105,8436,5090,8431,5076,8427,5060,8424,5157,8375,5191,8356,5218,8339,5234,8328,5240,8324,5249,8314,5254,8302,5256,8289m5679,6293l5676,6279,5655,6265,5634,6255,5626,6252,5617,6248,5606,6244,5596,6241,5585,6238,5573,6234,5560,6229,5548,6224,5520,6216,5423,6186,5413,6182,5406,6179,5395,6179,5410,6169,5424,6160,5438,6152,5451,6144,5478,6127,5505,6110,5530,6094,5577,6064,5596,6052,5613,6041,5627,6030,5644,6020,5665,6006,5669,5992,5665,5978,5658,5969,5649,5964,5638,5962,5627,5965,5617,5968,5596,5978,5580,5985,5561,5993,5541,6003,5516,6013,5492,6024,5465,6036,5437,6050,5406,6065,5343,6096,5340,6096,5343,6086,5343,6075,5347,6068,5353,6038,5359,6009,5367,5981,5375,5954,5382,5931,5388,5910,5392,5891,5395,5875,5402,5857,5406,5843,5406,5837,5405,5821,5399,5808,5389,5797,5375,5792,5359,5792,5346,5798,5335,5809,5330,5823,5326,5833,5323,5854,5319,5871,5300,5963,5293,5991,5278,6051,5273,6069,5265,6103,5260,6120,5253,6110,5240,6089,5233,6079,5218,6055,5204,6032,5192,6010,5171,5969,5161,5952,5153,5937,5146,5923,5139,5906,5136,5899,5126,5888,5114,5881,5101,5880,5099,5880,5084,5885,5074,5894,5074,5905,5080,5919,5087,5933,5091,5944,5101,5958,5108,5971,5116,5987,5126,6004,5136,6023,5142,6034,5148,6045,5154,6056,5160,6068,5166,6079,5172,6089,5179,6101,5184,6113,5142,6101,5064,6080,5022,6068,4995,6061,4972,6056,4951,6051,4932,6048,4911,6044,4897,6041,4882,6041,4869,6045,4859,6055,4852,6068,4850,6084,4854,6100,4863,6114,4876,6124,4907,6134,4925,6140,4946,6146,4969,6152,4994,6158,5030,6167,5113,6189,5157,6200,5136,6212,5108,6228,5085,6242,5064,6255,5022,6281,4990,6300,4963,6317,4952,6327,4946,6339,4944,6354,4949,6369,4959,6382,4972,6390,4987,6393,5001,6390,5030,6376,5063,6360,5107,6338,5133,6325,5157,6313,5184,6299,5187,6298,5215,6283,5222,6279,5233,6272,5240,6269,5230,6312,5221,6354,5214,6392,5208,6428,5204,6453,5201,6475,5199,6494,5198,6511,5198,6556,5205,6566,5219,6570,5230,6572,5233,6572,5240,6570,5243,6569,5252,6562,5257,6553,5267,6521,5272,6505,5276,6487,5297,6380,5303,6346,5309,6310,5312,6314,5316,6321,5319,6324,5337,6347,5340,6350,5355,6368,5375,6391,5388,6407,5395,6415,5404,6424,5412,6432,5420,6438,5437,6456,5444,6459,5458,6470,5468,6473,5475,6476,5482,6476,5489,6473,5500,6466,5507,6457,5510,6446,5509,6435,5506,6425,5496,6407,5492,6400,5479,6380,5473,6372,5466,6364,5458,6356,5451,6348,5443,6340,5435,6331,5427,6321,5412,6300,5404,6290,5395,6279,5385,6269,5381,6265,5378,6259,5375,6255,5395,6262,5406,6262,5435,6269,5472,6278,5502,6285,5530,6293,5582,6303,5596,6307,5610,6307,5620,6310,5641,6314,5662,6314,5669,6310,5672,6303,5679,6293m7087,662l7084,646,7073,634,7059,628,7042,627,7028,631,7008,634,6987,637,6966,642,6942,648,6914,655,6880,665,6842,676,6755,700,6762,689,6765,677,6776,655,6783,643,6790,631,6797,620,6800,610,6810,590,6821,572,6831,556,6835,544,6842,527,6848,520,6855,506,6852,492,6845,480,6831,472,6817,467,6803,470,6793,477,6783,489,6779,499,6772,513,6769,527,6762,542,6752,559,6738,579,6727,600,6713,621,6700,644,6686,669,6682,679,6669,700,6658,710,6648,657,6641,641,6634,611,6627,581,6624,553,6613,527,6610,502,6606,480,6599,461,6596,444,6592,423,6589,413,6589,406,6582,392,6572,383,6558,380,6544,382,6530,389,6520,401,6516,415,6520,430,6530,461,6534,476,6540,494,6544,516,6551,541,6554,567,6561,595,6579,655,6582,665,6582,672,6585,683,6582,683,6520,651,6489,638,6457,624,6433,611,6409,600,6385,589,6364,580,6343,571,6329,565,6305,558,6298,551,6288,548,6278,550,6267,555,6264,561,6257,572,6257,583,6260,593,6281,606,6298,617,6329,637,6347,650,6371,665,6392,681,6419,697,6444,713,6475,731,6485,739,6516,757,6530,766,6520,769,6513,772,6502,772,6468,783,6437,793,6378,811,6364,815,6350,819,6340,823,6319,832,6309,836,6291,842,6271,852,6260,859,6253,862,6250,869,6250,890,6260,900,6284,900,6305,897,6316,897,6364,885,6378,882,6395,880,6423,872,6454,865,6485,858,6520,849,6530,845,6540,842,6551,842,6547,845,6544,852,6530,866,6513,887,6506,897,6496,907,6482,925,6475,935,6464,943,6454,958,6447,966,6440,977,6433,983,6430,994,6419,1011,6416,1022,6412,1028,6412,1035,6416,1042,6423,1053,6430,1060,6444,1062,6457,1060,6468,1056,6482,1046,6489,1042,6499,1035,6506,1025,6537,994,6551,975,6568,955,6585,934,6606,911,6610,907,6613,900,6617,897,6624,933,6627,967,6634,999,6641,1028,6644,1053,6648,1075,6655,1093,6658,1108,6662,1129,6669,1139,6672,1150,6682,1160,6693,1160,6696,1160,6713,1153,6724,1145,6734,1134,6734,1054,6731,1032,6724,1008,6720,972,6710,933,6703,892,6693,849,6700,852,6710,859,6717,862,6748,877,6755,881,6783,896,6800,905,6824,918,6904,955,6925,966,6931,970,6945,973,6959,972,6973,966,6983,956,6990,942,6990,927,6983,913,6973,900,6966,896,6945,884,6914,864,6876,838,6852,825,6831,812,6807,798,6783,783,6907,750,6945,741,6970,734,6994,727,7014,721,7032,717,7059,707,7073,699,7084,688,7087,675,7087,662m7246,3132l7212,3097,7205,3094,7187,3081,7178,3076,7170,3071,7160,3066,7141,3055,7120,3043,7097,3029,7073,3014,7109,3009,7140,3004,7153,3004,7167,3000,7174,3000,7184,2997,7191,2997,7198,2993,7212,2990,7226,2976,7229,2969,7232,2956,7230,2944,7224,2933,7215,2924,7208,2921,7191,2917,7184,2917,7174,2914,7143,2914,7130,2917,7128,2917,7111,2919,7092,2921,7073,2923,7053,2927,7065,2909,7073,2897,7101,2855,7111,2838,7120,2823,7128,2811,7136,2799,7143,2786,7149,2765,7149,2751,7139,2744,7130,2736,7118,2733,7105,2735,7094,2741,7077,2758,7068,2768,7061,2777,7048,2794,7035,2810,6992,2878,6976,2903,6969,2879,6961,2856,6953,2834,6945,2813,6933,2778,6923,2751,6917,2733,6914,2727,6907,2715,6897,2707,6884,2703,6869,2703,6855,2708,6845,2719,6839,2734,6838,2751,6839,2758,6843,2777,6850,2805,6859,2841,6862,2855,6870,2887,6873,2903,6847,2888,6823,2875,6801,2862,6779,2851,6743,2833,6715,2820,6696,2812,6689,2810,6676,2807,6673,2808,6662,2809,6650,2815,6641,2824,6634,2840,6633,2856,6639,2870,6651,2883,6657,2887,6673,2898,6699,2915,6734,2934,6831,2983,6816,2988,6801,2993,6786,2997,6772,3000,6739,3012,6715,3020,6693,3028,6689,3028,6676,3035,6669,3047,6666,3061,6669,3076,6676,3089,6688,3097,6702,3100,6717,3097,6724,3094,6738,3090,6749,3087,6776,3078,6793,3073,6811,3068,6831,3062,6850,3057,6873,3052,6880,3052,6886,3049,6893,3049,6873,3080,6860,3102,6835,3141,6814,3176,6796,3203,6790,3215,6779,3228,6776,3235,6776,3239,6772,3239,6772,3242,6770,3258,6772,3272,6780,3283,6793,3291,6808,3293,6822,3291,6834,3283,6842,3270,6858,3238,6865,3224,6873,3208,6883,3190,6893,3173,6906,3152,6931,3111,6935,3107,6938,3118,6945,3132,6949,3142,6959,3165,6967,3188,6983,3232,6991,3250,6998,3267,7004,3282,7008,3294,7014,3308,7021,3329,7028,3332,7035,3336,7049,3336,7061,3329,7069,3321,7073,3311,7073,3301,7073,3291,7070,3277,7064,3248,7061,3231,7056,3211,7053,3190,7048,3167,7042,3143,7035,3118,7032,3107,7032,3097,7028,3083,7032,3083,7053,3093,7073,3103,7081,3107,7102,3118,7119,3127,7140,3138,7150,3142,7160,3145,7191,3156,7208,3159,7219,3163,7232,3163,7236,3156,7246,3149,7246,3132m7923,4180l7916,4166,7905,4155,7891,4149,7874,4149,7843,4156,7805,4165,7732,4182,7705,4189,7677,4196,7649,4204,7715,4091,7736,4059,7750,4035,7763,4014,7774,3994,7781,3979,7791,3958,7795,3948,7798,3934,7798,3919,7791,3906,7781,3896,7767,3889,7750,3888,7736,3894,7722,3906,7715,3917,7701,3934,7691,3949,7667,3989,7653,4014,7635,4047,7615,4082,7594,4120,7570,4159,7563,4133,7559,4121,7556,4110,7549,4085,7545,4073,7535,4040,7528,4021,7525,4004,7521,3989,7514,3972,7514,3962,7507,3948,7497,3939,7480,3935,7466,3938,7452,3945,7445,3957,7438,3971,7442,3986,7445,3996,7452,4014,7459,4028,7462,4044,7469,4063,7480,4105,7487,4129,7490,4155,7497,4183,7500,4194,7504,4206,7507,4232,7494,4222,7462,4203,7445,4193,7417,4177,7393,4161,7369,4145,7345,4131,7324,4118,7289,4095,7276,4086,7258,4076,7248,4069,7244,4065,7241,4065,7227,4061,7213,4064,7199,4071,7189,4083,7186,4097,7189,4111,7196,4125,7206,4135,7217,4138,7234,4149,7248,4157,7265,4167,7286,4178,7307,4190,7327,4204,7352,4219,7379,4235,7407,4252,7414,4256,7424,4263,7431,4270,7428,4270,7410,4275,7397,4280,7379,4287,7362,4294,7300,4315,7272,4325,7248,4335,7224,4345,7182,4361,7168,4366,7137,4377,7123,4380,7116,4394,7120,4408,7123,4418,7130,4425,7141,4429,7151,4429,7161,4425,7182,4422,7199,4419,7241,4410,7269,4404,7296,4399,7324,4392,7390,4380,7407,4377,7421,4373,7431,4371,7438,4370,7455,4366,7452,4373,7445,4384,7442,4391,7424,4421,7410,4450,7393,4478,7379,4505,7372,4517,7366,4529,7362,4539,7355,4550,7352,4560,7348,4570,7341,4579,7338,4588,7331,4609,7327,4622,7327,4636,7334,4643,7341,4654,7359,4654,7366,4643,7372,4638,7379,4631,7386,4623,7397,4612,7410,4591,7421,4581,7428,4570,7435,4560,7442,4548,7449,4536,7455,4526,7466,4511,7483,4484,7500,4456,7507,4443,7518,4425,7525,4415,7528,4408,7535,4398,7535,4408,7538,4415,7542,4428,7542,4457,7545,4470,7545,4483,7549,4508,7549,4529,7552,4550,7552,4571,7556,4584,7559,4591,7563,4609,7570,4619,7573,4626,7577,4629,7583,4633,7597,4635,7608,4633,7618,4626,7622,4621,7625,4615,7628,4605,7632,4588,7635,4577,7635,4487,7625,4404,7625,4398,7622,4394,7622,4387,7639,4399,7653,4408,7708,4447,7732,4463,7753,4476,7788,4499,7801,4508,7819,4519,7829,4522,7836,4525,7846,4525,7857,4522,7864,4515,7871,4506,7874,4494,7871,4482,7864,4470,7857,4463,7840,4449,7829,4438,7812,4426,7795,4412,7774,4398,7743,4376,7711,4354,7673,4331,7639,4308,7649,4304,7656,4301,7667,4301,7698,4290,7729,4280,7756,4271,7833,4248,7867,4236,7891,4228,7898,4225,7912,4217,7919,4206,7923,4193,7923,4180m8004,1600l8004,1585,7998,1571,7988,1561,7974,1555,7967,1554,7956,1555,7936,1559,7910,1563,7869,1572,7855,1575,7839,1578,7823,1582,7807,1585,7829,1548,7849,1513,7862,1492,7882,1457,7896,1429,7904,1412,7907,1405,7910,1392,7909,1379,7904,1367,7893,1357,7879,1350,7863,1349,7847,1354,7834,1364,7830,1370,7819,1386,7802,1412,7783,1447,7771,1468,7758,1492,7744,1517,7731,1544,7726,1528,7722,1513,7718,1499,7713,1485,7704,1452,7696,1427,7689,1405,7689,1402,7682,1389,7670,1381,7656,1379,7641,1381,7628,1389,7620,1400,7617,1414,7620,1430,7623,1437,7627,1450,7630,1462,7639,1489,7644,1506,7655,1543,7660,1563,7665,1585,7665,1592,7668,1599,7668,1606,7637,1585,7623,1577,7596,1559,7576,1546,7558,1534,7541,1523,7526,1513,7513,1504,7488,1485,7482,1482,7478,1482,7478,1478,7475,1478,7461,1474,7446,1476,7433,1484,7423,1495,7419,1509,7421,1524,7429,1537,7440,1547,7472,1564,7486,1571,7502,1579,7520,1589,7538,1600,7558,1611,7599,1637,7603,1641,7592,1644,7579,1648,7568,1655,7545,1663,7522,1672,7499,1681,7478,1689,7442,1703,7428,1708,7416,1713,7402,1720,7381,1727,7371,1741,7378,1769,7392,1779,7416,1779,7430,1776,7440,1774,7459,1770,7472,1768,7495,1765,7517,1762,7538,1758,7589,1748,7599,1744,7603,1744,7610,1744,7623,1741,7623,1744,7611,1768,7600,1791,7592,1806,7579,1834,7572,1848,7565,1859,7558,1879,7551,1890,7551,1897,7544,1914,7544,1938,7547,1942,7554,1952,7572,1952,7578,1945,7572,1949,7582,1942,7592,1928,7606,1914,7618,1896,7623,1888,7629,1879,7634,1869,7645,1850,7658,1829,7668,1813,7686,1786,7688,1804,7690,1822,7692,1839,7693,1855,7693,1866,7696,1879,7696,1897,7703,1911,7706,1924,7720,1938,7727,1942,7740,1945,7752,1944,7763,1938,7772,1928,7776,1921,7779,1904,7783,1897,7783,1841,7782,1823,7780,1805,7778,1785,7776,1765,7803,1785,7812,1791,7829,1803,7845,1814,7862,1824,7889,1842,7900,1848,7914,1855,7935,1862,7949,1862,7959,1855,7967,1846,7970,1834,7968,1822,7962,1810,7945,1793,7936,1784,7923,1773,7909,1762,7874,1738,7851,1722,7829,1706,7803,1689,7807,1688,7822,1683,7873,1667,7893,1661,7929,1649,7956,1639,7974,1633,7980,1630,7991,1623,8000,1613,8004,1600m9050,2716l9049,2703,9043,2689,9032,2678,9018,2672,9000,2672,8932,2688,8859,2705,8832,2712,8804,2719,8776,2727,8862,2582,8876,2559,8888,2537,8899,2517,8907,2502,8917,2481,8921,2471,8924,2457,8923,2442,8917,2429,8907,2419,8892,2412,8876,2411,8861,2417,8848,2429,8841,2440,8827,2457,8779,2537,8760,2570,8751,2585,8719,2643,8696,2682,8693,2669,8690,2656,8687,2644,8682,2633,8679,2621,8675,2608,8671,2596,8668,2585,8661,2563,8655,2544,8651,2527,8648,2512,8641,2495,8641,2485,8633,2471,8622,2462,8608,2459,8605,2459,8592,2461,8579,2468,8570,2480,8566,2494,8568,2509,8571,2519,8578,2537,8584,2551,8589,2567,8594,2586,8611,2652,8618,2678,8623,2706,8626,2717,8629,2729,8634,2755,8618,2745,8587,2726,8571,2716,8544,2700,8523,2687,8495,2668,8471,2654,8451,2641,8416,2618,8402,2609,8385,2599,8374,2592,8371,2588,8367,2588,8353,2584,8339,2587,8325,2594,8315,2606,8311,2620,8314,2634,8321,2648,8333,2658,8343,2661,8360,2672,8374,2680,8392,2690,8411,2701,8433,2713,8461,2725,8488,2739,8514,2754,8540,2772,8547,2775,8558,2782,8564,2789,8561,2789,8547,2794,8528,2800,8511,2806,8495,2813,8464,2824,8434,2834,8406,2844,8381,2855,8357,2865,8302,2886,8270,2896,8257,2900,8250,2914,8253,2927,8257,2937,8265,2944,8274,2948,8284,2948,8295,2945,8314,2942,8332,2938,8374,2929,8402,2924,8429,2918,8459,2912,8490,2906,8523,2900,8539,2897,8555,2893,8564,2891,8571,2889,8589,2886,8585,2893,8578,2903,8575,2910,8559,2941,8527,2998,8513,3024,8505,3037,8499,3048,8494,3059,8488,3069,8484,3080,8480,3090,8476,3099,8471,3107,8464,3128,8461,3142,8461,3156,8468,3163,8475,3173,8492,3173,8499,3163,8509,3152,8523,3135,8537,3114,8547,3104,8553,3093,8560,3083,8567,3071,8575,3059,8589,3038,8591,3034,8608,3007,8626,2979,8634,2966,8644,2948,8651,2938,8654,2931,8661,2921,8661,2931,8665,2938,8667,2951,8670,2980,8672,2993,8672,3006,8675,3031,8676,3052,8678,3073,8679,3083,8679,3094,8682,3107,8686,3114,8689,3132,8696,3142,8699,3149,8703,3152,8710,3156,8723,3158,8734,3156,8744,3149,8748,3144,8751,3138,8755,3128,8758,3111,8762,3100,8762,3035,8761,3010,8759,2984,8756,2956,8751,2927,8751,2921,8748,2917,8748,2910,8765,2922,8778,2931,8834,2970,8858,2986,8879,2999,8914,3022,8928,3031,8945,3042,8955,3045,8964,3048,8973,3048,8982,3045,8990,3038,8998,3029,9000,3017,8998,3005,8990,2993,8983,2986,8966,2972,8954,2961,8938,2949,8920,2935,8900,2921,8870,2899,8837,2877,8801,2854,8765,2831,8776,2827,8782,2824,8794,2823,8824,2813,8854,2803,8883,2794,8910,2786,8958,2771,8994,2759,9017,2751,9025,2748,9037,2740,9046,2729,9050,2716m9253,4197l9247,4182,9237,4171,9223,4163,9208,4162,9185,4167,9155,4173,9122,4179,9102,4182,9087,4185,9071,4189,9056,4193,9071,4168,9084,4144,9097,4121,9108,4100,9126,4066,9139,4039,9147,4020,9149,4014,9152,4000,9150,3987,9144,3975,9135,3965,9121,3958,9105,3957,9089,3963,9077,3976,9072,3981,9061,3998,9046,4024,9017,4080,9005,4102,8980,4149,8975,4133,8970,4118,8966,4103,8962,4090,8942,4032,8935,4010,8935,4007,8927,3994,8916,3986,8902,3983,8886,3986,8873,3994,8866,4005,8863,4019,8865,4034,8869,4041,8872,4055,8876,4066,8885,4094,8890,4110,8893,4123,8900,4148,8905,4168,8910,4190,8910,4197,8914,4200,8914,4207,8893,4193,8883,4190,8862,4177,8842,4163,8822,4150,8804,4138,8786,4126,8759,4108,8748,4100,8734,4090,8727,4086,8724,4086,8724,4083,8720,4083,8706,4079,8692,4081,8678,4089,8668,4100,8664,4114,8667,4129,8674,4142,8686,4152,8706,4162,8718,4169,8732,4177,8748,4187,8784,4208,8803,4220,8824,4234,8845,4249,8848,4252,8794,4270,8771,4278,8750,4286,8713,4301,8680,4313,8668,4318,8654,4325,8634,4332,8623,4346,8627,4360,8631,4370,8638,4378,8648,4383,8654,4384,8668,4384,8682,4380,8696,4378,8711,4376,8728,4374,8748,4370,8769,4367,8792,4363,8816,4359,8841,4356,8848,4354,8852,4353,8866,4353,8876,4349,8876,4353,8863,4376,8841,4420,8831,4439,8824,4453,8817,4463,8807,4494,8803,4501,8800,4519,8796,4529,8796,4539,8800,4546,8807,4557,8824,4557,8834,4550,8862,4522,8865,4515,8876,4500,8878,4497,8883,4489,8888,4480,8893,4470,8904,4451,8914,4435,8916,4432,8942,4391,8947,4427,8952,4460,8952,4470,8955,4484,8955,4491,8959,4501,8959,4508,8962,4515,8966,4529,8980,4543,8987,4546,8999,4549,9012,4548,9023,4543,9032,4532,9035,4526,9038,4508,9038,4501,9042,4491,9042,4460,9038,4446,9038,4430,9036,4412,9032,4373,9052,4388,9067,4399,9084,4411,9101,4422,9114,4432,9126,4440,9138,4447,9149,4453,9163,4460,9184,4467,9198,4467,9208,4460,9216,4450,9219,4439,9217,4426,9211,4415,9194,4398,9185,4389,9172,4378,9158,4367,9142,4356,9122,4340,9100,4325,9052,4294,9056,4293,9076,4287,9098,4280,9119,4275,9138,4270,9174,4258,9202,4249,9225,4242,9237,4235,9247,4225,9253,4212,9253,4197m9338,292l9331,278,9320,267,9306,261,9289,261,9258,268,9220,277,9147,294,9120,301,9092,308,9064,316,9130,204,9151,171,9165,147,9178,126,9189,106,9196,91,9206,70,9210,60,9213,46,9213,31,9206,18,9196,8,9182,1,9165,,9151,6,9137,18,9130,29,9116,46,9106,61,9082,101,9068,126,9050,159,9030,194,9009,232,8985,271,8978,245,8974,233,8971,223,8964,197,8960,185,8950,152,8943,133,8940,116,8936,101,8929,84,8929,74,8922,60,8912,51,8895,48,8881,50,8867,57,8860,69,8853,83,8857,98,8860,108,8867,126,8874,140,8877,156,8884,175,8895,217,8902,241,8905,267,8912,295,8916,306,8919,318,8922,344,8909,334,8877,315,8860,306,8832,289,8808,273,8784,257,8760,243,8739,230,8704,207,8691,198,8673,188,8663,181,8659,178,8656,178,8642,173,8628,176,8615,183,8604,195,8601,209,8604,223,8611,237,8621,247,8632,250,8649,261,8663,269,8680,279,8701,290,8722,302,8743,316,8767,331,8794,347,8822,364,8836,368,8843,375,8850,378,8832,383,8819,389,8801,395,8784,402,8722,423,8694,434,8670,444,8646,454,8604,469,8590,475,8559,485,8545,489,8538,503,8542,517,8545,526,8552,533,8563,537,8573,537,8583,534,8604,530,8621,527,8663,518,8691,513,8718,507,8746,501,8812,489,8829,486,8843,482,8853,480,8860,478,8877,475,8874,482,8867,492,8864,499,8846,530,8832,559,8815,587,8801,613,8794,626,8787,637,8784,648,8777,658,8774,669,8770,679,8763,688,8760,696,8753,717,8749,731,8749,745,8756,752,8763,762,8781,762,8787,752,8798,741,8812,724,8826,703,8836,693,8843,683,8850,672,8857,660,8864,648,8877,628,8881,623,8898,597,8916,568,8922,556,8933,537,8940,527,8943,520,8950,510,8950,520,8954,527,8957,540,8957,569,8960,582,8960,595,8964,620,8964,641,8967,662,8967,683,8971,696,8974,703,8978,721,8985,731,8988,738,8992,741,8999,745,9012,747,9023,745,9033,738,9037,733,9040,728,9044,717,9047,700,9050,689,9050,599,9040,517,9040,510,9037,506,9037,499,9054,511,9068,520,9123,559,9147,575,9168,588,9203,611,9217,620,9234,631,9244,634,9251,637,9261,637,9272,634,9279,627,9286,618,9289,606,9286,594,9279,582,9272,575,9255,561,9244,550,9227,538,9210,525,9189,510,9158,488,9127,466,9088,443,9054,420,9064,416,9071,413,9082,413,9113,402,9144,392,9172,383,9248,360,9282,348,9306,340,9313,337,9327,329,9334,318,9338,305,9338,292m10289,1917l10282,1903,10272,1893,10258,1887,10241,1886,10209,1894,10171,1902,10099,1920,10071,1927,10043,1934,10016,1942,10081,1829,10102,1796,10116,1773,10130,1751,10140,1732,10147,1717,10158,1696,10161,1686,10165,1672,10165,1657,10158,1644,10147,1634,10133,1627,10116,1626,10102,1632,10088,1644,10081,1655,10068,1672,10057,1687,10033,1727,10019,1751,10002,1784,9981,1820,9960,1858,9936,1897,9929,1871,9926,1859,9922,1848,9915,1823,9912,1811,9902,1778,9895,1758,9891,1741,9888,1727,9881,1710,9881,1700,9874,1686,9863,1677,9846,1673,9832,1675,9819,1683,9812,1694,9805,1708,9808,1724,9812,1734,9819,1751,9825,1766,9829,1782,9836,1801,9846,1843,9853,1867,9857,1893,9863,1921,9867,1932,9870,1944,9874,1969,9860,1959,9829,1941,9812,1931,9784,1915,9760,1899,9735,1883,9711,1869,9691,1856,9656,1833,9642,1824,9625,1814,9614,1807,9611,1803,9607,1803,9594,1799,9580,1802,9566,1809,9556,1821,9552,1835,9556,1849,9562,1862,9573,1872,9583,1876,9601,1886,9614,1895,9632,1904,9652,1915,9673,1928,9694,1941,9718,1956,9746,1973,9774,1990,9780,1994,9791,2000,9798,2007,9794,2007,9777,2013,9763,2018,9746,2024,9729,2032,9666,2052,9639,2063,9614,2073,9590,2083,9549,2098,9535,2104,9504,2115,9490,2118,9483,2132,9486,2146,9490,2155,9497,2163,9507,2167,9518,2166,9528,2163,9549,2160,9566,2156,9607,2147,9635,2142,9663,2137,9691,2130,9722,2124,9756,2118,9774,2115,9787,2111,9798,2109,9805,2107,9822,2104,9819,2111,9812,2122,9808,2128,9791,2159,9777,2188,9760,2216,9746,2243,9739,2255,9732,2266,9729,2277,9722,2288,9718,2298,9715,2308,9708,2317,9704,2326,9697,2346,9694,2360,9694,2374,9701,2381,9708,2391,9725,2391,9732,2381,9739,2376,9746,2369,9753,2361,9763,2350,9777,2329,9787,2319,9794,2308,9801,2297,9808,2286,9815,2274,9822,2264,9832,2249,9850,2222,9867,2193,9874,2181,9884,2163,9891,2153,9895,2146,9902,2135,9902,2146,9905,2153,9908,2166,9908,2194,9912,2208,9912,2221,9915,2245,9915,2267,9919,2288,9919,2308,9922,2322,9926,2329,9929,2346,9936,2357,9940,2364,9943,2367,9950,2371,9964,2373,9974,2371,9985,2364,9988,2359,9992,2353,9995,2343,9998,2326,10002,2315,10002,2225,9992,2142,9992,2135,9988,2132,9988,2125,10005,2136,10019,2146,10075,2184,10099,2201,10120,2214,10154,2237,10168,2246,10185,2256,10196,2260,10203,2263,10213,2263,10223,2259,10230,2253,10237,2244,10241,2232,10237,2219,10230,2208,10223,2201,10206,2187,10196,2176,10178,2164,10161,2150,10140,2135,10109,2114,10078,2092,10040,2069,10005,2045,10016,2042,10023,2039,10033,2039,10064,2028,10095,2018,10123,2009,10199,1986,10234,1974,10258,1965,10265,1962,10279,1955,10286,1944,10289,1931,10289,1917m10663,4685l10657,4670,10646,4658,10630,4650,10616,4647,10595,4643,10557,4636,10533,4632,10507,4629,10471,4625,10429,4619,10385,4614,10339,4609,10391,4570,10401,4562,10411,4554,10419,4546,10436,4532,10452,4519,10466,4508,10478,4498,10492,4488,10499,4481,10507,4469,10511,4455,10509,4441,10502,4429,10490,4420,10476,4417,10462,4418,10450,4425,10443,4432,10429,4443,10418,4452,10406,4462,10391,4474,10374,4487,10335,4516,10314,4531,10291,4546,10281,4554,10260,4567,10249,4574,10252,4556,10255,4538,10259,4521,10263,4505,10274,4444,10279,4416,10284,4391,10293,4344,10297,4324,10301,4308,10305,4287,10308,4277,10308,4270,10306,4255,10299,4242,10288,4233,10274,4228,10260,4230,10259,4231,10246,4238,10237,4249,10232,4263,10232,4273,10229,4294,10226,4311,10223,4330,10221,4352,10218,4377,10215,4403,10211,4431,10205,4460,10198,4491,10194,4501,10194,4508,10191,4519,10187,4515,10176,4502,10153,4476,10142,4463,10111,4429,10098,4414,10078,4393,10059,4373,10042,4354,10026,4337,10012,4323,9986,4297,9980,4287,9969,4277,9955,4276,9945,4283,9937,4290,9932,4300,9933,4311,9938,4321,9945,4332,9955,4349,9964,4363,9974,4378,10020,4446,10073,4522,10083,4536,10101,4564,10111,4577,10100,4577,10090,4574,10083,4574,10048,4571,10015,4567,9990,4564,9955,4560,9942,4558,9931,4557,9928,4557,9893,4557,9841,4557,9827,4560,9820,4560,9813,4567,9810,4574,9803,4584,9810,4598,9831,4612,9855,4619,9865,4622,9893,4629,9904,4632,9916,4635,9928,4637,9974,4645,10004,4650,10037,4655,10073,4660,10083,4660,10104,4667,10097,4671,10094,4674,10087,4674,10074,4681,10063,4688,10051,4693,10038,4699,10028,4703,10005,4714,9993,4719,9974,4729,9965,4733,9955,4737,9935,4750,9928,4754,9914,4764,9907,4775,9900,4788,9900,4795,9902,4808,9909,4817,9919,4824,9929,4826,9942,4826,9959,4823,9969,4823,9980,4820,9990,4813,10000,4809,10009,4805,10027,4796,10104,4757,10111,4754,10125,4747,10128,4743,10135,4740,10139,4737,10117,4838,10111,4868,10106,4893,10100,4933,10097,4948,10094,4968,10094,4993,10101,5003,10111,5010,10128,5013,10139,5011,10142,5011,10152,5005,10159,4996,10175,4949,10187,4908,10194,4885,10219,4770,10229,4726,10236,4733,10239,4740,10246,4747,10249,4751,10267,4772,10287,4796,10326,4840,10329,4845,10356,4878,10380,4906,10396,4924,10402,4930,10413,4939,10426,4943,10440,4942,10454,4937,10464,4925,10470,4911,10471,4896,10464,4882,10395,4785,10363,4743,10347,4720,10329,4695,10339,4697,10374,4702,10417,4708,10490,4719,10522,4723,10547,4726,10568,4728,10585,4730,10606,4733,10620,4733,10634,4731,10647,4724,10656,4714,10661,4702,10663,4685m10834,815l10834,800,10829,786,10818,776,10804,770,10796,769,10787,769,10740,778,10699,786,10685,789,10669,793,10653,797,10637,800,10679,728,10692,707,10712,671,10726,644,10735,627,10737,620,10740,607,10739,593,10734,581,10723,572,10709,565,10693,564,10677,568,10665,579,10660,584,10649,601,10632,627,10613,662,10601,683,10588,706,10574,731,10561,759,10556,743,10552,728,10548,713,10544,700,10534,667,10526,642,10519,620,10519,617,10512,604,10500,596,10486,593,10471,596,10458,604,10450,615,10448,629,10450,645,10454,651,10457,665,10460,676,10469,704,10474,721,10485,758,10490,778,10495,800,10495,807,10499,814,10499,821,10467,800,10426,774,10407,761,10388,749,10371,738,10356,728,10344,719,10319,700,10312,696,10308,696,10308,693,10305,693,10291,689,10276,691,10263,699,10253,710,10249,724,10251,739,10259,752,10270,762,10303,778,10316,785,10332,794,10350,804,10369,815,10388,826,10409,839,10429,852,10433,856,10422,859,10409,862,10398,869,10375,878,10352,887,10330,896,10308,904,10272,917,10258,923,10246,928,10232,935,10211,942,10201,956,10208,983,10222,994,10246,994,10260,990,10270,988,10289,985,10303,983,10326,980,10347,977,10369,973,10419,963,10429,959,10433,959,10440,959,10454,956,10454,959,10441,983,10430,1006,10419,1028,10409,1049,10402,1063,10395,1073,10388,1094,10381,1105,10381,1111,10374,1129,10374,1153,10377,1156,10384,1167,10402,1167,10409,1160,10409,1156,10443,1122,10454,1106,10455,1104,10460,1095,10466,1087,10471,1077,10482,1058,10496,1037,10499,1032,10523,994,10525,1012,10528,1030,10529,1047,10530,1063,10530,1073,10533,1087,10533,1105,10540,1118,10544,1132,10557,1146,10564,1150,10577,1153,10589,1152,10600,1146,10609,1136,10613,1129,10616,1111,10620,1105,10620,1049,10619,1031,10617,1012,10615,993,10613,973,10637,990,10640,993,10649,999,10664,1009,10682,1022,10699,1032,10726,1050,10737,1056,10751,1063,10772,1070,10786,1070,10796,1063,10804,1054,10807,1042,10805,1029,10800,1018,10782,1001,10773,992,10760,981,10746,970,10711,946,10693,933,10666,914,10640,897,10664,890,10710,875,10730,869,10762,861,10787,853,10804,847,10810,845,10821,838,10830,828,10834,815m11377,2976l11372,2961,11361,2950,11348,2942,11332,2941,11309,2946,11280,2952,11244,2958,11227,2961,11211,2964,11196,2968,11180,2972,11195,2947,11209,2923,11221,2900,11232,2879,11250,2845,11263,2818,11271,2799,11274,2793,11276,2779,11274,2766,11269,2754,11260,2744,11240,2737,11227,2736,11221,2736,11206,2741,11194,2751,11190,2757,11179,2773,11163,2799,11135,2855,11123,2878,11097,2924,11092,2909,11087,2893,11083,2879,11080,2865,11059,2807,11052,2786,11052,2782,11045,2769,11033,2761,11019,2759,11004,2761,10991,2769,10983,2780,10980,2795,10983,2810,10986,2817,10990,2831,10993,2842,11002,2869,11007,2886,11011,2898,11018,2923,11023,2943,11028,2966,11028,2972,11031,2976,11031,2983,11011,2969,11000,2966,10980,2952,10959,2938,10939,2925,10921,2914,10904,2902,10876,2883,10865,2876,10851,2865,10845,2862,10841,2862,10841,2858,10838,2858,10824,2854,10809,2857,10796,2864,10786,2876,10782,2890,10784,2904,10792,2917,10803,2927,10824,2938,10835,2944,10849,2953,10865,2962,10901,2983,10921,2996,10941,3009,10962,3024,10966,3028,10911,3046,10889,3054,10867,3062,10830,3076,10798,3088,10786,3094,10772,3100,10751,3107,10741,3121,10744,3135,10749,3145,10756,3154,10765,3159,10772,3159,10786,3159,10800,3156,10813,3154,10829,3152,10846,3149,10865,3145,10887,3142,10909,3138,10933,3135,10959,3132,10966,3129,10969,3128,10983,3128,10993,3125,10993,3128,10981,3151,10959,3195,10948,3215,10941,3228,10934,3239,10924,3270,10921,3277,10917,3294,10914,3305,10914,3315,10917,3322,10924,3332,10941,3332,10952,3325,10979,3298,10983,3291,10993,3275,10995,3272,11000,3264,11005,3255,11011,3246,11022,3227,11031,3211,11034,3207,11059,3166,11064,3202,11069,3235,11069,3246,11073,3260,11073,3266,11076,3277,11076,3284,11080,3291,11083,3305,11097,3318,11104,3322,11117,3325,11129,3324,11140,3318,11149,3308,11152,3301,11156,3284,11156,3277,11159,3266,11159,3235,11156,3221,11155,3205,11154,3188,11149,3149,11177,3169,11185,3174,11202,3186,11218,3197,11235,3208,11262,3225,11274,3232,11287,3239,11308,3246,11322,3246,11332,3239,11340,3229,11343,3218,11342,3205,11336,3194,11319,3177,11309,3168,11296,3157,11282,3146,11267,3135,11247,3119,11224,3104,11177,3073,11180,3072,11200,3066,11221,3060,11244,3054,11263,3049,11299,3037,11326,3028,11350,3021,11362,3014,11371,3004,11377,2991,11377,2976m11851,5256l11851,5242,11846,5225,11835,5214,11820,5208,11803,5207,11796,5208,11779,5212,11749,5219,11713,5228,11692,5234,11669,5240,11647,5247,11623,5255,11629,5243,11635,5232,11641,5221,11647,5211,11682,5141,11682,5138,11684,5124,11682,5110,11674,5097,11661,5089,11647,5087,11633,5089,11621,5097,11613,5110,11609,5117,11606,5127,11600,5136,11595,5148,11589,5161,11581,5176,11573,5191,11564,5207,11554,5224,11543,5242,11540,5245,11540,5248,11536,5252,11515,5163,11509,5138,11504,5120,11501,5104,11495,5076,11492,5062,11492,5044,11488,5044,11480,5031,11468,5024,11454,5021,11440,5024,11427,5032,11419,5044,11416,5058,11419,5072,11422,5079,11426,5093,11429,5104,11436,5128,11443,5152,11448,5170,11453,5191,11459,5212,11464,5235,11454,5231,11447,5228,11436,5221,11413,5211,11374,5195,11353,5186,11320,5173,11294,5163,11276,5157,11270,5155,11260,5152,11246,5155,11239,5165,11234,5176,11233,5187,11237,5197,11246,5204,11251,5207,11265,5218,11288,5234,11319,5255,11335,5266,11353,5278,11395,5304,11402,5307,11408,5314,11415,5318,11396,5324,11370,5333,11348,5341,11329,5349,11315,5352,11305,5359,11284,5366,11274,5373,11253,5383,11242,5394,11239,5401,11239,5418,11246,5428,11260,5432,11294,5432,11305,5428,11315,5428,11325,5425,11353,5418,11372,5413,11392,5408,11415,5402,11436,5397,11426,5410,11419,5421,11409,5435,11402,5446,11395,5456,11388,5463,11381,5477,11374,5484,11374,5491,11367,5504,11367,5525,11374,5537,11384,5545,11396,5550,11408,5549,11436,5536,11443,5529,11450,5525,11464,5511,11471,5501,11481,5489,11492,5476,11502,5463,11512,5449,11515,5469,11519,5488,11523,5506,11526,5522,11531,5539,11535,5555,11539,5569,11543,5581,11547,5594,11550,5601,11554,5612,11564,5618,11575,5619,11581,5618,11584,5618,11591,5613,11598,5603,11602,5591,11602,5567,11602,5555,11600,5539,11598,5522,11592,5483,11588,5459,11582,5433,11575,5408,11591,5416,11614,5428,11623,5433,11632,5437,11651,5446,11682,5461,11709,5474,11725,5481,11730,5484,11744,5487,11757,5486,11769,5480,11779,5470,11785,5456,11785,5441,11779,5427,11768,5415,11763,5411,11749,5401,11726,5387,11696,5370,11685,5364,11674,5357,11663,5350,11651,5342,11674,5335,11700,5328,11721,5323,11741,5318,11776,5307,11803,5297,11820,5290,11827,5287,11839,5280,11847,5269,11851,5256m11900,3847l11900,3848,11900,3854,11896,3865,11893,3861,11882,3848,11872,3835,11860,3822,11848,3810,11827,3784,11807,3760,11752,3697,11737,3679,11724,3664,11713,3650,11699,3633,11692,3626,11685,3620,11676,3616,11675,3616,11666,3616,11658,3619,11649,3626,11645,3636,11644,3647,11647,3657,11654,3668,11664,3685,11683,3717,11695,3737,11709,3758,11724,3782,11740,3807,11751,3825,11775,3861,11784,3875,11801,3903,11810,3917,11806,3920,11799,3917,11787,3916,11728,3908,11690,3903,11661,3899,11649,3897,11635,3895,11622,3893,11599,3892,11578,3890,11568,3889,11526,3889,11519,3893,11516,3899,11509,3910,11516,3924,11536,3938,11568,3948,11595,3955,11606,3957,11619,3960,11632,3963,11647,3965,11675,3971,11705,3977,11740,3985,11775,3993,11786,3996,11796,3996,11806,4000,11799,4003,11796,4007,11789,4007,11776,4012,11764,4019,11752,4025,11741,4031,11728,4036,11717,4041,11706,4046,11696,4052,11685,4056,11676,4060,11666,4064,11658,4069,11647,4076,11637,4079,11630,4086,11616,4097,11606,4104,11602,4107,11599,4114,11599,4124,11601,4137,11606,4147,11615,4154,11626,4159,11637,4159,11654,4155,11664,4155,11685,4149,11695,4145,11705,4141,11715,4136,11727,4131,11749,4122,11773,4111,11806,4095,11810,4093,11824,4086,11827,4083,11834,4079,11841,4079,11831,4115,11814,4181,11806,4211,11801,4235,11789,4290,11786,4311,11786,4335,11793,4346,11803,4353,11814,4355,11826,4353,11837,4348,11841,4343,11844,4339,11848,4328,11858,4311,11864,4296,11871,4278,11878,4256,11886,4232,11896,4196,11900,4181,11900,3847m11900,1686l11889,1679,11879,1675,11858,1662,11838,1648,11818,1635,11800,1624,11783,1612,11755,1593,11744,1585,11730,1575,11723,1572,11720,1572,11720,1568,11716,1568,11702,1564,11688,1566,11675,1574,11664,1585,11660,1599,11663,1614,11670,1627,11682,1637,11702,1648,11714,1654,11728,1662,11744,1672,11780,1693,11799,1705,11820,1719,11841,1734,11844,1738,11790,1756,11767,1764,11746,1771,11709,1786,11677,1798,11664,1803,11651,1810,11630,1817,11620,1831,11623,1845,11627,1855,11635,1863,11644,1869,11651,1869,11664,1869,11678,1866,11692,1863,11707,1862,11725,1859,11744,1855,11765,1852,11788,1848,11812,1844,11837,1841,11844,1839,11848,1838,11862,1838,11872,1834,11872,1838,11860,1861,11838,1905,11827,1924,11820,1938,11813,1949,11803,1980,11799,1987,11796,2004,11793,2014,11793,2025,11796,2032,11803,2042,11820,2042,11831,2035,11858,2007,11862,2000,11872,1985,11874,1982,11879,1974,11884,1965,11889,1955,11900,1937,11900,1686m11900,1469l11898,1469,11882,1471,11869,1479,11862,1490,11859,1504,11862,1520,11865,1527,11869,1540,11872,1551,11881,1579,11886,1596,11889,1608,11896,1633,11900,1647,11900,1469m11900,835l11898,838,11890,856,11882,873,11876,894,11869,904,11865,918,11869,932,11879,939,11890,942,11900,942,11900,835m11900,577l11889,580,11861,587,11834,593,11809,598,11788,603,11769,608,11754,613,11734,617,11723,620,11716,620,11703,628,11696,639,11693,653,11696,669,11703,682,11715,689,11729,692,11744,689,11754,686,11772,679,11787,674,11805,668,11827,662,11851,655,11876,647,11900,641,11900,577m11900,398l11879,387,11862,379,11848,371,11831,364,11824,357,11810,355,11796,357,11783,365,11775,378,11773,392,11775,406,11783,419,11796,427,11806,430,11820,437,11834,443,11849,450,11866,458,11886,468,11900,475,11900,398e" fillcolor="#ffa63b" stroked="f">
                    <v:path arrowok="t" o:connecttype="custom" o:connectlocs="71,15775;181,15832;14,12654;254,12862;599,16446;1150,16549;943,14317;1140,14832;1548,12261;1426,12815;2041,15481;1842,15690;2451,13682;1840,13691;2412,14062;2534,16138;2628,16634;3832,12267;3163,11812;3585,12405;3607,14381;3499,15010;4454,13271;4162,13335;4637,13408;4118,15787;4368,16286;4773,14059;4915,14544;5613,11925;4897,11925;5451,12232;6534,6360;6482,6930;7232,8840;6702,8984;7705,10073;7397,10164;7635,10371;7620,7284;7658,7713;8682,8517;8564,8775;8920,8819;8692,9965;9084,10295;8905,6151;8836,6577;10081,7713;9666,7936;9992,8019;10301,10192;9974,10613;10653,6681;10260,6874;11377,8860;10830,8960;11224,8988;11246,11088;11779,11354;11776,9896;11767,7648;11729,6576" o:connectangles="0,0,0,0,0,0,0,0,0,0,0,0,0,0,0,0,0,0,0,0,0,0,0,0,0,0,0,0,0,0,0,0,0,0,0,0,0,0,0,0,0,0,0,0,0,0,0,0,0,0,0,0,0,0,0,0,0,0,0,0,0,0,0"/>
                  </v:shape>
                  <v:shape id="AutoShape 15" o:spid="_x0000_s1079" style="position:absolute;left:6395;top:226;width:4337;height:1958;visibility:visible;mso-wrap-style:square;v-text-anchor:top" coordsize="4337,195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bD4YwgAA&#10;ANsAAAAPAAAAZHJzL2Rvd25yZXYueG1sRI/NqsIwFIT3gu8QjnB3mqpcKdUoIghuvFz/wOWxObbF&#10;5qQ0UatPbwTB5TAz3zCTWWNKcaPaFZYV9HsRCOLU6oIzBfvdshuDcB5ZY2mZFDzIwWzabk0w0fbO&#10;G7ptfSYChF2CCnLvq0RKl+Zk0PVsRRy8s60N+iDrTOoa7wFuSjmIopE0WHBYyLGiRU7pZXs1Cjb0&#10;p4dldooX1sXrweo4f9rDv1I/nWY+BuGp8d/wp73SCn5H8P4SfoCcvg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FsPhjCAAAA2wAAAA8AAAAAAAAAAAAAAAAAlwIAAGRycy9kb3du&#10;cmV2LnhtbFBLBQYAAAAABAAEAPUAAACGAwAAAAA=&#10;" path="m509,820l505,813,485,799,471,799,464,810,447,827,428,833,419,836,409,838,395,841,385,844,374,844,360,848,350,851,339,855,327,861,315,868,280,903,277,910,270,917,270,920,263,927,263,938,260,948,260,958,256,969,257,986,259,1002,262,1017,267,1031,272,1043,277,1055,282,1065,287,1076,294,1086,294,1128,291,1135,280,1145,274,1149,263,1155,246,1159,233,1164,219,1168,204,1174,187,1183,166,1197,156,1207,149,1215,143,1223,138,1232,135,1242,128,1257,123,1274,121,1294,121,1315,123,1334,127,1351,133,1367,139,1380,144,1392,149,1402,154,1410,159,1418,163,1429,166,1436,166,1453,163,1456,163,1460,159,1460,156,1467,149,1474,141,1479,130,1484,116,1489,101,1494,84,1500,68,1507,52,1516,38,1526,11,1553,7,1560,7,1564,4,1571,4,1577,,1593,2,1609,11,1623,24,1633,46,1647,65,1651,81,1644,94,1629,97,1626,97,1619,104,1616,107,1612,114,1609,125,1602,142,1598,163,1591,166,1590,177,1588,187,1585,198,1580,209,1573,222,1564,232,1555,242,1544,242,1543,251,1532,260,1519,263,1515,263,1512,267,1505,270,1501,274,1494,277,1484,277,1474,280,1460,280,1442,278,1426,275,1411,270,1398,265,1385,260,1374,254,1363,249,1353,242,1342,242,1311,249,1301,249,1297,253,1294,256,1294,263,1287,270,1283,280,1277,294,1274,298,1273,311,1268,325,1264,340,1258,357,1249,363,1244,372,1237,386,1223,399,1208,402,1203,408,1190,402,1176,402,1155,405,1152,405,1149,408,1135,408,1110,407,1091,402,1074,397,1058,391,1045,386,1033,381,1023,376,1015,370,1007,367,996,363,989,363,962,367,958,367,951,370,951,370,948,374,948,377,944,385,937,396,931,408,924,422,917,438,909,453,901,466,892,478,882,487,872,494,862,499,853,502,844,502,841,505,837,505,830,509,820m3146,703l3144,686,3135,671,3128,664,3128,661,3121,657,3121,650,3117,644,3117,567,3117,555,3115,542,3111,529,3105,516,3098,502,3089,489,3079,477,3059,457,3048,450,3028,439,3011,433,2995,430,2983,430,2976,429,2962,429,2948,430,2937,431,2924,432,2913,433,2886,433,2879,429,2875,429,2865,419,2865,415,2861,415,2858,412,2858,408,2855,405,2855,401,2858,394,2858,353,2858,338,2857,322,2855,305,2848,286,2839,267,2829,250,2816,235,2792,211,2789,211,2785,208,2775,201,2761,194,2751,190,2733,186,2716,185,2699,185,2685,187,2673,189,2661,190,2651,190,2622,190,2616,187,2612,187,2605,180,2602,180,2588,166,2588,163,2584,153,2582,141,2580,126,2578,111,2575,95,2572,78,2567,63,2560,49,2553,37,2545,27,2539,20,2529,11,2526,11,2522,7,2519,7,2519,4,2512,,2502,,2495,4,2484,11,2481,24,2488,35,2488,38,2491,42,2491,45,2498,59,2498,77,2498,86,2497,97,2495,111,2495,121,2491,132,2491,156,2492,168,2494,181,2498,194,2502,204,2505,211,2509,222,2512,225,2515,232,2515,235,2519,239,2522,246,2554,277,2564,280,2574,287,2590,293,2607,296,2622,297,2637,298,2650,297,2661,296,2675,295,2685,294,2716,294,2720,298,2723,298,2740,315,2740,318,2744,329,2747,336,2747,350,2744,367,2744,380,2744,395,2745,412,2747,429,2750,439,2753,448,2757,457,2761,467,2775,488,2785,498,2798,509,2813,520,2830,529,2848,536,2855,538,2866,540,2883,542,2899,542,2913,540,2926,538,2937,537,2947,536,2976,536,2983,540,2986,540,3000,554,3003,561,3007,564,3009,574,3010,586,3010,600,3010,616,3011,632,3013,650,3016,668,3021,685,3024,695,3031,706,3038,720,3048,730,3052,737,3055,737,3059,740,3073,748,3088,751,3103,748,3117,740,3137,722,3146,703m4337,1490l4332,1474,4321,1461,4306,1453,4290,1452,4273,1456,4270,1456,4266,1460,4259,1460,4252,1463,4228,1463,4211,1456,4190,1449,4176,1446,4165,1444,4153,1442,4141,1441,4128,1443,4112,1444,4097,1447,4083,1453,4069,1460,4065,1463,4062,1463,4055,1467,4045,1477,4034,1484,4027,1491,4021,1501,4011,1515,4004,1531,4000,1546,3996,1560,3994,1573,3992,1586,3990,1598,3989,1609,3986,1622,3986,1629,3979,1643,3976,1647,3965,1654,3962,1654,3958,1657,3937,1657,3924,1654,3907,1650,3878,1644,3862,1641,3844,1640,3825,1641,3806,1644,3787,1650,3768,1657,3761,1660,3744,1678,3740,1678,3740,1681,3730,1688,3723,1702,3716,1712,3707,1728,3702,1745,3698,1761,3695,1775,3693,1787,3692,1798,3690,1809,3688,1820,3685,1830,3685,1837,3681,1840,3681,1844,3678,1844,3671,1851,3668,1851,3661,1858,3657,1858,3657,1861,3654,1861,3650,1865,3641,1866,3628,1865,3614,1864,3598,1861,3582,1859,3566,1857,3549,1858,3533,1861,3518,1865,3507,1870,3498,1875,3491,1878,3484,1885,3477,1885,3477,1889,3470,1896,3467,1906,3470,1913,3474,1927,3488,1930,3502,1927,3508,1927,3515,1923,3522,1923,3529,1920,3540,1923,3547,1925,3556,1928,3566,1932,3578,1937,3598,1944,3609,1951,3620,1954,3632,1956,3644,1957,3650,1958,3668,1958,3678,1954,3685,1954,3692,1948,3702,1948,3709,1944,3716,1937,3719,1937,3730,1927,3737,1923,3744,1916,3754,1910,3761,1899,3770,1885,3777,1870,3782,1854,3785,1840,3788,1827,3790,1815,3792,1803,3792,1792,3796,1778,3796,1771,3806,1761,3806,1757,3809,1757,3816,1750,3820,1750,3834,1743,3848,1743,3861,1747,3878,1750,3907,1757,3923,1760,3937,1761,3969,1761,3979,1757,3989,1755,3998,1752,4007,1748,4017,1743,4031,1734,4046,1723,4059,1708,4069,1692,4078,1676,4083,1659,4087,1643,4090,1629,4092,1617,4095,1595,4097,1584,4100,1574,4100,1567,4104,1564,4104,1560,4107,1557,4110,1557,4117,1550,4124,1546,4128,1543,4135,1543,4144,1542,4157,1544,4171,1547,4187,1550,4203,1554,4220,1557,4238,1558,4252,1557,4266,1557,4277,1553,4311,1536,4315,1532,4318,1532,4329,1520,4335,1506,4337,1490e" fillcolor="#ffed50" stroked="f">
                    <v:path arrowok="t" o:connecttype="custom" o:connectlocs="409,1064;280,1129;257,1212;294,1354;187,1409;121,1520;159,1644;141,1705;7,1786;65,1877;142,1824;242,1770;277,1710;254,1589;270,1509;372,1463;408,1361;370,1233;377,1170;487,1098;3144,912;3115,768;3011,659;2886,659;2855,627;2816,461;2699,411;2602,406;2567,289;2519,230;2491,271;2492,394;2519,465;2650,523;2744,555;2753,674;2855,764;2983,766;3011,858;3055,963;4332,1700;4228,1689;4097,1673;4021,1727;3986,1848;3907,1876;3744,1904;3695,2001;3678,2070;3628,2091;3498,2101;3488,2156;3566,2158;3678,2180;3744,2142;3792,2029;3834,1969;3989,1981;4083,1885;4104,1786;4171,1773;4315,1758" o:connectangles="0,0,0,0,0,0,0,0,0,0,0,0,0,0,0,0,0,0,0,0,0,0,0,0,0,0,0,0,0,0,0,0,0,0,0,0,0,0,0,0,0,0,0,0,0,0,0,0,0,0,0,0,0,0,0,0,0,0,0,0,0,0"/>
                  </v:shape>
                  <v:shape id="Picture 14" o:spid="_x0000_s1080" type="#_x0000_t75" style="position:absolute;left:11549;top:4201;width:351;height:30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LyD&#10;rtPCAAAA2wAAAA8AAABkcnMvZG93bnJldi54bWxEj82KAjEQhO+C7xBa8KYZxT/GiSLuunjwsq4P&#10;0Ex6fnDSGZKo4z79ZkHwWFTVV1S27Uwj7uR8bVnBZJyAIM6trrlUcPk5jFYgfEDW2FgmBU/ysN30&#10;exmm2j74m+7nUIoIYZ+igiqENpXS5xUZ9GPbEkevsM5giNKVUjt8RLhp5DRJFtJgzXGhwpb2FeXX&#10;880oOM1YTlzxkS/nrbvpy6el36+jUsNBt1uDCNSFd/jVPmoF8yX8f4k/QG7+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C8g67TwgAAANsAAAAPAAAAAAAAAAAAAAAAAJwCAABk&#10;cnMvZG93bnJldi54bWxQSwUGAAAAAAQABAD3AAAAiwMAAAAA&#10;">
                    <v:imagedata r:id="rId71" o:title=""/>
                  </v:shape>
                  <v:shape id="AutoShape 13" o:spid="_x0000_s1081" style="position:absolute;top:54;width:11900;height:11115;visibility:visible;mso-wrap-style:square;v-text-anchor:top" coordsize="11900,1111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WZn/7vwAA&#10;ANsAAAAPAAAAZHJzL2Rvd25yZXYueG1sRE/LisIwFN0P+A/hCm4GTZWOSDWKioIbYXxs3F2aa1ts&#10;bmoTa/17sxBcHs57tmhNKRqqXWFZwXAQgSBOrS44U3A+bfsTEM4jaywtk4IXOVjMOz8zTLR98oGa&#10;o89ECGGXoILc+yqR0qU5GXQDWxEH7mprgz7AOpO6xmcIN6UcRdFYGiw4NORY0Tqn9HZ8GAWxWcX/&#10;uDH3Jt7vL3KV0eMa/SrV67bLKQhPrf+KP+6dVvAXxoYv4QfI+R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Zmf/u/AAAA2wAAAA8AAAAAAAAAAAAAAAAAlwIAAGRycy9kb3ducmV2&#10;LnhtbFBLBQYAAAAABAAEAPUAAACDAwAAAAA=&#10;" path="m555,8757l548,8747,548,8744,545,8744,534,8723,534,8705,535,8696,536,8685,538,8671,538,8661,541,8650,541,8625,540,8613,538,8601,534,8588,531,8578,527,8571,524,8560,520,8557,517,8550,517,8546,513,8543,510,8536,489,8515,482,8512,475,8505,465,8502,455,8495,439,8490,422,8487,405,8485,396,8484,375,8485,362,8486,351,8487,347,8487,309,8488,306,8484,302,8484,285,8467,285,8463,282,8453,278,8446,278,8401,278,8386,277,8370,275,8353,272,8343,269,8334,266,8325,261,8315,247,8294,237,8284,225,8273,209,8262,192,8252,174,8246,156,8242,139,8240,123,8240,109,8242,96,8244,85,8246,74,8247,64,8249,46,8249,39,8246,36,8246,22,8232,19,8225,15,8221,13,8212,12,8199,12,8185,12,8170,11,8153,9,8135,6,8117,1,8100,,8096,,8333,12,8339,28,8343,45,8347,61,8349,74,8349,85,8349,92,8349,104,8348,115,8346,123,8346,154,8346,161,8349,164,8349,174,8360,174,8363,178,8363,181,8367,181,8370,185,8374,185,8377,188,8384,188,8429,189,8444,190,8460,192,8477,198,8495,207,8513,218,8529,230,8543,254,8567,257,8567,261,8571,271,8578,285,8581,296,8585,314,8588,331,8590,347,8590,361,8588,374,8586,385,8585,396,8583,405,8581,424,8581,430,8585,434,8585,441,8591,444,8591,458,8605,458,8609,462,8618,465,8631,466,8645,469,8661,471,8677,475,8693,479,8709,486,8723,494,8735,501,8744,508,8752,517,8761,520,8761,524,8764,527,8764,527,8768,534,8771,545,8771,552,8768,552,8771,555,8757m770,5842l766,5824,756,5810,742,5802,728,5800,704,5800,700,5797,693,5793,648,5748,640,5740,630,5733,619,5726,607,5720,593,5715,579,5711,564,5708,548,5707,520,5707,489,5717,474,5725,461,5735,448,5746,428,5769,421,5779,414,5788,406,5797,399,5807,392,5814,379,5821,375,5821,361,5824,347,5824,344,5821,340,5821,334,5817,313,5797,302,5788,291,5778,279,5767,264,5758,247,5749,228,5743,207,5740,188,5741,154,5741,150,5745,136,5748,126,5752,116,5758,101,5769,87,5781,76,5793,67,5803,60,5814,53,5823,47,5832,39,5838,22,5855,19,5855,15,5859,,5859,,5963,19,5963,29,5959,36,5956,39,5956,71,5945,86,5937,99,5927,111,5916,132,5893,139,5883,146,5874,154,5866,161,5855,167,5848,174,5845,178,5845,181,5842,212,5842,219,5848,226,5852,247,5873,256,5882,267,5892,281,5902,296,5911,304,5915,313,5919,323,5922,334,5925,343,5927,353,5928,379,5928,392,5927,410,5923,428,5916,444,5907,459,5896,472,5885,484,5873,493,5862,500,5852,507,5842,513,5834,520,5828,538,5810,541,5810,545,5807,565,5807,569,5810,577,5815,587,5822,598,5831,623,5852,637,5863,651,5873,666,5880,686,5886,704,5886,707,5890,714,5886,728,5886,745,5881,758,5872,766,5858,770,5842m1527,7498l1520,7488,1500,7488,1493,7485,1486,7485,1479,7481,1472,7474,1466,7469,1459,7463,1450,7456,1441,7446,1434,7440,1427,7429,1416,7422,1408,7415,1398,7407,1387,7400,1375,7395,1365,7391,1358,7388,1299,7388,1292,7391,1288,7391,1268,7398,1257,7405,1242,7414,1229,7425,1218,7437,1201,7461,1194,7472,1181,7491,1174,7502,1167,7509,1160,7512,1157,7516,1122,7516,1109,7509,1098,7502,1084,7491,1074,7483,1062,7474,1049,7465,1032,7457,1024,7452,1015,7449,1005,7446,994,7443,984,7441,974,7440,963,7441,953,7443,936,7446,918,7451,900,7458,884,7467,869,7479,857,7491,847,7504,839,7516,832,7526,825,7536,820,7545,814,7554,808,7564,804,7568,797,7571,794,7571,790,7574,766,7574,757,7571,746,7565,734,7556,708,7537,693,7527,678,7519,662,7512,641,7505,600,7505,585,7511,573,7522,565,7536,562,7554,568,7570,578,7584,593,7592,610,7595,631,7595,645,7602,655,7606,676,7626,686,7633,697,7644,705,7649,715,7656,728,7662,742,7668,755,7672,770,7675,785,7676,790,7676,801,7675,790,7671,804,7671,811,7668,832,7661,842,7654,857,7645,870,7634,882,7622,898,7598,906,7587,918,7568,925,7557,932,7550,946,7543,949,7540,981,7540,984,7543,991,7547,1001,7554,1015,7564,1026,7572,1037,7581,1051,7590,1067,7599,1086,7606,1105,7611,1124,7613,1143,7613,1174,7613,1178,7609,1181,7609,1192,7606,1205,7599,1216,7592,1230,7580,1242,7568,1252,7555,1261,7543,1268,7533,1274,7523,1280,7514,1285,7505,1292,7495,1295,7491,1302,7488,1306,7488,1309,7485,1344,7485,1354,7488,1365,7494,1378,7501,1392,7509,1406,7518,1420,7526,1436,7533,1451,7536,1465,7538,1472,7539,1479,7539,1488,7538,1496,7536,1500,7536,1503,7533,1510,7533,1517,7530,1524,7523,1527,7512,1527,7498m1736,9482l1735,9467,1735,9456,1731,9453,1731,9449,1728,9442,1721,9422,1714,9411,1705,9397,1694,9384,1682,9373,1669,9363,1657,9355,1646,9348,1628,9335,1617,9328,1607,9318,1603,9311,1600,9307,1600,9276,1603,9273,1607,9266,1614,9256,1624,9242,1641,9220,1650,9206,1659,9190,1665,9171,1669,9152,1672,9132,1673,9114,1673,9083,1669,9079,1669,9076,1666,9065,1659,9051,1652,9041,1640,9027,1628,9015,1615,9005,1603,8996,1585,8985,1573,8977,1555,8965,1551,8962,1548,8955,1548,8951,1545,8948,1545,8913,1547,8903,1553,8892,1561,8879,1569,8865,1577,8851,1585,8835,1592,8820,1596,8806,1598,8792,1598,8780,1597,8769,1596,8761,1596,8757,1593,8754,1593,8747,1589,8740,1583,8733,1573,8730,1558,8730,1548,8740,1548,8757,1545,8764,1545,8771,1541,8778,1534,8785,1529,8791,1523,8798,1516,8807,1506,8816,1482,8840,1475,8849,1468,8859,1462,8870,1455,8882,1451,8892,1448,8899,1448,8958,1451,8965,1451,8968,1458,8989,1465,9000,1474,9014,1485,9026,1497,9038,1510,9048,1522,9056,1533,9063,1545,9071,1551,9076,1562,9083,1576,9096,1576,9128,1569,9141,1562,9152,1551,9166,1534,9188,1525,9201,1517,9218,1510,9228,1506,9242,1506,9256,1505,9266,1504,9276,1505,9287,1506,9297,1510,9314,1515,9332,1523,9350,1534,9366,1546,9381,1558,9393,1571,9403,1576,9406,1583,9411,1592,9417,1600,9422,1603,9424,1613,9430,1631,9442,1634,9446,1638,9453,1638,9456,1641,9460,1641,9484,1638,9493,1631,9504,1623,9516,1603,9542,1594,9557,1585,9572,1579,9588,1575,9605,1573,9618,1572,9628,1572,9636,1572,9671,1578,9685,1589,9697,1603,9704,1621,9705,1637,9700,1641,9696,1650,9689,1658,9674,1659,9657,1659,9636,1666,9622,1669,9612,1690,9591,1709,9562,1716,9552,1722,9540,1728,9525,1732,9512,1735,9497,1736,9482m1856,10764l1852,10750,1842,10743,1801,10743,1790,10739,1782,10736,1774,10732,1764,10726,1752,10719,1745,10715,1735,10708,1721,10701,1710,10696,1699,10692,1687,10689,1673,10688,1631,10688,1628,10691,1624,10691,1617,10695,1603,10695,1596,10701,1589,10701,1586,10705,1576,10712,1569,10715,1558,10726,1547,10739,1537,10753,1530,10767,1524,10781,1519,10794,1515,10806,1511,10817,1506,10826,1503,10840,1486,10857,1475,10857,1468,10861,1461,10861,1455,10857,1448,10857,1420,10843,1408,10838,1394,10832,1379,10826,1361,10823,1347,10819,1309,10819,1295,10823,1285,10829,1269,10840,1253,10851,1238,10863,1226,10878,1215,10893,1207,10909,1200,10923,1195,10937,1190,10949,1187,10960,1181,10978,1178,10989,1174,10995,1160,11009,1157,11009,1157,11013,1150,11016,1140,11016,1131,11015,1119,11011,1106,11006,1091,10999,1075,10992,1058,10986,1042,10983,1026,10982,984,10982,981,10985,967,10992,960,10992,946,11002,937,11016,934,11031,936,11047,944,11063,958,11073,975,11077,991,11075,998,11075,1001,11072,1005,11072,1012,11068,1019,11072,1026,11072,1036,11075,1053,11085,1060,11089,1071,11096,1084,11099,1095,11104,1106,11107,1118,11110,1133,11113,1148,11114,1163,11114,1178,11111,1192,11106,1195,11103,1202,11103,1209,11096,1216,11092,1226,11085,1233,11078,1244,11072,1255,11058,1265,11044,1272,11030,1278,11016,1283,11003,1287,10991,1291,10980,1295,10971,1299,10957,1302,10951,1309,10947,1313,10944,1320,10940,1330,10933,1337,10933,1340,10930,1358,10930,1385,10944,1397,10949,1411,10955,1427,10961,1444,10964,1461,10967,1484,10967,1503,10964,1520,10957,1527,10954,1538,10954,1545,10947,1548,10947,1551,10944,1562,10937,1579,10919,1590,10904,1599,10889,1605,10874,1610,10861,1615,10848,1618,10837,1624,10819,1628,10809,1631,10802,1645,10788,1648,10788,1652,10784,1669,10784,1680,10786,1692,10789,1706,10793,1721,10798,1737,10803,1754,10807,1771,10809,1787,10809,1801,10808,1813,10805,1823,10801,1832,10798,1835,10795,1839,10795,1842,10791,1846,10791,1846,10788,1852,10784,1856,10774,1856,10764m2132,6751l2129,6735,2119,6720,2105,6706,2105,6699,2102,6692,2102,6627,2101,6616,2099,6604,2096,6591,2091,6578,2085,6565,2078,6551,2070,6538,2060,6526,2046,6513,2039,6509,2029,6502,2008,6495,1992,6491,1975,6488,1958,6487,1942,6488,1928,6489,1916,6491,1904,6493,1894,6495,1866,6495,1859,6492,1856,6492,1846,6481,1846,6478,1842,6478,1839,6475,1839,6471,1835,6468,1835,6464,1832,6457,1832,6412,1831,6398,1829,6381,1825,6364,1818,6346,1810,6328,1799,6312,1787,6298,1762,6274,1759,6274,1756,6270,1745,6264,1731,6260,1721,6257,1703,6253,1685,6253,1669,6254,1655,6257,1643,6259,1631,6261,1621,6263,1610,6264,1583,6264,1579,6260,1576,6260,1572,6257,1569,6257,1555,6243,1555,6239,1550,6230,1547,6217,1545,6203,1545,6187,1542,6171,1538,6155,1534,6139,1527,6125,1519,6113,1512,6104,1504,6096,1496,6091,1493,6087,1489,6087,1486,6084,1482,6084,1482,6080,1475,6077,1464,6077,1458,6080,1448,6087,1444,6101,1458,6115,1458,6118,1465,6132,1465,6194,1461,6205,1462,6230,1462,6241,1464,6254,1465,6256,1468,6267,1472,6277,1475,6284,1482,6295,1489,6302,1493,6308,1496,6312,1500,6319,1520,6340,1527,6343,1538,6350,1545,6353,1558,6357,1574,6361,1591,6364,1608,6365,1624,6364,1638,6363,1651,6362,1662,6359,1673,6357,1704,6357,1707,6360,1711,6360,1731,6381,1731,6388,1735,6395,1735,6440,1736,6455,1738,6471,1742,6488,1745,6499,1749,6513,1769,6544,1792,6566,1807,6577,1824,6586,1842,6592,1860,6596,1878,6596,1908,6596,1920,6593,1932,6591,1942,6589,1953,6589,1980,6589,1991,6599,1998,6602,1998,6609,2001,6613,2004,6622,2006,6635,2008,6649,2009,6681,2011,6699,2015,6717,2022,6734,2025,6744,2032,6751,2036,6758,2046,6769,2050,6775,2060,6786,2075,6794,2091,6796,2106,6792,2119,6782,2129,6768,2132,6751m3056,10089l3050,10082,3043,10079,3032,10075,3018,10079,3011,10093,3011,10100,3001,10120,2994,10124,2988,10129,2981,10134,2971,10139,2960,10145,2953,10148,2942,10155,2928,10162,2920,10168,2911,10175,2901,10185,2890,10196,2883,10203,2880,10214,2877,10221,2873,10224,2873,10231,2870,10234,2870,10238,2866,10245,2866,10300,2870,10311,2875,10326,2882,10341,2890,10356,2897,10369,2906,10380,2922,10399,2928,10407,2935,10418,2942,10425,2942,10456,2939,10463,2939,10470,2925,10484,2915,10490,2901,10501,2890,10508,2878,10518,2865,10529,2852,10542,2845,10553,2835,10563,2832,10573,2825,10584,2821,10598,2821,10612,2819,10628,2819,10647,2822,10666,2828,10684,2834,10703,2842,10719,2851,10732,2859,10743,2890,10774,2897,10784,2901,10788,2901,10823,2897,10826,2894,10833,2887,10841,2879,10849,2870,10856,2856,10867,2842,10878,2829,10889,2817,10902,2800,10926,2797,10933,2794,10944,2790,10951,2790,10957,2787,10964,2787,10975,2783,10975,2783,10978,2784,10995,2791,11010,2803,11021,2817,11026,2825,11026,2835,11026,2850,11020,2862,11008,2870,10992,2870,10978,2873,10971,2877,10968,2880,10961,2890,10954,2901,10946,2904,10944,2911,10937,2915,10936,2922,10933,2932,10923,2940,10916,2949,10908,2958,10899,2966,10888,2974,10877,2981,10863,2987,10848,2991,10833,2991,10829,2994,10823,2994,10781,2991,10767,2985,10752,2978,10736,2971,10722,2963,10708,2955,10698,2938,10679,2932,10670,2925,10660,2918,10653,2918,10646,2915,10639,2915,10636,2918,10622,2918,10615,2922,10612,2922,10608,2935,10594,2942,10590,2946,10587,2960,10577,2971,10569,2982,10560,2995,10549,3008,10535,3020,10521,3031,10503,3038,10485,3043,10466,3043,10414,3039,10404,3036,10390,3027,10373,3018,10359,3009,10346,3001,10335,2970,10304,2963,10293,2960,10290,2960,10248,2963,10245,2968,10236,2977,10227,2988,10217,3001,10207,3014,10196,3026,10184,3036,10171,3043,10158,3049,10146,3052,10133,3054,10122,3056,10113,3056,10089m3323,6018l3322,6001,3314,5986,3301,5975,3285,5969,3268,5971,3253,5978,3242,5991,3236,6008,3236,6021,3233,6028,3229,6032,3226,6039,3219,6046,3202,6056,3195,6063,3184,6066,3174,6077,3164,6079,3154,6084,3144,6093,3136,6104,3129,6117,3123,6131,3119,6145,3115,6160,3115,6170,3112,6174,3112,6201,3115,6212,3115,6225,3121,6241,3128,6256,3137,6269,3146,6281,3156,6291,3165,6301,3173,6309,3181,6315,3191,6326,3202,6347,3202,6350,3198,6364,3198,6371,3195,6374,3195,6378,3174,6398,3160,6409,3149,6417,3137,6426,3125,6437,3112,6450,3100,6466,3091,6484,3085,6501,3081,6519,3081,6571,3084,6582,3099,6612,3109,6627,3119,6640,3129,6651,3167,6689,3174,6703,3174,6741,3171,6741,3166,6749,3157,6759,3147,6770,3136,6782,3124,6793,3113,6806,3103,6819,3095,6834,3089,6847,3085,6859,3084,6870,3084,6903,3091,6910,3101,6914,3115,6917,3126,6910,3133,6900,3133,6893,3143,6872,3150,6869,3156,6864,3163,6858,3173,6852,3174,6851,3181,6847,3184,6845,3191,6841,3202,6834,3216,6827,3224,6821,3233,6814,3242,6804,3250,6793,3257,6786,3261,6775,3264,6769,3268,6765,3268,6751,3271,6744,3271,6699,3268,6689,3268,6679,3262,6663,3255,6648,3246,6635,3236,6623,3227,6613,3218,6603,3210,6595,3202,6589,3191,6578,3184,6564,3184,6561,3181,6558,3181,6533,3184,6526,3202,6509,3205,6506,3209,6503,3219,6495,3230,6487,3242,6478,3255,6468,3268,6454,3273,6446,3278,6438,3283,6429,3288,6419,3295,6405,3299,6395,3299,6381,3300,6364,3300,6346,3298,6327,3292,6308,3283,6292,3274,6277,3264,6264,3254,6253,3216,6215,3209,6201,3209,6174,3212,6167,3216,6163,3222,6155,3231,6147,3241,6138,3254,6129,3267,6118,3280,6106,3293,6093,3302,6080,3309,6070,3312,6063,3316,6053,3319,6046,3319,6039,3323,6032,3323,6018m3648,9307l3641,9294,3631,9287,3624,9287,3603,9266,3598,9260,3594,9251,3586,9228,3589,9218,3586,9207,3579,9193,3574,9184,3567,9174,3559,9164,3548,9155,3534,9141,3524,9138,3520,9135,3513,9135,3506,9128,3499,9128,3492,9124,3468,9124,3465,9121,3430,9121,3413,9124,3397,9130,3383,9137,3371,9145,3359,9153,3349,9160,3340,9167,3330,9173,3319,9179,3309,9183,3306,9186,3281,9186,3268,9179,3257,9169,3250,9159,3243,9145,3237,9133,3230,9120,3220,9106,3209,9093,3202,9083,3188,9076,3178,9069,3169,9064,3160,9061,3150,9058,3139,9055,3123,9051,3104,9050,3085,9051,3067,9055,3049,9061,3034,9069,3020,9078,3008,9086,2998,9094,2989,9101,2981,9108,2973,9114,2963,9121,2960,9124,2935,9124,2928,9121,2925,9121,2918,9117,2910,9110,2902,9100,2895,9089,2878,9062,2868,9047,2856,9032,2842,9020,2835,9013,2825,9007,2804,8996,2797,8996,2790,8993,2773,8993,2767,8993,2752,8999,2739,9010,2731,9024,2730,9042,2735,9058,2746,9071,2762,9079,2773,9079,2773,9083,2776,9083,2783,9086,2787,9093,2794,9096,2797,9107,2807,9124,2811,9131,2818,9141,2825,9155,2830,9164,2838,9174,2846,9184,2856,9193,2867,9203,2880,9211,2894,9217,2908,9221,2911,9221,2918,9224,2970,9224,2987,9221,3003,9215,3017,9208,3029,9200,3041,9192,3051,9185,3060,9178,3070,9173,3081,9166,3095,9159,3122,9159,3126,9162,3129,9162,3133,9166,3136,9166,3136,9169,3143,9176,3150,9186,3157,9200,3163,9212,3170,9225,3180,9239,3191,9252,3206,9265,3222,9276,3239,9285,3257,9290,3268,9294,3323,9294,3333,9290,3351,9284,3367,9276,3380,9267,3392,9259,3402,9251,3412,9244,3420,9237,3427,9231,3437,9224,3444,9221,3482,9221,3485,9224,3493,9231,3501,9241,3510,9253,3520,9266,3531,9279,3541,9291,3553,9303,3565,9314,3577,9321,3586,9325,3588,9326,3598,9329,3607,9332,3631,9332,3638,9328,3641,9318,3648,9307m3675,7379l3669,7363,3657,7351,3642,7344,3626,7343,3610,7350,3607,7350,3603,7353,3596,7353,3589,7357,3565,7357,3524,7343,3510,7343,3499,7341,3487,7340,3468,7339,3461,7339,3446,7343,3431,7347,3417,7353,3406,7360,3402,7363,3399,7363,3382,7381,3371,7388,3364,7398,3361,7405,3352,7421,3345,7436,3340,7450,3337,7464,3335,7478,3333,7491,3332,7502,3330,7512,3330,7526,3319,7547,3316,7550,3306,7557,3302,7557,3299,7561,3278,7561,3264,7557,3247,7554,3218,7547,3202,7544,3184,7543,3166,7545,3147,7549,3129,7555,3112,7564,3105,7568,3088,7585,3084,7585,3084,7588,3074,7599,3060,7619,3051,7637,3046,7654,3043,7670,3043,7685,3041,7698,3040,7710,3039,7721,3039,7741,3032,7754,3032,7758,3029,7758,3022,7765,3018,7765,3011,7772,3008,7772,3008,7775,3005,7775,3001,7779,2992,7780,2977,7780,2965,7779,2949,7779,2933,7777,2915,7777,2900,7778,2883,7782,2869,7786,2858,7791,2848,7797,2842,7803,2825,7820,2821,7830,2825,7837,2828,7848,2842,7855,2856,7851,2863,7851,2869,7848,2877,7848,2883,7844,2894,7848,2904,7848,2915,7851,2932,7858,2953,7865,2966,7869,2977,7871,2989,7873,3001,7873,3005,7873,3015,7872,3025,7875,3036,7872,3043,7869,3046,7869,3053,7865,3060,7858,3067,7858,3074,7851,3077,7851,3105,7824,3112,7813,3121,7799,3128,7784,3133,7768,3136,7754,3138,7740,3139,7728,3141,7716,3143,7706,3143,7692,3150,7678,3150,7675,3153,7671,3157,7671,3167,7661,3181,7654,3195,7654,3209,7658,3226,7661,3255,7667,3271,7670,3288,7671,3302,7671,3316,7668,3326,7664,3336,7661,3345,7657,3364,7647,3378,7638,3392,7625,3405,7611,3416,7595,3425,7578,3430,7561,3433,7545,3434,7530,3436,7517,3437,7504,3437,7494,3437,7474,3444,7460,3444,7457,3447,7453,3451,7453,3458,7446,3465,7443,3468,7440,3475,7440,3485,7438,3497,7439,3512,7442,3527,7446,3543,7449,3560,7451,3578,7451,3596,7450,3607,7450,3617,7446,3652,7429,3658,7422,3669,7410,3675,7395,3675,7379m4514,10845l4510,10830,4499,10816,4485,10802,4478,10788,4475,10778,4475,10750,4472,10740,4472,10726,4466,10703,4462,10690,4458,10677,4451,10664,4443,10652,4432,10640,4420,10629,4413,10622,4406,10618,4402,10615,4395,10612,4385,10605,4376,10601,4364,10601,4348,10598,4340,10598,4326,10598,4315,10599,4299,10601,4284,10604,4272,10606,4261,10609,4236,10615,4215,10615,4212,10612,4202,10605,4191,10594,4191,10587,4188,10580,4184,10567,4184,10549,4182,10536,4180,10521,4177,10505,4171,10487,4162,10469,4151,10452,4138,10437,4126,10425,4115,10414,4108,10414,4105,10411,4101,10411,4098,10407,4094,10407,4084,10401,4070,10397,4056,10397,4038,10396,4021,10397,4005,10399,3991,10404,3978,10407,3967,10410,3958,10413,3949,10414,3939,10418,3932,10418,3925,10414,3918,10414,3914,10411,3911,10411,3911,10407,3908,10407,3890,10390,3886,10381,3882,10368,3878,10354,3873,10338,3869,10322,3863,10306,3856,10290,3849,10276,3837,10274,3827,10270,3819,10266,3811,10262,3807,10259,3804,10259,3800,10255,3797,10255,3790,10252,3780,10252,3773,10259,3762,10266,3762,10283,3769,10293,3780,10304,3783,10314,3786,10321,3788,10329,3790,10338,3790,10349,3790,10397,3791,10408,3793,10420,3797,10433,3804,10445,3807,10456,3814,10463,3818,10470,3835,10487,3842,10490,3845,10494,3849,10494,3859,10504,3866,10504,3876,10508,3887,10515,3897,10515,3913,10518,3932,10518,3947,10517,3963,10515,3977,10512,3990,10509,4001,10507,4025,10501,4046,10501,4049,10504,4056,10504,4070,10518,4077,10532,4077,10546,4081,10563,4083,10577,4085,10592,4088,10608,4094,10625,4098,10636,4105,10650,4119,10670,4129,10681,4139,10688,4154,10697,4170,10705,4189,10711,4209,10715,4227,10717,4244,10716,4260,10714,4274,10712,4287,10709,4298,10705,4307,10703,4316,10701,4326,10698,4333,10698,4340,10701,4344,10701,4354,10712,4361,10715,4364,10719,4372,10735,4376,10746,4377,10761,4378,10778,4381,10794,4385,10810,4390,10827,4399,10843,4406,10854,4409,10861,4427,10878,4440,10885,4440,10888,4447,10888,4462,10895,4466,10896,4478,10896,4494,10890,4506,10878,4513,10862,4514,10845m4683,8377l4669,8363,4658,8356,4645,8360,4638,8370,4638,8374,4620,8391,4613,8394,4606,8397,4597,8400,4588,8403,4576,8408,4565,8411,4555,8412,4541,8418,4530,8422,4520,8427,4508,8434,4496,8443,4468,8470,4465,8477,4461,8481,4458,8488,4458,8491,4454,8495,4454,8498,4451,8505,4451,8508,4447,8515,4447,8519,4444,8529,4444,8550,4445,8567,4448,8584,4453,8599,4458,8612,4463,8625,4469,8636,4475,8647,4478,8657,4485,8668,4489,8678,4489,8709,4485,8716,4475,8726,4468,8730,4458,8737,4440,8740,4427,8745,4414,8751,4400,8759,4385,8768,4375,8775,4364,8785,4352,8803,4347,8812,4342,8820,4337,8830,4332,8845,4328,8864,4325,8884,4326,8903,4329,8921,4334,8938,4340,8953,4347,8965,4354,8977,4360,8987,4364,8995,4368,9003,4371,9013,4375,9020,4375,9045,4371,9051,4364,9058,4357,9064,4347,9069,4333,9075,4319,9083,4303,9089,4287,9097,4273,9107,4260,9117,4240,9138,4226,9166,4226,9173,4224,9189,4228,9204,4237,9218,4250,9228,4267,9232,4283,9229,4298,9221,4309,9207,4309,9204,4312,9197,4312,9193,4319,9190,4323,9186,4330,9183,4337,9176,4375,9163,4378,9162,4402,9150,4413,9144,4423,9138,4433,9131,4440,9124,4444,9120,4454,9108,4463,9096,4472,9083,4475,9079,4475,9076,4478,9069,4478,9065,4482,9058,4485,9048,4485,9024,4484,9006,4481,8990,4477,8975,4472,8962,4466,8949,4460,8938,4454,8927,4451,8917,4444,8906,4440,8896,4440,8875,4444,8865,4444,8861,4447,8858,4451,8858,4458,8851,4465,8847,4475,8840,4489,8835,4505,8828,4519,8822,4533,8815,4544,8808,4548,8806,4563,8794,4576,8779,4587,8763,4596,8747,4600,8740,4600,8719,4603,8716,4603,8713,4606,8699,4606,8688,4603,8674,4599,8656,4594,8639,4588,8624,4582,8612,4577,8600,4571,8591,4565,8582,4561,8574,4544,8557,4544,8512,4548,8512,4548,8508,4551,8508,4555,8505,4562,8498,4572,8491,4585,8485,4599,8477,4615,8469,4629,8460,4642,8450,4651,8439,4661,8428,4667,8418,4672,8408,4676,8401,4676,8398,4679,8394,4679,8387,4683,8377m5196,6634l5194,6618,5187,6603,5174,6592,5170,6592,5163,6589,5153,6578,5150,6571,5146,6561,5139,6544,5132,6523,5129,6509,5126,6499,5121,6488,5115,6477,5108,6464,5099,6452,5088,6441,5076,6431,5063,6423,5060,6419,5056,6419,5049,6416,5046,6412,5039,6409,5018,6402,5004,6402,4987,6401,4970,6403,4954,6407,4939,6412,4914,6422,4903,6426,4894,6430,4880,6433,4873,6436,4852,6436,4842,6430,4838,6430,4838,6426,4828,6416,4824,6409,4821,6395,4814,6381,4811,6368,4806,6353,4799,6338,4790,6322,4778,6307,4765,6292,4750,6280,4734,6270,4728,6267,4717,6267,4714,6264,4710,6264,4707,6260,4703,6260,4689,6257,4665,6257,4646,6258,4629,6263,4613,6268,4587,6279,4576,6284,4566,6288,4558,6291,4548,6295,4520,6295,4517,6291,4513,6291,4510,6288,4503,6288,4503,6284,4499,6284,4499,6281,4496,6277,4489,6270,4482,6258,4477,6244,4472,6229,4465,6213,4457,6199,4447,6185,4437,6174,4427,6164,4417,6158,4407,6153,4399,6149,4395,6146,4385,6146,4375,6142,4368,6146,4361,6153,4357,6153,4357,6170,4368,6177,4385,6194,4391,6213,4394,6222,4396,6232,4399,6246,4402,6257,4402,6267,4406,6281,4409,6291,4414,6302,4419,6313,4427,6326,4433,6333,4437,6343,4447,6350,4461,6364,4468,6367,4475,6374,4478,6374,4485,6381,4492,6381,4496,6385,4517,6391,4527,6391,4544,6392,4561,6390,4576,6386,4589,6381,4614,6371,4625,6367,4634,6364,4648,6360,4655,6357,4686,6357,4693,6360,4703,6371,4707,6378,4710,6391,4717,6405,4720,6419,4725,6433,4732,6449,4741,6464,4755,6485,4776,6506,4797,6519,4812,6527,4829,6532,4849,6536,4869,6537,4889,6536,4906,6532,4921,6527,4935,6519,4947,6514,4958,6510,4968,6505,4977,6502,4987,6499,5011,6499,5015,6502,5018,6502,5018,6506,5025,6509,5032,6516,5037,6525,5042,6536,5048,6550,5053,6564,5059,6580,5066,6597,5074,6613,5084,6627,5091,6637,5098,6644,5105,6647,5112,6654,5119,6658,5122,6661,5129,6665,5132,6668,5136,6668,5152,6672,5167,6670,5181,6662,5191,6651,5196,6634m5703,8394l5700,8384,5700,8380,5696,8374,5696,8367,5689,8353,5686,8349,5686,8346,5679,8339,5679,8332,5669,8322,5662,8311,5655,8304,5641,8295,5627,8286,5613,8279,5599,8273,5587,8269,5574,8265,5562,8262,5551,8259,5537,8256,5523,8249,5516,8242,5516,8232,5513,8225,5513,8204,5516,8190,5523,8177,5528,8163,5533,8150,5537,8135,5541,8118,5541,8080,5537,8066,5534,8055,5530,8041,5523,8028,5513,8012,5500,7998,5485,7986,5469,7977,5453,7970,5423,7958,5411,7956,5400,7953,5390,7951,5381,7948,5371,7945,5364,7941,5361,7938,5357,7938,5357,7934,5350,7927,5350,7924,5347,7924,5343,7917,5343,7907,5345,7897,5348,7885,5352,7870,5357,7855,5362,7839,5367,7822,5370,7804,5371,7785,5371,7765,5368,7754,5364,7747,5364,7741,5357,7727,5357,7720,5347,7707,5333,7699,5318,7696,5302,7699,5288,7709,5280,7723,5277,7740,5281,7758,5281,7761,5285,7768,5285,7772,5288,7779,5288,7792,5285,7803,5278,7820,5271,7841,5264,7851,5257,7874,5255,7887,5253,7900,5254,7915,5256,7930,5259,7945,5264,7958,5267,7962,5267,7965,5271,7972,5274,7976,5278,7983,5285,7993,5288,7996,5298,8007,5312,8017,5326,8025,5340,8032,5343,8034,5354,8038,5367,8043,5379,8046,5390,8049,5402,8052,5402,8059,5413,8062,5416,8066,5423,8069,5426,8073,5430,8086,5430,8090,5433,8093,5433,8114,5430,8128,5423,8142,5418,8155,5413,8169,5409,8185,5406,8204,5404,8223,5406,8243,5410,8263,5416,8280,5420,8287,5423,8291,5423,8297,5430,8304,5430,8308,5433,8308,5440,8318,5451,8329,5461,8335,5477,8345,5493,8352,5513,8359,5523,8363,5536,8366,5547,8368,5556,8371,5565,8374,5575,8377,5582,8380,5596,8394,5596,8398,5599,8401,5599,8408,5603,8408,5603,8415,5606,8418,5607,8430,5605,8442,5602,8455,5599,8470,5595,8486,5592,8503,5591,8520,5593,8536,5596,8550,5599,8562,5603,8571,5606,8578,5607,8578,5610,8581,5610,8585,5613,8588,5613,8591,5617,8591,5624,8598,5631,8602,5641,8598,5655,8595,5658,8588,5662,8581,5658,8571,5658,8543,5662,8533,5664,8525,5668,8516,5672,8506,5679,8495,5682,8488,5689,8477,5693,8463,5696,8453,5699,8442,5702,8429,5703,8415,5703,8394m5994,9857l5990,9851,5987,9837,5973,9833,5959,9837,5952,9837,5945,9840,5921,9840,5913,9839,5905,9836,5895,9832,5883,9826,5873,9823,5862,9816,5852,9812,5841,9810,5829,9808,5816,9806,5810,9806,5783,9806,5772,9809,5769,9809,5762,9812,5755,9812,5748,9816,5741,9823,5738,9823,5727,9833,5721,9837,5714,9844,5703,9851,5696,9861,5687,9875,5679,9890,5672,9906,5669,9920,5663,9945,5661,9957,5658,9968,5655,9982,5648,9996,5644,9999,5644,10003,5637,10003,5634,10006,5631,10006,5624,10010,5603,10010,5589,10006,5572,10003,5559,10000,5545,9996,5528,9992,5509,9989,5482,9989,5471,9992,5462,9995,5452,9998,5443,10002,5433,10006,5420,10015,5405,10027,5392,10041,5381,10058,5372,10074,5366,10091,5362,10106,5361,10120,5357,10139,5352,10164,5350,10172,5347,10183,5347,10190,5343,10193,5343,10196,5340,10196,5330,10207,5323,10210,5319,10214,5312,10214,5303,10213,5290,10211,5276,10208,5260,10203,5244,10199,5227,10196,5209,10195,5195,10196,5181,10196,5170,10200,5136,10217,5132,10221,5129,10221,5116,10233,5109,10247,5108,10263,5115,10279,5126,10292,5141,10300,5157,10301,5174,10297,5177,10297,5184,10293,5188,10293,5195,10290,5219,10290,5236,10297,5257,10304,5271,10307,5282,10310,5294,10312,5306,10313,5323,10314,5335,10313,5350,10309,5364,10304,5378,10297,5381,10293,5385,10293,5392,10290,5402,10279,5413,10273,5419,10266,5426,10255,5436,10241,5444,10226,5450,10210,5454,10196,5459,10171,5462,10159,5464,10148,5468,10134,5478,10113,5482,10110,5492,10103,5496,10103,5499,10100,5520,10100,5534,10103,5551,10107,5565,10110,5580,10113,5596,10117,5613,10120,5632,10119,5653,10116,5672,10110,5689,10103,5696,10100,5714,10082,5717,10082,5717,10079,5727,10072,5734,10062,5741,10048,5750,10032,5756,10015,5759,10000,5762,9985,5764,9973,5767,9951,5769,9940,5772,9930,5772,9923,5779,9920,5779,9916,5783,9916,5790,9909,5793,9909,5800,9902,5804,9902,5804,9899,5807,9899,5810,9895,5820,9894,5833,9895,5847,9896,5862,9899,5878,9901,5895,9903,5905,9904,5913,9904,5928,9902,5942,9899,5954,9895,5963,9890,5970,9885,5977,9878,5983,9878,5983,9875,5990,9868,5994,9857m6868,4625l6866,4610,6858,4596,6845,4586,6828,4582,6812,4585,6797,4593,6786,4607,6786,4610,6783,4617,6783,4620,6776,4624,6772,4627,6765,4631,6758,4638,6738,4641,6717,4648,6703,4652,6693,4657,6682,4662,6671,4669,6658,4676,6648,4685,6638,4696,6628,4709,6620,4724,6617,4728,6617,4731,6613,4738,6610,4742,6606,4748,6603,4759,6603,4783,6604,4801,6607,4817,6612,4832,6617,4845,6622,4858,6628,4869,6634,4880,6637,4890,6644,4901,6644,4911,6648,4918,6648,4932,6641,4942,6641,4946,6637,4949,6634,4949,6627,4956,6620,4959,6610,4966,6592,4970,6579,4975,6566,4981,6552,4988,6537,4997,6522,5010,6508,5024,6496,5040,6489,5056,6485,5063,6485,5084,6482,5087,6482,5091,6478,5105,6478,5129,6481,5147,6486,5164,6492,5179,6499,5191,6505,5203,6511,5213,6516,5221,6520,5229,6523,5240,6527,5247,6527,5274,6523,5278,6523,5285,6520,5285,6520,5288,6516,5288,6513,5292,6505,5299,6494,5305,6482,5312,6468,5319,6452,5327,6438,5336,6424,5345,6412,5357,6403,5368,6396,5379,6392,5388,6388,5395,6388,5399,6385,5402,6385,5409,6381,5420,6385,5426,6395,5433,6413,5443,6427,5447,6437,5446,6444,5440,6444,5437,6447,5437,6451,5430,6461,5420,6492,5409,6509,5406,6520,5402,6527,5402,6530,5402,6544,5395,6554,5392,6565,5387,6577,5380,6589,5371,6596,5364,6617,5343,6620,5336,6624,5333,6627,5326,6627,5323,6630,5319,6630,5316,6634,5309,6634,5305,6637,5298,6637,5295,6641,5285,6641,5264,6640,5246,6637,5230,6632,5215,6627,5202,6621,5189,6615,5178,6610,5167,6606,5157,6599,5146,6599,5136,6596,5129,6596,5105,6599,5098,6610,5087,6617,5084,6627,5077,6644,5074,6648,5072,6657,5068,6671,5062,6685,5055,6700,5046,6710,5039,6713,5036,6720,5029,6733,5010,6738,5002,6743,4993,6748,4984,6753,4969,6758,4951,6761,4932,6762,4911,6759,4892,6754,4875,6748,4860,6741,4849,6735,4837,6729,4827,6724,4819,6720,4811,6717,4800,6713,4793,6713,4769,6717,4762,6724,4755,6731,4750,6743,4745,6757,4738,6772,4731,6788,4725,6804,4718,6819,4708,6831,4697,6852,4676,6866,4648,6866,4641,6868,4625m7288,3514l7284,3500,7274,3493,7232,3493,7222,3489,7214,3486,7206,3482,7197,3476,7187,3469,7181,3465,7170,3458,7156,3451,7146,3446,7135,3441,7122,3437,7108,3434,7066,3434,7063,3437,7059,3437,7053,3441,7039,3441,7032,3448,7025,3448,7021,3451,7011,3458,7004,3462,6994,3472,6982,3485,6973,3498,6965,3512,6959,3527,6954,3540,6950,3552,6946,3563,6942,3572,6938,3586,6921,3604,6911,3604,6904,3607,6897,3607,6890,3604,6883,3604,6855,3590,6844,3584,6830,3578,6814,3573,6797,3569,6783,3565,6745,3565,6731,3569,6720,3576,6704,3582,6688,3591,6672,3603,6658,3617,6646,3633,6637,3648,6631,3663,6627,3676,6622,3688,6619,3699,6613,3718,6610,3728,6606,3735,6592,3749,6589,3749,6589,3752,6582,3756,6572,3756,6563,3754,6551,3751,6538,3745,6523,3738,6507,3731,6490,3725,6474,3721,6457,3718,6416,3718,6412,3721,6399,3728,6392,3728,6378,3738,6369,3752,6365,3767,6368,3783,6376,3799,6390,3809,6406,3813,6423,3811,6430,3811,6433,3808,6437,3808,6444,3804,6451,3808,6457,3808,6468,3811,6485,3821,6492,3825,6502,3832,6516,3835,6527,3840,6538,3843,6550,3846,6565,3849,6580,3850,6595,3850,6610,3847,6624,3842,6627,3846,6634,3842,6637,3842,6641,3839,6648,3835,6658,3828,6665,3825,6675,3815,6687,3801,6697,3788,6704,3774,6710,3759,6715,3746,6719,3734,6723,3723,6727,3714,6731,3700,6745,3687,6752,3683,6762,3676,6790,3676,6817,3690,6829,3696,6843,3702,6859,3707,6876,3711,6895,3714,6915,3714,6935,3710,6952,3704,6959,3700,6970,3700,6976,3693,6980,3693,6983,3690,6994,3683,7011,3666,7022,3650,7030,3635,7037,3621,7042,3607,7047,3595,7050,3584,7056,3565,7059,3555,7063,3548,7077,3534,7080,3534,7084,3531,7101,3531,7112,3532,7124,3535,7138,3540,7153,3545,7169,3550,7186,3554,7203,3557,7214,3558,7222,3558,7233,3557,7245,3555,7255,3551,7264,3548,7267,3545,7271,3545,7274,3541,7277,3541,7277,3538,7284,3534,7288,3524,7288,3514m7675,2948l7672,2939,7672,2936,7668,2936,7661,2922,7661,2915,7658,2905,7658,2897,7658,2888,7659,2877,7661,2863,7661,2853,7665,2843,7665,2818,7665,2806,7663,2793,7661,2780,7658,2770,7655,2763,7651,2753,7648,2749,7648,2742,7641,2735,7637,2728,7630,2721,7630,2718,7610,2697,7599,2690,7589,2687,7573,2680,7556,2676,7541,2674,7527,2673,7512,2674,7500,2675,7489,2676,7478,2676,7457,2676,7450,2673,7447,2673,7444,2670,7440,2670,7423,2652,7423,2649,7419,2638,7419,2600,7420,2572,7419,2556,7416,2538,7413,2528,7410,2519,7407,2510,7402,2500,7395,2490,7388,2476,7378,2469,7366,2458,7351,2447,7333,2436,7315,2427,7297,2423,7280,2421,7264,2421,7239,2421,7237,2421,7228,2422,7214,2423,7205,2424,7187,2424,7181,2421,7177,2421,7167,2410,7163,2403,7156,2396,7154,2387,7153,2374,7153,2360,7153,2328,7152,2310,7150,2292,7146,2275,7139,2254,7132,2248,7129,2241,7118,2230,7115,2223,7111,2223,7108,2220,7094,2210,7078,2207,7063,2210,7049,2220,7039,2234,7034,2251,7036,2268,7046,2282,7053,2289,7053,2293,7059,2296,7059,2303,7063,2310,7063,2320,7059,2341,7059,2351,7056,2362,7056,2387,7057,2398,7059,2411,7063,2424,7067,2437,7074,2451,7082,2464,7091,2476,7111,2497,7122,2504,7129,2510,7139,2514,7155,2520,7171,2525,7187,2527,7201,2528,7216,2527,7225,2526,7239,2525,7250,2524,7271,2524,7284,2531,7288,2531,7298,2542,7298,2545,7302,2545,7305,2549,7305,2552,7309,2555,7309,2597,7308,2625,7309,2642,7312,2659,7316,2678,7324,2696,7334,2714,7347,2728,7371,2753,7374,2753,7374,2756,7385,2763,7399,2770,7409,2773,7419,2776,7427,2777,7444,2779,7457,2780,7478,2780,7487,2780,7509,2777,7520,2777,7537,2777,7544,2780,7547,2780,7572,2804,7572,2808,7576,2817,7578,2830,7578,2844,7578,2860,7579,2876,7581,2893,7586,2909,7592,2926,7599,2938,7606,2948,7614,2957,7620,2964,7627,2971,7634,2971,7634,2974,7641,2977,7651,2981,7658,2974,7668,2966,7674,2957,7675,2948m8087,373l8084,356,8075,341,8062,331,8046,328,8025,328,8021,321,8014,317,7987,290,7980,279,7969,272,7961,265,7951,257,7940,249,7928,241,7914,235,7900,231,7885,228,7869,227,7834,227,7824,231,7814,231,7803,238,7788,246,7775,256,7762,266,7751,276,7742,286,7733,296,7726,306,7720,314,7713,324,7706,331,7693,338,7661,338,7658,335,7655,335,7648,331,7627,311,7618,302,7607,291,7593,280,7578,269,7562,260,7543,253,7524,250,7506,248,7471,248,7468,252,7454,255,7444,259,7417,276,7403,288,7392,300,7381,311,7374,321,7366,330,7359,339,7354,345,7340,359,7333,359,7329,362,7298,362,7295,359,7286,355,7275,347,7263,338,7250,328,7236,318,7222,308,7208,300,7194,293,7180,289,7168,287,7158,286,7139,286,7139,290,7136,290,7125,293,7118,300,7118,307,7115,321,7125,331,7136,335,7143,335,7170,349,7175,354,7181,362,7189,370,7198,380,7205,387,7219,407,7227,415,7235,423,7245,431,7257,438,7264,442,7284,449,7288,449,7295,452,7329,452,7347,449,7367,449,7378,445,7388,438,7403,430,7417,421,7429,411,7440,400,7450,390,7458,380,7465,371,7471,362,7478,352,7488,345,7492,342,7495,342,7499,338,7523,338,7544,349,7565,369,7573,378,7584,389,7597,400,7623,418,7637,425,7648,428,7661,432,7672,435,7693,435,7702,434,7721,432,7740,426,7758,418,7775,407,7788,395,7800,384,7810,373,7818,362,7825,353,7832,345,7838,338,7852,324,7859,324,7862,321,7883,321,7886,324,7895,329,7905,336,7916,347,7928,359,7939,370,7953,381,7968,392,7983,400,8004,407,8018,414,8046,414,8062,411,8075,401,8084,388,8087,373m8789,3154l8786,3147,8776,3116,8767,3101,8756,3088,8745,3076,8734,3067,8723,3060,8712,3052,8693,3040,8682,3033,8675,3026,8668,3012,8665,3009,8665,2981,8668,2977,8668,2974,8672,2967,8679,2957,8693,2943,8699,2934,8710,2921,8720,2907,8731,2891,8738,2874,8743,2854,8745,2834,8744,2815,8744,2784,8741,2780,8741,2777,8737,2766,8731,2753,8724,2742,8712,2728,8700,2716,8687,2706,8675,2697,8665,2690,8655,2684,8648,2679,8637,2673,8627,2666,8623,2663,8620,2656,8620,2652,8616,2649,8616,2614,8620,2604,8626,2593,8634,2582,8644,2569,8654,2556,8662,2541,8668,2526,8672,2510,8674,2496,8674,2484,8674,2474,8672,2465,8672,2462,8668,2459,8668,2452,8665,2441,8658,2438,8648,2434,8634,2434,8623,2441,8623,2462,8620,2469,8620,2476,8616,2483,8603,2497,8596,2507,8582,2517,8575,2524,8564,2531,8558,2542,8550,2550,8542,2560,8536,2571,8530,2583,8526,2593,8523,2600,8520,2611,8520,2621,8516,2625,8516,2666,8520,2670,8530,2701,8539,2716,8549,2729,8561,2740,8571,2749,8582,2756,8593,2764,8613,2777,8616,2779,8623,2784,8630,2791,8634,2798,8637,2801,8637,2836,8630,2849,8623,2860,8609,2874,8603,2882,8592,2896,8582,2909,8571,2926,8567,2934,8563,2943,8560,2953,8558,2964,8556,2974,8555,2984,8554,2995,8554,3005,8555,3022,8560,3040,8567,3058,8578,3074,8590,3089,8603,3101,8615,3111,8626,3119,8637,3126,8647,3133,8656,3138,8665,3143,8675,3150,8679,3154,8682,3161,8682,3164,8686,3168,8686,3188,8682,3192,8678,3200,8670,3210,8651,3233,8641,3247,8631,3261,8621,3277,8613,3292,8606,3313,8606,3354,8612,3371,8622,3383,8636,3390,8651,3393,8674,3393,8686,3388,8690,3386,8700,3373,8703,3358,8703,3337,8710,3323,8717,3313,8727,3299,8741,3285,8751,3271,8759,3263,8765,3253,8772,3242,8779,3230,8784,3216,8787,3202,8789,3187,8789,3171,8789,3154m8827,4562l8824,4551,8824,4537,8810,4531,8769,4531,8758,4527,8750,4524,8742,4519,8733,4513,8724,4506,8717,4499,8706,4492,8693,4489,8682,4484,8671,4479,8660,4475,8648,4472,8637,4472,8627,4468,8616,4472,8599,4472,8592,4475,8578,4475,8571,4482,8564,4482,8561,4486,8551,4489,8544,4496,8533,4503,8521,4514,8510,4528,8502,4541,8495,4555,8485,4580,8481,4591,8478,4600,8464,4617,8461,4624,8450,4634,8440,4634,8433,4638,8426,4638,8412,4631,8398,4627,8385,4620,8373,4615,8359,4608,8343,4602,8326,4596,8312,4593,8274,4593,8260,4596,8250,4600,8234,4606,8217,4615,8201,4625,8187,4638,8176,4653,8166,4668,8159,4683,8153,4697,8148,4709,8145,4720,8139,4738,8135,4748,8132,4755,8125,4759,8122,4762,8118,4762,8118,4766,8115,4769,8111,4769,8111,4773,8104,4776,8094,4776,8085,4774,8074,4770,8060,4764,8046,4759,8029,4751,8013,4745,7996,4740,7980,4738,7938,4738,7935,4742,7927,4742,7921,4745,7914,4745,7901,4753,7892,4766,7888,4782,7890,4800,7898,4816,7911,4826,7927,4830,7945,4828,7952,4828,7956,4825,7956,4828,7980,4828,7990,4831,8007,4842,8014,4845,8025,4852,8039,4859,8049,4864,8060,4869,8073,4872,8085,4873,8103,4874,8118,4874,8132,4872,8145,4870,8149,4870,8156,4866,8163,4859,8170,4856,8180,4849,8187,4845,8198,4835,8210,4823,8221,4810,8229,4796,8236,4783,8246,4758,8250,4747,8253,4738,8257,4724,8270,4710,8277,4707,8288,4703,8308,4703,8315,4707,8329,4710,8343,4717,8355,4723,8369,4729,8384,4736,8402,4742,8421,4745,8441,4745,8461,4743,8478,4738,8485,4735,8495,4735,8499,4731,8502,4731,8506,4728,8509,4728,8530,4714,8540,4703,8552,4688,8561,4673,8569,4658,8575,4645,8579,4632,8583,4621,8589,4603,8592,4593,8596,4586,8603,4582,8609,4575,8613,4575,8613,4572,8616,4572,8620,4569,8637,4569,8648,4570,8661,4573,8674,4577,8689,4582,8705,4587,8722,4592,8739,4595,8750,4596,8758,4596,8769,4595,8781,4592,8791,4589,8800,4586,8803,4582,8807,4582,8810,4579,8814,4579,8814,4575,8821,4572,8827,4562m9125,1615l9118,1604,9104,1601,9097,1601,9090,1597,9083,1597,9077,1594,9070,1587,9057,1575,9050,1567,9042,1556,9035,1549,9028,1538,9018,1532,9009,1524,9000,1516,8989,1510,8976,1504,8969,1500,8949,1493,8945,1493,8938,1490,8917,1490,8907,1497,8890,1497,8886,1500,8855,1511,8840,1520,8827,1530,8816,1541,8807,1552,8797,1563,8790,1573,8779,1590,8772,1601,8765,1608,8758,1611,8755,1615,8720,1615,8706,1608,8696,1597,8682,1587,8672,1578,8661,1568,8648,1558,8634,1549,8625,1544,8616,1541,8606,1538,8596,1535,8585,1533,8575,1532,8564,1532,8551,1532,8537,1533,8520,1537,8502,1543,8485,1552,8470,1563,8457,1575,8446,1588,8429,1611,8423,1621,8418,1629,8412,1635,8405,1646,8402,1649,8395,1653,8392,1653,8388,1656,8367,1656,8364,1653,8355,1648,8346,1641,8335,1632,8322,1621,8309,1611,8294,1600,8279,1590,8263,1583,8243,1577,8201,1577,8185,1582,8172,1591,8164,1605,8163,1621,8167,1638,8177,1651,8191,1660,8208,1663,8229,1663,8243,1670,8288,1715,8296,1723,8306,1730,8317,1737,8329,1743,8343,1747,8357,1750,8373,1752,8388,1753,8405,1753,8412,1749,8443,1739,8458,1730,8472,1720,8483,1708,8492,1698,8501,1687,8508,1677,8520,1660,8526,1649,8533,1642,8547,1635,8551,1632,8578,1632,8582,1635,8585,1635,8592,1639,8603,1646,8616,1660,8627,1668,8638,1679,8650,1689,8665,1698,8682,1706,8702,1711,8722,1714,8741,1715,8776,1715,8779,1711,8793,1708,8814,1694,8828,1683,8842,1671,8853,1659,8869,1635,8875,1626,8881,1617,8886,1611,8893,1601,8897,1597,8904,1594,8907,1594,8910,1590,8945,1590,8956,1594,8966,1600,8978,1608,8990,1618,9004,1628,9018,1636,9033,1643,9049,1649,9063,1653,9075,1653,9090,1653,9097,1653,9101,1649,9108,1649,9118,1646,9125,1639,9125,1615m9903,4268l9897,4261,9890,4257,9879,4254,9865,4257,9858,4271,9858,4278,9855,4281,9852,4288,9848,4292,9838,4299,9832,4303,9824,4308,9815,4313,9803,4320,9782,4330,9772,4337,9764,4343,9755,4349,9744,4358,9734,4368,9727,4375,9724,4385,9713,4396,9713,4403,9706,4409,9706,4472,9710,4486,9716,4505,9723,4522,9731,4538,9741,4551,9749,4563,9758,4573,9766,4581,9772,4589,9779,4600,9786,4607,9786,4638,9782,4645,9782,4652,9769,4665,9758,4672,9744,4679,9721,4696,9709,4706,9696,4717,9685,4728,9672,4748,9667,4757,9663,4766,9660,4776,9658,4787,9655,4803,9654,4822,9656,4840,9661,4859,9668,4877,9676,4892,9684,4906,9692,4918,9700,4928,9708,4937,9714,4945,9720,4953,9727,4963,9730,4966,9730,4998,9727,5001,9724,5008,9717,5016,9707,5023,9695,5031,9682,5039,9669,5048,9655,5059,9642,5071,9630,5084,9623,5094,9609,5122,9609,5129,9606,5136,9606,5143,9606,5159,9613,5173,9624,5185,9641,5191,9658,5192,9674,5186,9686,5173,9692,5157,9692,5146,9696,5146,9696,5143,9699,5136,9703,5132,9706,5125,9717,5119,9730,5113,9734,5112,9741,5108,9751,5101,9755,5100,9765,5094,9773,5088,9783,5081,9793,5071,9803,5060,9812,5048,9820,5035,9825,5020,9831,5004,9831,5001,9834,4994,9834,4956,9831,4942,9827,4925,9821,4909,9813,4895,9803,4883,9795,4872,9788,4862,9780,4853,9772,4845,9765,4835,9758,4828,9758,4821,9755,4814,9755,4811,9758,4797,9758,4793,9762,4790,9762,4783,9765,4780,9769,4780,9775,4773,9786,4766,9800,4759,9803,4756,9823,4742,9835,4733,9848,4721,9860,4706,9871,4689,9878,4670,9883,4652,9883,4600,9879,4589,9876,4575,9869,4558,9861,4542,9852,4528,9841,4517,9833,4507,9826,4498,9820,4490,9813,4482,9807,4472,9803,4468,9803,4427,9807,4423,9813,4415,9822,4406,9832,4396,9845,4385,9857,4374,9870,4362,9881,4350,9890,4337,9896,4324,9900,4312,9903,4301,9903,4292,9903,4268m10544,3683l10540,3669,10526,3662,10519,3662,10516,3655,10499,3638,10494,3632,10490,3623,10481,3600,10474,3579,10467,3569,10462,3559,10456,3548,10449,3538,10440,3527,10426,3514,10416,3510,10412,3507,10405,3503,10402,3503,10398,3500,10391,3500,10388,3496,10371,3496,10364,3493,10326,3493,10308,3496,10292,3501,10277,3506,10263,3514,10251,3521,10240,3529,10222,3541,10211,3548,10201,3552,10170,3552,10156,3545,10146,3534,10142,3524,10132,3510,10126,3499,10118,3485,10109,3472,10097,3458,10090,3448,10080,3441,10066,3434,10058,3429,10048,3424,10038,3420,10028,3417,10011,3412,9993,3410,9974,3410,9955,3413,9938,3419,9922,3426,9907,3433,9893,3441,9883,3449,9873,3456,9865,3461,9858,3465,9848,3472,9841,3472,9838,3476,9820,3476,9813,3472,9810,3472,9803,3469,9796,3462,9789,3451,9783,3438,9775,3424,9767,3408,9757,3393,9746,3380,9734,3368,9727,3361,9717,3354,9682,3337,9672,3337,9661,3336,9658,3336,9644,3341,9631,3351,9623,3365,9621,3383,9625,3399,9635,3412,9651,3420,9658,3420,9661,3424,9665,3434,9672,3437,9675,3444,9679,3448,9685,3458,9696,3476,9706,3496,9713,3507,9719,3517,9726,3527,9735,3538,9744,3548,9755,3558,9768,3566,9781,3573,9796,3579,9800,3579,9807,3583,9834,3583,9845,3586,9858,3583,9876,3580,9892,3575,9907,3569,9921,3562,9933,3554,9944,3547,9962,3534,9973,3527,9983,3524,9986,3520,10000,3520,10011,3524,10014,3524,10021,3531,10025,3531,10025,3534,10031,3541,10035,3552,10045,3565,10051,3577,10059,3590,10068,3604,10080,3617,10094,3632,10110,3643,10128,3652,10146,3659,10156,3662,10211,3662,10239,3653,10255,3646,10270,3639,10284,3631,10294,3624,10304,3616,10312,3611,10319,3607,10329,3600,10336,3600,10339,3597,10374,3597,10377,3600,10385,3607,10393,3617,10402,3629,10412,3642,10421,3655,10432,3668,10444,3680,10457,3690,10469,3697,10480,3703,10490,3706,10499,3707,10523,3707,10530,3704,10544,3683m10675,48l10674,30,10667,16,10655,5,10641,,10623,,10608,6,10596,18,10588,34,10588,48,10585,55,10582,58,10578,65,10568,72,10554,82,10547,86,10537,93,10526,103,10518,109,10509,118,10500,127,10492,138,10484,149,10477,163,10471,177,10467,193,10467,196,10464,203,10464,241,10472,272,10479,287,10487,301,10495,314,10503,324,10520,344,10526,352,10533,362,10540,369,10540,376,10544,383,10544,387,10540,400,10540,407,10537,411,10537,414,10523,428,10512,435,10499,445,10476,462,10463,472,10450,483,10438,498,10428,515,10420,534,10416,553,10416,605,10419,615,10422,629,10429,646,10438,660,10448,673,10457,684,10467,694,10475,702,10481,709,10492,726,10495,729,10495,771,10492,774,10487,782,10478,792,10467,801,10454,812,10441,823,10429,835,10419,848,10412,860,10406,873,10403,886,10400,896,10398,905,10398,930,10405,937,10412,940,10412,944,10426,937,10429,923,10429,919,10436,912,10440,905,10450,895,10456,890,10464,885,10473,880,10485,874,10495,869,10505,864,10516,857,10524,851,10533,844,10544,836,10554,826,10561,819,10564,809,10575,798,10575,791,10578,788,10578,784,10582,777,10582,722,10578,712,10574,696,10567,681,10559,667,10550,653,10542,643,10526,623,10519,615,10512,605,10505,598,10505,566,10509,560,10509,553,10523,539,10533,532,10544,524,10547,522,10554,517,10570,505,10582,495,10595,483,10602,473,10613,463,10616,452,10621,444,10624,435,10627,425,10630,414,10632,398,10632,379,10630,360,10627,342,10620,324,10611,308,10601,294,10592,283,10582,273,10574,265,10568,258,10557,241,10554,238,10554,203,10557,200,10561,193,10567,185,10576,177,10588,168,10602,158,10616,148,10629,137,10641,124,10658,100,10661,93,10665,82,10668,75,10668,68,10672,61,10672,51,10675,51,10675,48m11434,5018l11429,5002,11419,4987,11405,4973,11405,4966,11402,4959,11402,4949,11398,4928,11398,4908,11395,4894,11392,4883,11390,4871,11387,4858,11381,4845,11374,4832,11366,4820,11357,4808,11346,4797,11339,4790,11332,4787,11329,4783,11322,4780,11312,4773,11291,4766,11275,4762,11258,4760,11241,4760,11225,4762,11211,4765,11198,4767,11187,4770,11163,4776,11156,4776,11149,4773,11142,4773,11139,4769,11128,4762,11118,4752,11118,4745,11114,4738,11114,4724,11111,4707,11110,4693,11108,4678,11105,4662,11101,4645,11094,4627,11083,4610,11070,4595,11056,4582,11031,4558,11024,4558,11014,4551,11000,4548,10983,4548,10969,4546,10962,4547,10951,4547,10935,4549,10921,4551,10908,4554,10897,4556,10888,4559,10879,4562,10869,4565,10862,4562,10851,4562,10848,4558,10845,4558,10841,4555,10838,4555,10820,4537,10816,4528,10812,4515,10809,4501,10806,4486,10803,4470,10799,4453,10793,4437,10786,4423,10775,4416,10761,4406,10755,4403,10751,4399,10748,4399,10744,4396,10741,4396,10741,4392,10734,4389,10723,4389,10717,4396,10706,4403,10706,4420,10713,4430,10720,4437,10727,4451,10727,4458,10729,4466,10729,4475,10729,4486,10727,4499,10727,4534,10728,4545,10729,4557,10733,4569,10737,4582,10741,4593,10744,4600,10751,4610,10775,4634,10779,4634,10789,4645,10796,4645,10806,4652,10827,4659,10843,4662,10860,4664,10877,4664,10893,4662,10907,4659,10920,4657,10931,4654,10955,4648,10962,4648,10969,4652,10976,4652,10979,4655,10983,4655,11000,4672,11007,4686,11007,4700,11011,4717,11011,4731,11013,4746,11016,4762,11021,4780,11024,4790,11031,4804,11038,4814,11044,4822,11051,4830,11058,4838,11066,4845,11080,4856,11096,4865,11114,4872,11132,4876,11149,4878,11156,4878,11167,4877,11183,4875,11197,4873,11210,4870,11221,4868,11231,4865,11239,4863,11249,4859,11256,4863,11267,4863,11277,4873,11284,4876,11287,4880,11287,4887,11291,4896,11294,4908,11298,4939,11300,4955,11304,4973,11308,4990,11315,5004,11319,5015,11350,5046,11357,5049,11357,5053,11360,5053,11363,5056,11378,5063,11387,5064,11395,5064,11410,5060,11422,5049,11432,5035,11434,5018m11474,2227l11471,2220,11460,2213,11457,2206,11440,2210,11433,2220,11415,2237,11397,2243,11388,2246,11377,2248,11363,2251,11354,2254,11343,2254,11329,2258,11318,2261,11308,2266,11296,2272,11284,2279,11249,2313,11246,2320,11239,2327,11239,2331,11232,2338,11232,2348,11229,2358,11229,2369,11225,2379,11226,2397,11228,2413,11231,2428,11235,2441,11241,2454,11246,2465,11251,2476,11256,2486,11263,2497,11263,2538,11260,2545,11249,2555,11242,2559,11232,2566,11215,2569,11202,2574,11188,2579,11173,2585,11156,2593,11135,2607,11125,2618,11118,2626,11112,2634,11107,2642,11104,2652,11097,2667,11092,2685,11089,2704,11090,2725,11092,2744,11096,2762,11102,2777,11107,2791,11113,2802,11118,2812,11123,2821,11128,2829,11132,2839,11135,2846,11135,2863,11132,2867,11132,2870,11128,2870,11125,2877,11118,2884,11110,2889,11099,2894,11085,2900,11069,2905,11053,2911,11037,2918,11021,2926,11007,2936,10979,2964,10976,2971,10976,2974,10973,2981,10973,2988,10968,3004,10971,3019,10980,3033,10993,3043,11010,3048,11027,3046,11041,3037,11052,3022,11052,3019,11056,3012,11056,3009,11062,3005,11066,3002,11073,2998,11080,2991,11101,2988,11121,2981,11135,2977,11146,2974,11156,2969,11168,2962,11180,2953,11190,2944,11197,2937,11200,2933,11210,2921,11218,2908,11222,2905,11222,2901,11225,2894,11225,2901,11229,2894,11232,2884,11232,2874,11235,2860,11235,2842,11233,2826,11230,2811,11225,2798,11220,2785,11215,2774,11210,2763,11204,2753,11197,2742,11197,2711,11204,2701,11204,2697,11208,2694,11211,2694,11218,2687,11225,2683,11235,2676,11253,2673,11263,2669,11266,2668,11280,2664,11295,2657,11312,2649,11327,2637,11329,2635,11341,2623,11354,2607,11363,2590,11367,2583,11367,2562,11370,2559,11370,2555,11374,2542,11374,2517,11372,2498,11368,2481,11362,2465,11357,2452,11351,2440,11346,2430,11341,2421,11336,2414,11332,2403,11329,2396,11329,2369,11332,2365,11332,2358,11336,2358,11336,2355,11339,2355,11343,2351,11350,2344,11361,2338,11374,2331,11388,2324,11403,2316,11418,2308,11432,2299,11443,2289,11452,2279,11459,2269,11464,2259,11467,2251,11467,2248,11471,2244,11471,2237,11474,2227m11900,608l11892,611,11881,615,11872,618,11858,622,11851,625,11834,625,11820,618,11817,618,11817,615,11810,608,11803,594,11796,566,11793,553,11788,538,11782,523,11775,508,11766,492,11753,476,11739,462,11723,452,11716,449,11713,445,11706,445,11703,442,11699,442,11696,438,11692,438,11682,435,11668,432,11654,432,11635,433,11617,436,11602,440,11588,445,11576,451,11565,455,11555,460,11547,463,11536,466,11516,466,11512,463,11509,463,11509,459,11505,459,11502,456,11495,456,11495,452,11488,445,11481,438,11476,426,11471,412,11464,397,11458,381,11451,366,11442,352,11433,338,11422,329,11412,320,11403,314,11395,311,11391,307,11381,307,11374,304,11363,307,11357,314,11355,326,11356,337,11359,347,11363,355,11381,373,11381,383,11383,391,11386,400,11387,411,11388,425,11388,435,11391,445,11397,470,11401,482,11405,493,11412,504,11415,511,11422,522,11443,542,11450,546,11457,553,11460,553,11467,560,11474,560,11478,563,11498,570,11512,570,11526,571,11543,570,11559,568,11575,563,11600,553,11611,549,11620,546,11633,542,11640,539,11654,539,11658,542,11668,542,11675,546,11678,549,11682,560,11685,566,11692,594,11695,608,11700,622,11706,637,11713,653,11727,674,11748,694,11768,708,11783,716,11800,723,11819,727,11837,729,11857,728,11874,725,11890,720,11900,716,11900,608e" fillcolor="#ffed50" stroked="f">
                    <v:path arrowok="t" o:connecttype="custom" o:connectlocs="11,8207;555,8811;167,5902;1257,7459;801,7729;1714,9465;1451,8946;1716,9606;1119,11065;1562,10991;1825,6418;1662,6413;2870,10292;2915,10990;3236,6062;3143,6926;3316,6107;2902,9154;3402,9305;3105,7622;3143,7746;4364,10655;3786,10375;4440,10942;4360,9041;4563,8848;4873,6490;4447,6404;5696,8428;5281,7812;5603,8462;5672,9960;5294,10366;5970,9939;6499,5245;6599,5152;6959,3581;6610,3901;7668,2990;7150,2346;7520,2831;7454,309;7637,479;8655,2738;8555,3038;8592,4529;7956,4879;8739,4649;8423,1675;8881,1671;9660,4830;9755,4868;10263,3568;9755,3612;10585,109;10429,977;10661,147;10845,4612;11096,4919;11260,2599;11222,2955;11881,669;11397,524" o:connectangles="0,0,0,0,0,0,0,0,0,0,0,0,0,0,0,0,0,0,0,0,0,0,0,0,0,0,0,0,0,0,0,0,0,0,0,0,0,0,0,0,0,0,0,0,0,0,0,0,0,0,0,0,0,0,0,0,0,0,0,0,0,0,0"/>
                  </v:shape>
                  <v:shape id="Picture 12" o:spid="_x0000_s1082" type="#_x0000_t75" style="position:absolute;top:9649;width:337;height:275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">
                    <v:imagedata r:id="rId72" o:title=""/>
                  </v:shape>
                  <v:rect id="Rectangle 11" o:spid="_x0000_s1083" style="position:absolute;left:450;width:10896;height:1683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h7uhbwQAA&#10;ANsAAAAPAAAAZHJzL2Rvd25yZXYueG1sRE/Pa8IwFL4P/B/CE3abic4VraZlCMJAd5gOvD6aZ1ts&#10;Xromtt1/bw6DHT++39t8tI3oqfO1Yw3zmQJBXDhTc6nh+7x/WYHwAdlg45g0/JKHPJs8bTE1buAv&#10;6k+hFDGEfYoaqhDaVEpfVGTRz1xLHLmr6yyGCLtSmg6HGG4buVAqkRZrjg0VtrSrqLid7lYDJkvz&#10;83l9PZ4P9wTX5aj2bxel9fN0fN+ACDSGf/Gf+8NoSOL6+CX+AJk9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4e7oW8EAAADbAAAADwAAAAAAAAAAAAAAAACXAgAAZHJzL2Rvd25y&#10;ZXYueG1sUEsFBgAAAAAEAAQA9QAAAIUDAAAAAA==&#10;" stroked="f"/>
                  <v:rect id="Rectangle 10" o:spid="_x0000_s1084" style="position:absolute;top:3537;width:5920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3r9eKwgAA&#10;ANsAAAAPAAAAZHJzL2Rvd25yZXYueG1sRI/disIwFITvBd8hHME7TRVXpJqKCIrLiuDPAxya0x9s&#10;TmqTavftNwuCl8PMfMOs1p2pxJMaV1pWMBlHIIhTq0vOFdyuu9EChPPIGivLpOCXHKyTfm+FsbYv&#10;PtPz4nMRIOxiVFB4X8dSurQgg25sa+LgZbYx6INscqkbfAW4qeQ0iubSYMlhocCatgWl90trFLjs&#10;rLdV+/jZ63Ymj9H9+3qSX0oNB91mCcJT5z/hd/ugFcwn8P8l/ACZ/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ev14rCAAAA2wAAAA8AAAAAAAAAAAAAAAAAlwIAAGRycy9kb3du&#10;cmV2LnhtbFBLBQYAAAAABAAEAPUAAACGAwAAAAA=&#10;" fillcolor="#ffa63b" stroked="f"/>
                  <v:rect id="Rectangle 9" o:spid="_x0000_s1085" style="position:absolute;left:5905;top:3537;width:5995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OQCqMwgAA&#10;ANsAAAAPAAAAZHJzL2Rvd25yZXYueG1sRI/BasMwEETvhfyD2EIuJZbrgimulRAChfRUavcDFmtj&#10;m1grIymO0q+PCoUeh5l5w9S7aCaxkPOjZQXPWQ6CuLN65F7Bd/u+eQXhA7LGyTIpuJGH3Xb1UGOl&#10;7ZW/aGlCLxKEfYUKhhDmSkrfDWTQZ3YmTt7JOoMhSddL7fCa4GaSRZ6X0uDIaWHAmQ4DdefmYhRc&#10;nmZPzVh+vnycnYv72NJS/ii1foz7NxCBYvgP/7WPWkFZwO+X9APk9g4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5AKozCAAAA2wAAAA8AAAAAAAAAAAAAAAAAlwIAAGRycy9kb3du&#10;cmV2LnhtbFBLBQYAAAAABAAEAPUAAACGAwAAAAA=&#10;" fillcolor="#099" stroked="f"/>
                  <v:rect id="Rectangle 8" o:spid="_x0000_s1086" style="position:absolute;top:6849;width:5905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oMexmwgAA&#10;ANsAAAAPAAAAZHJzL2Rvd25yZXYueG1sRI/disIwFITvF3yHcATv1lRdRapRRFBcFMGfBzg0x7bY&#10;nNQm1fr2RhC8HGbmG2Y6b0wh7lS53LKCXjcCQZxYnXOq4Hxa/Y5BOI+ssbBMCp7kYD5r/Uwx1vbB&#10;B7offSoChF2MCjLvy1hKl2Rk0HVtSRy8i60M+iCrVOoKHwFuCtmPopE0mHNYyLCkZUbJ9VgbBe5y&#10;0Muivm3Xuv6Tu+j6f9rLoVKddrOYgPDU+G/4095oBaMBvL+EHyBn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gx7GbCAAAA2wAAAA8AAAAAAAAAAAAAAAAAlwIAAGRycy9kb3du&#10;cmV2LnhtbFBLBQYAAAAABAAEAPUAAACGAwAAAAA=&#10;" fillcolor="#ffa63b" stroked="f"/>
                  <v:rect id="Rectangle 7" o:spid="_x0000_s1087" style="position:absolute;left:5875;top:6849;width:6025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5RdjwgAA&#10;ANsAAAAPAAAAZHJzL2Rvd25yZXYueG1sRI9Ra8IwFIXfBf9DuIIvMtO5UUY1igiD+TTW7gdcmru2&#10;2NyUJNbMX28EwcfDOec7nM0uml6M5HxnWcHrMgNBXFvdcaPgt/p8+QDhA7LG3jIp+CcPu+10ssFC&#10;2wv/0FiGRiQI+wIVtCEMhZS+bsmgX9qBOHl/1hkMSbpGaoeXBDe9XGVZLg12nBZaHOjQUn0qz0bB&#10;eTF4Krv8++14ci7uY0VjflVqPov7NYhAMTzDj/aXVpC/w/1L+gFyew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C7lF2PCAAAA2wAAAA8AAAAAAAAAAAAAAAAAlwIAAGRycy9kb3du&#10;cmV2LnhtbFBLBQYAAAAABAAEAPUAAACGAwAAAAA=&#10;" fillcolor="#099" stroked="f"/>
                  <v:rect id="Rectangle 6" o:spid="_x0000_s1088" style="position:absolute;top:10206;width:5920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IlNGJxAAA&#10;ANsAAAAPAAAAZHJzL2Rvd25yZXYueG1sRI/dasJAFITvBd9hOULvdGNpRFI3IgFLS4ug9gEO2ZMf&#10;zJ6N2c1P375bKHg5zMw3zG4/mUYM1LnasoL1KgJBnFtdc6ng+3pcbkE4j6yxsUwKfsjBPp3Pdpho&#10;O/KZhosvRYCwS1BB5X2bSOnyigy6lW2Jg1fYzqAPsiul7nAMcNPI5yjaSIM1h4UKW8oqym+X3ihw&#10;xVlnTX//fNP9i/yKbh/Xk4yVelpMh1cQnib/CP+337WCTQx/X8IPkO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JTRicQAAADbAAAADwAAAAAAAAAAAAAAAACXAgAAZHJzL2Rv&#10;d25yZXYueG1sUEsFBgAAAAAEAAQA9QAAAIgDAAAAAA==&#10;" fillcolor="#ffa63b" stroked="f"/>
                  <v:rect id="Rectangle 5" o:spid="_x0000_s1089" style="position:absolute;left:5905;top:10206;width:5995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xeyyPwgAA&#10;ANsAAAAPAAAAZHJzL2Rvd25yZXYueG1sRI/RagIxFETfC/2HcAu+FM1qIcjWKCII+lS6+gGXze3u&#10;4uZmSeIa/XpTKPRxmJkzzGqTbC9G8qFzrGE+K0AQ18503Gg4n/bTJYgQkQ32jknDnQJs1q8vKyyN&#10;u/E3jVVsRIZwKFFDG+NQShnqliyGmRuIs/fjvMWYpW+k8XjLcNvLRVEoabHjvNDiQLuW6kt1tRqu&#10;70OgqlNfH8eL92mbTjSqh9aTt7T9BBEpxf/wX/tgNCgFv1/yD5DrJ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F7LI/CAAAA2wAAAA8AAAAAAAAAAAAAAAAAlwIAAGRycy9kb3du&#10;cmV2LnhtbFBLBQYAAAAABAAEAPUAAACGAwAAAAA=&#10;" fillcolor="#099" stroked="f"/>
                  <v:rect id="Rectangle 4" o:spid="_x0000_s1090" style="position:absolute;top:13594;width:5920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XCuplwwAA&#10;ANsAAAAPAAAAZHJzL2Rvd25yZXYueG1sRI/disIwFITvhX2HcIS901RZf+g2yiIoiiKo+wCH5vQH&#10;m5PapFrf3iwseDnMzDdMsuxMJe7UuNKygtEwAkGcWl1yruD3sh7MQTiPrLGyTAqe5GC5+OglGGv7&#10;4BPdzz4XAcIuRgWF93UspUsLMuiGtiYOXmYbgz7IJpe6wUeAm0qOo2gqDZYcFgqsaVVQej23RoHL&#10;TnpVtbf9Rrdf8hBdd5ejnCj12e9+vkF46vw7/N/eagXTGfx9CT9ALl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XCuplwwAAANsAAAAPAAAAAAAAAAAAAAAAAJcCAABkcnMvZG93&#10;bnJldi54bWxQSwUGAAAAAAQABAD1AAAAhwMAAAAA&#10;" fillcolor="#ffa63b" stroked="f"/>
                  <v:rect id="Rectangle 3" o:spid="_x0000_s1091" style="position:absolute;left:5905;top:13594;width:5995;height:1109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vqB1mvgAA&#10;ANsAAAAPAAAAZHJzL2Rvd25yZXYueG1sRE/NisIwEL4LvkMYYS+i6a5QlmoUERb0JNZ9gKEZ22Iz&#10;KUms0ac3B8Hjx/e/2kTTiYGcby0r+J5nIIgrq1uuFfyf/2a/IHxA1thZJgUP8rBZj0crLLS984mG&#10;MtQihbAvUEETQl9I6auGDPq57YkTd7HOYEjQ1VI7vKdw08mfLMulwZZTQ4M97RqqruXNKLhNe09l&#10;mx8Xh6tzcRvPNORPpb4mcbsEESiGj/jt3msFeRqbvqQfINcv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r6gdZr4AAADbAAAADwAAAAAAAAAAAAAAAACXAgAAZHJzL2Rvd25yZXYu&#10;eG1sUEsFBgAAAAAEAAQA9QAAAIIDAAAAAA==&#10;" fillcolor="#099" stroked="f"/>
                </v:group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 Box 69" o:spid="_x0000_s1092" type="#_x0000_t202" style="position:absolute;left:1306;top:635;width:9426;height:106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EXSGdwwAA&#10;ANsAAAAPAAAAZHJzL2Rvd25yZXYueG1sRI/RasJAFETfBf9huYW+iG6UmtTUVbTQklc1H3DNXpPQ&#10;7N2QXU3y991CwcdhZs4w2/1gGvGgztWWFSwXEQjiwuqaSwX55Wv+DsJ5ZI2NZVIwkoP9bjrZYqpt&#10;zyd6nH0pAoRdigoq79tUSldUZNAtbEscvJvtDPogu1LqDvsAN41cRVEsDdYcFips6bOi4ud8Nwpu&#10;WT9bb/rrt8+T01t8xDq52lGp15fh8AHC0+Cf4f92phXEG/j7En6A3P0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EXSGdwwAAANsAAAAPAAAAAAAAAAAAAAAAAJcCAABkcnMvZG93&#10;bnJldi54bWxQSwUGAAAAAAQABAD1AAAAhwMAAAAA&#10;" stroked="f">
                  <v:textbox>
                    <w:txbxContent>
                      <w:p w:rsidR="00C14F86" w:rsidRPr="00C14F86" w:rsidRDefault="00512203" w:rsidP="00C14F86">
                        <w:pPr>
                          <w:jc w:val="center"/>
                          <w:rPr>
                            <w:color w:val="F79646" w:themeColor="accent6"/>
                            <w:sz w:val="72"/>
                            <w:szCs w:val="72"/>
                          </w:rPr>
                        </w:pPr>
                        <w:r>
                          <w:rPr>
                            <w:color w:val="F79646" w:themeColor="accent6"/>
                            <w:sz w:val="72"/>
                            <w:szCs w:val="72"/>
                          </w:rPr>
                          <w:t>TITLE</w:t>
                        </w:r>
                      </w:p>
                    </w:txbxContent>
                  </v:textbox>
                </v:shape>
                <v:shape id="Text Box 70" o:spid="_x0000_s1093" type="#_x0000_t202" style="position:absolute;left:1171;top:1910;width:1158;height:4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BXzBZwQAA&#10;ANsAAAAPAAAAZHJzL2Rvd25yZXYueG1sRE/Pa8IwFL4P9j+EJ+y2JopuszPKUAY7KXZT8PZonm1Z&#10;8xKazNb/3hyEHT++34vVYFtxoS40jjWMMwWCuHSm4UrDz/fn8xuIEJENto5Jw5UCrJaPDwvMjet5&#10;T5ciViKFcMhRQx2jz6UMZU0WQ+Y8ceLOrrMYE+wqaTrsU7ht5USpF2mx4dRQo6d1TeVv8Wc1HLbn&#10;03GqdtXGznzvBiXZzqXWT6Ph4x1EpCH+i+/uL6PhNa1PX9IPkMsb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gV8wWcEAAADbAAAADwAAAAAAAAAAAAAAAACXAgAAZHJzL2Rvd25y&#10;ZXYueG1sUEsFBgAAAAAEAAQA9QAAAIUDAAAAAA==&#10;" filled="f" stroked="f">
                  <v:textbox>
                    <w:txbxContent>
                      <w:p w:rsidR="00190557" w:rsidRPr="00190557" w:rsidRDefault="00E24520" w:rsidP="00C14F86">
                        <w:pPr>
                          <w:jc w:val="center"/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color w:val="31849B" w:themeColor="accent5" w:themeShade="BF"/>
                            <w:sz w:val="24"/>
                            <w:szCs w:val="24"/>
                          </w:rPr>
                          <w:t>Name</w:t>
                        </w:r>
                      </w:p>
                    </w:txbxContent>
                  </v:textbox>
                </v:shape>
                <v:shape id="Text Box 71" o:spid="_x0000_s1094" type="#_x0000_t202" style="position:absolute;left:5716;top:1910;width:2453;height:4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uE5XCwwAA&#10;ANsAAAAPAAAAZHJzL2Rvd25yZXYueG1sRI9bi8IwFITfBf9DOIJva6K4XqpRRFnYpxWv4NuhObbF&#10;5qQ0Wdv995uFBR+HmfmGWa5bW4on1b5wrGE4UCCIU2cKzjScTx9vMxA+IBssHZOGH/KwXnU7S0yM&#10;a/hAz2PIRISwT1BDHkKVSOnTnCz6gauIo3d3tcUQZZ1JU2MT4baUI6Um0mLBcSHHirY5pY/jt9Vw&#10;+brfrmO1z3b2vWpcqyTbudS632s3CxCB2vAK/7c/jYbpEP6+xB8gV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uE5XCwwAAANsAAAAPAAAAAAAAAAAAAAAAAJcCAABkcnMvZG93&#10;bnJldi54bWxQSwUGAAAAAAQABAD1AAAAhwMAAAAA&#10;" filled="f" stroked="f">
                  <v:textbox>
                    <w:txbxContent>
                      <w:p w:rsidR="00E24520" w:rsidRPr="00190557" w:rsidRDefault="00E24520" w:rsidP="00E24520">
                        <w:pPr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color w:val="31849B" w:themeColor="accent5" w:themeShade="BF"/>
                            <w:sz w:val="24"/>
                            <w:szCs w:val="24"/>
                          </w:rPr>
                          <w:t>Sample</w:t>
                        </w:r>
                        <w:r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  <w:t>:</w:t>
                        </w:r>
                      </w:p>
                      <w:p w:rsidR="00190557" w:rsidRPr="00190557" w:rsidRDefault="00190557" w:rsidP="00C14F86">
                        <w:pPr>
                          <w:jc w:val="center"/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72" o:spid="_x0000_s1095" type="#_x0000_t202" style="position:absolute;left:5626;top:2405;width:3011;height:4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ewQu1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PheQF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HsELtcQAAADbAAAADwAAAAAAAAAAAAAAAACXAgAAZHJzL2Rv&#10;d25yZXYueG1sUEsFBgAAAAAEAAQA9QAAAIgDAAAAAA==&#10;" filled="f" stroked="f">
                  <v:textbox>
                    <w:txbxContent>
                      <w:p w:rsidR="00E24520" w:rsidRPr="00190557" w:rsidRDefault="00E24520" w:rsidP="00E24520">
                        <w:pPr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color w:val="31849B" w:themeColor="accent5" w:themeShade="BF"/>
                            <w:sz w:val="24"/>
                            <w:szCs w:val="24"/>
                          </w:rPr>
                          <w:t>Sample</w:t>
                        </w:r>
                        <w:r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  <w:t>:</w:t>
                        </w:r>
                      </w:p>
                      <w:p w:rsidR="00190557" w:rsidRPr="00190557" w:rsidRDefault="00190557" w:rsidP="00C14F86">
                        <w:pPr>
                          <w:jc w:val="center"/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73" o:spid="_x0000_s1096" type="#_x0000_t202" style="position:absolute;left:1128;top:2387;width:1587;height:4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ja4uxAAA&#10;ANsAAAAPAAAAZHJzL2Rvd25yZXYueG1sRI9PawIxFMTvBb9DeEJvmtSqbbcbRSyCp4pWC709Nm//&#10;4OZl2aTu+u0bQehxmJnfMOmyt7W4UOsrxxqexgoEceZMxYWG49dm9ArCB2SDtWPScCUPy8XgIcXE&#10;uI73dDmEQkQI+wQ1lCE0iZQ+K8miH7uGOHq5ay2GKNtCmha7CLe1nCg1lxYrjgslNrQuKTsffq2G&#10;02f+8z1Vu+LDzprO9UqyfZNaPw771TuIQH34D9/bW6Ph5RluX+IPkIs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cY2uLsQAAADbAAAADwAAAAAAAAAAAAAAAACXAgAAZHJzL2Rv&#10;d25yZXYueG1sUEsFBgAAAAAEAAQA9QAAAIgDAAAAAA==&#10;" filled="f" stroked="f">
                  <v:textbox>
                    <w:txbxContent>
                      <w:p w:rsidR="00190557" w:rsidRPr="00190557" w:rsidRDefault="00E24520" w:rsidP="00C14F86">
                        <w:pPr>
                          <w:jc w:val="center"/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color w:val="31849B" w:themeColor="accent5" w:themeShade="BF"/>
                            <w:sz w:val="24"/>
                            <w:szCs w:val="24"/>
                          </w:rPr>
                          <w:t>Sample</w:t>
                        </w:r>
                        <w:r w:rsidR="00190557"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  <w:t>:</w:t>
                        </w:r>
                      </w:p>
                    </w:txbxContent>
                  </v:textbox>
                </v:shape>
                <v:shape id="Text Box 75" o:spid="_x0000_s1097" type="#_x0000_t202" style="position:absolute;left:6492;top:3917;width:4350;height:47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+ZDZaxAAA&#10;ANsAAAAPAAAAZHJzL2Rvd25yZXYueG1sRI9Ba8JAFITvBf/D8gRvuqvYVtNsRJRCTy2mKnh7ZJ9J&#10;aPZtyG5N+u+7BaHHYWa+YdLNYBtxo87XjjXMZwoEceFMzaWG4+frdAXCB2SDjWPS8EMeNtnoIcXE&#10;uJ4PdMtDKSKEfYIaqhDaREpfVGTRz1xLHL2r6yyGKLtSmg77CLeNXCj1JC3WHBcqbGlXUfGVf1sN&#10;p/fr5bxUH+XePra9G5Rku5ZaT8bD9gVEoCH8h+/tN6PheQl/X+IPkNkv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/mQ2WsQAAADbAAAADwAAAAAAAAAAAAAAAACXAgAAZHJzL2Rv&#10;d25yZXYueG1sUEsFBgAAAAAEAAQA9QAAAIgDAAAAAA==&#10;" filled="f" stroked="f">
                  <v:textbox>
                    <w:txbxContent>
                      <w:p w:rsidR="00BB7557" w:rsidRPr="00190557" w:rsidRDefault="00512203" w:rsidP="00BB7557">
                        <w:pPr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color w:val="FFFFFF"/>
                            <w:w w:val="110"/>
                          </w:rPr>
                          <w:t>Sample Text</w:t>
                        </w:r>
                        <w:r w:rsidR="00BB7557">
                          <w:rPr>
                            <w:color w:val="FFFFFF"/>
                            <w:spacing w:val="-53"/>
                            <w:w w:val="11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6" o:spid="_x0000_s1098" type="#_x0000_t202" style="position:absolute;left:822;top:3909;width:4714;height:51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RKJPBwwAA&#10;ANsAAAAPAAAAZHJzL2Rvd25yZXYueG1sRI9Ba8JAFITvBf/D8oTe6q6iVtNsRJRCT4pWBW+P7DMJ&#10;zb4N2a1J/31XKPQ4zMw3TLrqbS3u1PrKsYbxSIEgzp2puNBw+nx/WYDwAdlg7Zg0/JCHVTZ4SjEx&#10;ruMD3Y+hEBHCPkENZQhNIqXPS7LoR64hjt7NtRZDlG0hTYtdhNtaTpSaS4sVx4USG9qUlH8dv62G&#10;8+52vUzVvtjaWdO5Xkm2S6n187Bfv4EI1If/8F/7w2h4ncHjS/wBMvsF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RKJPBwwAAANsAAAAPAAAAAAAAAAAAAAAAAJcCAABkcnMvZG93&#10;bnJldi54bWxQSwUGAAAAAAQABAD1AAAAhwMAAAAA&#10;" filled="f" stroked="f">
                  <v:textbox>
                    <w:txbxContent>
                      <w:p w:rsidR="00BB7557" w:rsidRPr="00190557" w:rsidRDefault="00512203" w:rsidP="00BB7557">
                        <w:pPr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color w:val="FFFFFF"/>
                            <w:spacing w:val="31"/>
                            <w:w w:val="110"/>
                          </w:rPr>
                          <w:t>Sample Text</w:t>
                        </w:r>
                        <w:r w:rsidR="00BB7557">
                          <w:rPr>
                            <w:color w:val="FFFFFF"/>
                            <w:spacing w:val="-52"/>
                            <w:w w:val="110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7" o:spid="_x0000_s1099" type="#_x0000_t202" style="position:absolute;left:5757;top:7104;width:6939;height:9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h+g22wwAA&#10;ANsAAAAPAAAAZHJzL2Rvd25yZXYueG1sRI9Ba8JAFITvgv9heUJvumuxVlNXkUqhJ8VUBW+P7DMJ&#10;zb4N2a1J/70rCB6HmfmGWaw6W4krNb50rGE8UiCIM2dKzjUcfr6GMxA+IBusHJOGf/KwWvZ7C0yM&#10;a3lP1zTkIkLYJ6ihCKFOpPRZQRb9yNXE0bu4xmKIssmlabCNcFvJV6Wm0mLJcaHAmj4Lyn7TP6vh&#10;uL2cTxO1yzf2rW5dpyTbudT6ZdCtP0AE6sIz/Gh/Gw3vU7h/iT9ALm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h+g22wwAAANsAAAAPAAAAAAAAAAAAAAAAAJcCAABkcnMvZG93&#10;bnJldi54bWxQSwUGAAAAAAQABAD1AAAAhwMAAAAA&#10;" filled="f" stroked="f">
                  <v:textbox>
                    <w:txbxContent>
                      <w:p w:rsidR="009305A0" w:rsidRDefault="009305A0" w:rsidP="00512203">
                        <w:pPr>
                          <w:pStyle w:val="BodyText"/>
                          <w:spacing w:line="188" w:lineRule="exact"/>
                          <w:ind w:left="608" w:right="892"/>
                          <w:rPr>
                            <w:color w:val="FFFFFF"/>
                            <w:w w:val="110"/>
                            <w:sz w:val="22"/>
                            <w:szCs w:val="22"/>
                          </w:rPr>
                        </w:pPr>
                      </w:p>
                      <w:p w:rsidR="00BB7557" w:rsidRPr="009305A0" w:rsidRDefault="00512203" w:rsidP="00512203">
                        <w:pPr>
                          <w:pStyle w:val="BodyText"/>
                          <w:spacing w:line="188" w:lineRule="exact"/>
                          <w:ind w:left="608" w:right="892"/>
                          <w:rPr>
                            <w:rFonts w:ascii="Palatino Linotype"/>
                            <w:sz w:val="22"/>
                            <w:szCs w:val="22"/>
                          </w:rPr>
                        </w:pPr>
                        <w:r w:rsidRPr="009305A0">
                          <w:rPr>
                            <w:color w:val="FFFFFF"/>
                            <w:w w:val="110"/>
                            <w:sz w:val="22"/>
                            <w:szCs w:val="22"/>
                          </w:rPr>
                          <w:t>Sample Text</w:t>
                        </w:r>
                      </w:p>
                      <w:p w:rsidR="00BB7557" w:rsidRPr="009305A0" w:rsidRDefault="00BB7557" w:rsidP="00BB7557">
                        <w:pPr>
                          <w:rPr>
                            <w:color w:val="215868" w:themeColor="accent5" w:themeShade="80"/>
                          </w:rPr>
                        </w:pPr>
                      </w:p>
                    </w:txbxContent>
                  </v:textbox>
                </v:shape>
                <v:shape id="Text Box 78" o:spid="_x0000_s1100" type="#_x0000_t202" style="position:absolute;left:5694;top:10210;width:6939;height:9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OtqgtwwAA&#10;ANsAAAAPAAAAZHJzL2Rvd25yZXYueG1sRI9Pa8JAFMTvgt9heUJvumux/kldRSqFnpSmKnh7ZJ9J&#10;aPZtyG5N+u1dQfA4zMxvmOW6s5W4UuNLxxrGIwWCOHOm5FzD4edzOAfhA7LByjFp+CcP61W/t8TE&#10;uJa/6ZqGXEQI+wQ1FCHUiZQ+K8iiH7maOHoX11gMUTa5NA22EW4r+arUVFosOS4UWNNHQdlv+mc1&#10;HHeX82mi9vnWvtWt65Rku5Bavwy6zTuIQF14hh/tL6NhNoP7l/gD5OoG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OtqgtwwAAANsAAAAPAAAAAAAAAAAAAAAAAJcCAABkcnMvZG93&#10;bnJldi54bWxQSwUGAAAAAAQABAD1AAAAhwMAAAAA&#10;" filled="f" stroked="f">
                  <v:textbox>
                    <w:txbxContent>
                      <w:p w:rsidR="00BB7557" w:rsidRPr="009305A0" w:rsidRDefault="00512203" w:rsidP="00512203">
                        <w:pPr>
                          <w:pStyle w:val="BodyText"/>
                          <w:spacing w:before="103" w:line="280" w:lineRule="auto"/>
                          <w:ind w:right="646" w:firstLine="720"/>
                          <w:rPr>
                            <w:rFonts w:ascii="Palatino Linotype"/>
                            <w:sz w:val="22"/>
                            <w:szCs w:val="22"/>
                          </w:rPr>
                        </w:pPr>
                        <w:r w:rsidRPr="009305A0">
                          <w:rPr>
                            <w:color w:val="FFFFFF"/>
                            <w:w w:val="105"/>
                            <w:sz w:val="22"/>
                            <w:szCs w:val="22"/>
                          </w:rPr>
                          <w:t>Sample Text</w:t>
                        </w:r>
                      </w:p>
                      <w:p w:rsidR="00BB7557" w:rsidRPr="009305A0" w:rsidRDefault="00BB7557" w:rsidP="00BB7557">
                        <w:pPr>
                          <w:rPr>
                            <w:color w:val="215868" w:themeColor="accent5" w:themeShade="80"/>
                          </w:rPr>
                        </w:pPr>
                      </w:p>
                    </w:txbxContent>
                  </v:textbox>
                </v:shape>
                <v:shape id="Text Box 79" o:spid="_x0000_s1101" type="#_x0000_t202" style="position:absolute;left:5685;top:13648;width:6939;height:9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/KTxfwQAA&#10;ANsAAAAPAAAAZHJzL2Rvd25yZXYueG1sRE/Pa8IwFL4P9j+EJ+y2JopuszPKUAY7KXZT8PZonm1Z&#10;8xKazNb/3hyEHT++34vVYFtxoS40jjWMMwWCuHSm4UrDz/fn8xuIEJENto5Jw5UCrJaPDwvMjet5&#10;T5ciViKFcMhRQx2jz6UMZU0WQ+Y8ceLOrrMYE+wqaTrsU7ht5USpF2mx4dRQo6d1TeVv8Wc1HLbn&#10;03GqdtXGznzvBiXZzqXWT6Ph4x1EpCH+i+/uL6PhNY1NX9IPkMsb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fyk8X8EAAADbAAAADwAAAAAAAAAAAAAAAACXAgAAZHJzL2Rvd25y&#10;ZXYueG1sUEsFBgAAAAAEAAQA9QAAAIUDAAAAAA==&#10;" filled="f" stroked="f">
                  <v:textbox>
                    <w:txbxContent>
                      <w:p w:rsidR="009A6C6D" w:rsidRPr="009305A0" w:rsidRDefault="009305A0" w:rsidP="009A6C6D">
                        <w:pPr>
                          <w:pStyle w:val="BodyText"/>
                          <w:spacing w:before="89" w:line="280" w:lineRule="auto"/>
                          <w:ind w:left="2767" w:right="724" w:hanging="2131"/>
                          <w:rPr>
                            <w:rFonts w:ascii="Palatino Linotype"/>
                            <w:sz w:val="22"/>
                            <w:szCs w:val="22"/>
                          </w:rPr>
                        </w:pPr>
                        <w:r w:rsidRPr="009305A0">
                          <w:rPr>
                            <w:color w:val="FFFFFF"/>
                            <w:w w:val="110"/>
                            <w:sz w:val="22"/>
                            <w:szCs w:val="22"/>
                          </w:rPr>
                          <w:t>Sample text</w:t>
                        </w:r>
                      </w:p>
                      <w:p w:rsidR="00BB7557" w:rsidRPr="009305A0" w:rsidRDefault="00BB7557" w:rsidP="00BB7557">
                        <w:pPr>
                          <w:rPr>
                            <w:color w:val="215868" w:themeColor="accent5" w:themeShade="80"/>
                          </w:rPr>
                        </w:pPr>
                      </w:p>
                    </w:txbxContent>
                  </v:textbox>
                </v:shape>
                <v:shape id="Text Box 80" o:spid="_x0000_s1102" type="#_x0000_t202" style="position:absolute;left:368;top:13512;width:5272;height:92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QZZnEwwAA&#10;ANsAAAAPAAAAZHJzL2Rvd25yZXYueG1sRI9bi8IwFITfBf9DOIJva6K4XqpRRFnYpxWv4NuhObbF&#10;5qQ0Wdv995uFBR+HmfmGWa5bW4on1b5wrGE4UCCIU2cKzjScTx9vMxA+IBssHZOGH/KwXnU7S0yM&#10;a/hAz2PIRISwT1BDHkKVSOnTnCz6gauIo3d3tcUQZZ1JU2MT4baUI6Um0mLBcSHHirY5pY/jt9Vw&#10;+brfrmO1z3b2vWpcqyTbudS632s3CxCB2vAK/7c/jYbpHP6+xB8gV7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QZZnEwwAAANsAAAAPAAAAAAAAAAAAAAAAAJcCAABkcnMvZG93&#10;bnJldi54bWxQSwUGAAAAAAQABAD1AAAAhwMAAAAA&#10;" filled="f" stroked="f">
                  <v:textbox>
                    <w:txbxContent>
                      <w:p w:rsidR="00126229" w:rsidRPr="009305A0" w:rsidRDefault="00126229" w:rsidP="00126229">
                        <w:pPr>
                          <w:pStyle w:val="BodyText"/>
                          <w:ind w:left="637"/>
                          <w:rPr>
                            <w:color w:val="FFFFFF"/>
                            <w:w w:val="105"/>
                            <w:sz w:val="22"/>
                            <w:szCs w:val="22"/>
                          </w:rPr>
                        </w:pPr>
                      </w:p>
                      <w:p w:rsidR="00126229" w:rsidRPr="009305A0" w:rsidRDefault="009305A0" w:rsidP="009305A0">
                        <w:pPr>
                          <w:pStyle w:val="BodyText"/>
                          <w:rPr>
                            <w:rFonts w:ascii="Palatino Linotype"/>
                            <w:sz w:val="22"/>
                            <w:szCs w:val="22"/>
                          </w:rPr>
                        </w:pPr>
                        <w:r w:rsidRPr="009305A0">
                          <w:rPr>
                            <w:color w:val="FFFFFF"/>
                            <w:w w:val="105"/>
                            <w:sz w:val="22"/>
                            <w:szCs w:val="22"/>
                          </w:rPr>
                          <w:t xml:space="preserve">       Sample Text</w:t>
                        </w:r>
                      </w:p>
                      <w:p w:rsidR="009A6C6D" w:rsidRPr="009305A0" w:rsidRDefault="009A6C6D" w:rsidP="00BB7557">
                        <w:pPr>
                          <w:rPr>
                            <w:color w:val="215868" w:themeColor="accent5" w:themeShade="80"/>
                          </w:rPr>
                        </w:pPr>
                      </w:p>
                    </w:txbxContent>
                  </v:textbox>
                </v:shape>
                <v:shape id="Text Box 81" o:spid="_x0000_s1103" type="#_x0000_t202" style="position:absolute;left:941;top:10376;width:3830;height:683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0ikB+vwAA&#10;ANsAAAAPAAAAZHJzL2Rvd25yZXYueG1sRE/LisIwFN0L/kO4wuw0cRhFq1HEQXDlYH2Au0tzbYvN&#10;TWmirX8/WQzM8nDey3VnK/GixpeONYxHCgRx5kzJuYbzaTecgfAB2WDlmDS8ycN61e8tMTGu5SO9&#10;0pCLGMI+QQ1FCHUipc8KsuhHriaO3N01FkOETS5Ng20Mt5X8VGoqLZYcGwqsaVtQ9kifVsPlcL9d&#10;v9RP/m0ndes6JdnOpdYfg26zABGoC//iP/feaJjF9fFL/AFy9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LSKQH6/AAAA2wAAAA8AAAAAAAAAAAAAAAAAlwIAAGRycy9kb3ducmV2&#10;LnhtbFBLBQYAAAAABAAEAPUAAACDAwAAAAA=&#10;" filled="f" stroked="f">
                  <v:textbox>
                    <w:txbxContent>
                      <w:p w:rsidR="00126229" w:rsidRPr="009305A0" w:rsidRDefault="00512203" w:rsidP="00126229">
                        <w:pPr>
                          <w:pStyle w:val="BodyText"/>
                          <w:rPr>
                            <w:rFonts w:ascii="Palatino Linotype"/>
                            <w:sz w:val="22"/>
                            <w:szCs w:val="22"/>
                          </w:rPr>
                        </w:pPr>
                        <w:r w:rsidRPr="009305A0">
                          <w:rPr>
                            <w:color w:val="FFFFFF"/>
                            <w:w w:val="110"/>
                            <w:sz w:val="22"/>
                            <w:szCs w:val="22"/>
                          </w:rPr>
                          <w:t>Sample Text</w:t>
                        </w:r>
                      </w:p>
                      <w:p w:rsidR="00126229" w:rsidRPr="009305A0" w:rsidRDefault="00126229" w:rsidP="00BB7557">
                        <w:pPr>
                          <w:rPr>
                            <w:color w:val="215868" w:themeColor="accent5" w:themeShade="80"/>
                          </w:rPr>
                        </w:pPr>
                      </w:p>
                    </w:txbxContent>
                  </v:textbox>
                </v:shape>
                <v:shape id="Text Box 82" o:spid="_x0000_s1104" type="#_x0000_t202" style="position:absolute;left:368;top:7149;width:5540;height:51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bxuXlwgAA&#10;ANsAAAAPAAAAZHJzL2Rvd25yZXYueG1sRI9Pi8IwFMTvC36H8IS9rYmyK1qNIoqwpxX/grdH82yL&#10;zUtpou1+eyMIHoeZ+Q0znbe2FHeqfeFYQ7+nQBCnzhScaTjs118jED4gGywdk4Z/8jCfdT6mmBjX&#10;8Jbuu5CJCGGfoIY8hCqR0qc5WfQ9VxFH7+JqiyHKOpOmxibCbSkHSg2lxYLjQo4VLXNKr7ub1XD8&#10;u5xP32qTrexP1bhWSbZjqfVnt11MQARqwzv8av8aDaM+PL/EHyBnD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vG5eXCAAAA2wAAAA8AAAAAAAAAAAAAAAAAlwIAAGRycy9kb3du&#10;cmV2LnhtbFBLBQYAAAAABAAEAPUAAACGAwAAAAA=&#10;" filled="f" stroked="f">
                  <v:textbox>
                    <w:txbxContent>
                      <w:p w:rsidR="00126229" w:rsidRPr="00190557" w:rsidRDefault="00512203" w:rsidP="00512203">
                        <w:pPr>
                          <w:rPr>
                            <w:color w:val="215868" w:themeColor="accent5" w:themeShade="80"/>
                            <w:sz w:val="24"/>
                            <w:szCs w:val="24"/>
                          </w:rPr>
                        </w:pPr>
                        <w:r>
                          <w:rPr>
                            <w:color w:val="FFFFFF"/>
                            <w:w w:val="110"/>
                          </w:rPr>
                          <w:t xml:space="preserve">     Sample Text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12E6D" w:rsidRDefault="00F12E6D">
      <w:pPr>
        <w:pStyle w:val="BodyText"/>
        <w:rPr>
          <w:rFonts w:ascii="Times New Roman"/>
          <w:sz w:val="20"/>
        </w:rPr>
      </w:pPr>
    </w:p>
    <w:p w:rsidR="00F12E6D" w:rsidRDefault="00F12E6D">
      <w:pPr>
        <w:pStyle w:val="BodyText"/>
        <w:rPr>
          <w:rFonts w:ascii="Times New Roman"/>
          <w:sz w:val="20"/>
        </w:rPr>
      </w:pPr>
    </w:p>
    <w:p w:rsidR="00F12E6D" w:rsidRDefault="00F12E6D">
      <w:pPr>
        <w:pStyle w:val="BodyText"/>
        <w:rPr>
          <w:rFonts w:ascii="Times New Roman"/>
          <w:sz w:val="20"/>
        </w:rPr>
      </w:pPr>
    </w:p>
    <w:p w:rsidR="00F12E6D" w:rsidRDefault="009305A0">
      <w:pPr>
        <w:tabs>
          <w:tab w:val="left" w:pos="3085"/>
          <w:tab w:val="left" w:pos="7291"/>
        </w:tabs>
        <w:spacing w:line="460" w:lineRule="exact"/>
        <w:ind w:left="1406"/>
        <w:rPr>
          <w:rFonts w:ascii="Arial"/>
          <w:sz w:val="57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7204075</wp:posOffset>
                </wp:positionH>
                <wp:positionV relativeFrom="paragraph">
                  <wp:posOffset>-584200</wp:posOffset>
                </wp:positionV>
                <wp:extent cx="352425" cy="2245995"/>
                <wp:effectExtent l="3175" t="0" r="0" b="1905"/>
                <wp:wrapNone/>
                <wp:docPr id="2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245995"/>
                        </a:xfrm>
                        <a:prstGeom prst="rect">
                          <a:avLst/>
                        </a:prstGeom>
                        <a:solidFill>
                          <a:srgbClr val="FFA63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8" o:spid="_x0000_s1026" style="position:absolute;margin-left:567.25pt;margin-top:-45.95pt;width:27.75pt;height:176.85pt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" fillcolor="#ffa63b" stroked="f">
                <w10:wrap anchorx="page"/>
              </v:rect>
            </w:pict>
          </mc:Fallback>
        </mc:AlternateContent>
      </w:r>
    </w:p>
    <w:p w:rsidR="00F12E6D" w:rsidRDefault="00F12E6D">
      <w:pPr>
        <w:pStyle w:val="BodyText"/>
        <w:rPr>
          <w:rFonts w:ascii="Arial"/>
          <w:sz w:val="20"/>
        </w:rPr>
      </w:pPr>
    </w:p>
    <w:p w:rsidR="00F12E6D" w:rsidRDefault="00F12E6D">
      <w:pPr>
        <w:pStyle w:val="BodyText"/>
        <w:rPr>
          <w:rFonts w:ascii="Arial"/>
          <w:sz w:val="20"/>
        </w:rPr>
      </w:pPr>
    </w:p>
    <w:p w:rsidR="00F12E6D" w:rsidRDefault="00F12E6D">
      <w:pPr>
        <w:pStyle w:val="BodyText"/>
        <w:spacing w:before="6"/>
        <w:rPr>
          <w:rFonts w:ascii="Arial"/>
          <w:sz w:val="24"/>
        </w:rPr>
      </w:pPr>
    </w:p>
    <w:p w:rsidR="00F12E6D" w:rsidRDefault="00F12E6D">
      <w:pPr>
        <w:rPr>
          <w:rFonts w:ascii="Arial"/>
          <w:sz w:val="24"/>
        </w:rPr>
        <w:sectPr w:rsidR="00F12E6D">
          <w:type w:val="continuous"/>
          <w:pgSz w:w="11900" w:h="16840"/>
          <w:pgMar w:top="0" w:right="0" w:bottom="0" w:left="0" w:header="720" w:footer="720" w:gutter="0"/>
          <w:cols w:space="720"/>
        </w:sectPr>
      </w:pPr>
    </w:p>
    <w:p w:rsidR="00F12E6D" w:rsidRDefault="00F12E6D" w:rsidP="00190557">
      <w:pPr>
        <w:pStyle w:val="Heading1"/>
        <w:spacing w:line="194" w:lineRule="exact"/>
        <w:ind w:left="0"/>
      </w:pPr>
    </w:p>
    <w:p w:rsidR="00F12E6D" w:rsidRDefault="00F12E6D">
      <w:pPr>
        <w:pStyle w:val="BodyText"/>
        <w:spacing w:before="3"/>
        <w:rPr>
          <w:rFonts w:ascii="Arial"/>
          <w:sz w:val="20"/>
        </w:rPr>
      </w:pPr>
    </w:p>
    <w:p w:rsidR="00F12E6D" w:rsidRDefault="00F12E6D">
      <w:pPr>
        <w:ind w:left="1408" w:right="-12"/>
        <w:rPr>
          <w:rFonts w:ascii="Arial"/>
          <w:sz w:val="24"/>
        </w:rPr>
      </w:pPr>
    </w:p>
    <w:p w:rsidR="00F12E6D" w:rsidRDefault="00371460">
      <w:pPr>
        <w:spacing w:line="194" w:lineRule="exact"/>
        <w:ind w:left="1408"/>
        <w:rPr>
          <w:rFonts w:ascii="Arial"/>
          <w:sz w:val="24"/>
        </w:rPr>
      </w:pPr>
      <w:r>
        <w:br w:type="column"/>
      </w:r>
    </w:p>
    <w:p w:rsidR="00F12E6D" w:rsidRDefault="00F12E6D">
      <w:pPr>
        <w:pStyle w:val="BodyText"/>
        <w:spacing w:before="3"/>
        <w:rPr>
          <w:rFonts w:ascii="Arial"/>
          <w:sz w:val="20"/>
        </w:rPr>
      </w:pPr>
    </w:p>
    <w:p w:rsidR="00F12E6D" w:rsidRDefault="00F12E6D" w:rsidP="00190557">
      <w:pPr>
        <w:ind w:left="1408"/>
        <w:rPr>
          <w:rFonts w:ascii="Arial"/>
          <w:sz w:val="24"/>
        </w:rPr>
        <w:sectPr w:rsidR="00F12E6D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2891" w:space="1590"/>
            <w:col w:w="7419"/>
          </w:cols>
        </w:sectPr>
      </w:pPr>
    </w:p>
    <w:p w:rsidR="00F12E6D" w:rsidRDefault="00F12E6D">
      <w:pPr>
        <w:pStyle w:val="BodyText"/>
        <w:rPr>
          <w:rFonts w:ascii="Arial"/>
          <w:sz w:val="20"/>
        </w:rPr>
      </w:pPr>
    </w:p>
    <w:p w:rsidR="00F12E6D" w:rsidRDefault="00F12E6D">
      <w:pPr>
        <w:pStyle w:val="BodyText"/>
        <w:rPr>
          <w:rFonts w:ascii="Arial"/>
          <w:sz w:val="20"/>
        </w:rPr>
      </w:pPr>
    </w:p>
    <w:p w:rsidR="00F12E6D" w:rsidRDefault="00F12E6D">
      <w:pPr>
        <w:pStyle w:val="BodyText"/>
        <w:rPr>
          <w:rFonts w:ascii="Arial"/>
          <w:sz w:val="20"/>
        </w:rPr>
      </w:pPr>
    </w:p>
    <w:p w:rsidR="00F12E6D" w:rsidRDefault="00F12E6D">
      <w:pPr>
        <w:pStyle w:val="BodyText"/>
        <w:rPr>
          <w:rFonts w:ascii="Arial"/>
          <w:sz w:val="20"/>
        </w:rPr>
      </w:pPr>
    </w:p>
    <w:p w:rsidR="00F12E6D" w:rsidRDefault="00371460" w:rsidP="00BB7557">
      <w:pPr>
        <w:pStyle w:val="BodyText"/>
        <w:spacing w:before="4"/>
        <w:rPr>
          <w:rFonts w:ascii="Palatino Linotype"/>
          <w:sz w:val="15"/>
        </w:rPr>
      </w:pPr>
      <w:r>
        <w:rPr>
          <w:rFonts w:ascii="Palatino Linotype"/>
          <w:color w:val="FFFFFF"/>
          <w:w w:val="125"/>
          <w:sz w:val="15"/>
        </w:rPr>
        <w:tab/>
      </w: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 w:rsidP="00190557">
      <w:pPr>
        <w:pStyle w:val="BodyText"/>
        <w:tabs>
          <w:tab w:val="left" w:pos="1335"/>
        </w:tabs>
        <w:ind w:left="540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spacing w:before="5"/>
        <w:rPr>
          <w:rFonts w:ascii="Palatino Linotype"/>
          <w:sz w:val="20"/>
        </w:rPr>
      </w:pPr>
    </w:p>
    <w:p w:rsidR="00F12E6D" w:rsidRDefault="00F12E6D">
      <w:pPr>
        <w:rPr>
          <w:rFonts w:ascii="Palatino Linotype"/>
          <w:sz w:val="20"/>
        </w:rPr>
        <w:sectPr w:rsidR="00F12E6D">
          <w:type w:val="continuous"/>
          <w:pgSz w:w="11900" w:h="16840"/>
          <w:pgMar w:top="0" w:right="0" w:bottom="0" w:left="0" w:header="720" w:footer="720" w:gutter="0"/>
          <w:cols w:space="720"/>
        </w:sectPr>
      </w:pPr>
    </w:p>
    <w:p w:rsidR="00F12E6D" w:rsidRDefault="00F12E6D">
      <w:pPr>
        <w:pStyle w:val="BodyText"/>
        <w:spacing w:before="83"/>
        <w:ind w:left="528"/>
        <w:rPr>
          <w:rFonts w:ascii="Palatino Linotype"/>
          <w:sz w:val="15"/>
        </w:rPr>
      </w:pPr>
    </w:p>
    <w:p w:rsidR="00F12E6D" w:rsidRDefault="00371460" w:rsidP="00BB7557">
      <w:pPr>
        <w:pStyle w:val="BodyText"/>
        <w:spacing w:line="188" w:lineRule="exact"/>
        <w:ind w:left="608" w:right="892"/>
        <w:jc w:val="center"/>
        <w:rPr>
          <w:rFonts w:ascii="Palatino Linotype"/>
          <w:sz w:val="15"/>
        </w:rPr>
      </w:pPr>
      <w:r>
        <w:br w:type="column"/>
      </w:r>
    </w:p>
    <w:p w:rsidR="00F12E6D" w:rsidRDefault="00F12E6D">
      <w:pPr>
        <w:jc w:val="center"/>
        <w:rPr>
          <w:rFonts w:ascii="Palatino Linotype"/>
          <w:sz w:val="15"/>
        </w:rPr>
        <w:sectPr w:rsidR="00F12E6D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584" w:space="115"/>
            <w:col w:w="6201"/>
          </w:cols>
        </w:sect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 w:rsidP="008F2023">
      <w:pPr>
        <w:pStyle w:val="BodyText"/>
        <w:ind w:left="630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rPr>
          <w:rFonts w:ascii="Palatino Linotype"/>
          <w:sz w:val="20"/>
        </w:rPr>
        <w:sectPr w:rsidR="00F12E6D">
          <w:type w:val="continuous"/>
          <w:pgSz w:w="11900" w:h="16840"/>
          <w:pgMar w:top="0" w:right="0" w:bottom="0" w:left="0" w:header="720" w:footer="720" w:gutter="0"/>
          <w:cols w:space="720"/>
        </w:sectPr>
      </w:pPr>
    </w:p>
    <w:p w:rsidR="00F12E6D" w:rsidRDefault="00F12E6D">
      <w:pPr>
        <w:pStyle w:val="BodyText"/>
        <w:spacing w:before="10"/>
        <w:rPr>
          <w:rFonts w:ascii="Palatino Linotype"/>
          <w:sz w:val="18"/>
        </w:rPr>
      </w:pPr>
    </w:p>
    <w:p w:rsidR="00BB7557" w:rsidRDefault="00371460">
      <w:pPr>
        <w:pStyle w:val="BodyText"/>
        <w:spacing w:before="103" w:line="280" w:lineRule="auto"/>
        <w:ind w:left="3085" w:right="646" w:hanging="1621"/>
      </w:pPr>
      <w:r>
        <w:br w:type="column"/>
      </w:r>
    </w:p>
    <w:p w:rsidR="00F12E6D" w:rsidRDefault="00F12E6D">
      <w:pPr>
        <w:spacing w:line="280" w:lineRule="auto"/>
        <w:rPr>
          <w:rFonts w:ascii="Palatino Linotype"/>
          <w:sz w:val="15"/>
        </w:rPr>
        <w:sectPr w:rsidR="00F12E6D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4678" w:space="63"/>
            <w:col w:w="7159"/>
          </w:cols>
        </w:sect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pStyle w:val="BodyText"/>
        <w:rPr>
          <w:rFonts w:ascii="Palatino Linotype"/>
          <w:sz w:val="20"/>
        </w:rPr>
      </w:pPr>
    </w:p>
    <w:p w:rsidR="00F12E6D" w:rsidRDefault="00F12E6D">
      <w:pPr>
        <w:rPr>
          <w:rFonts w:ascii="Palatino Linotype"/>
          <w:sz w:val="20"/>
        </w:rPr>
        <w:sectPr w:rsidR="00F12E6D">
          <w:type w:val="continuous"/>
          <w:pgSz w:w="11900" w:h="16840"/>
          <w:pgMar w:top="0" w:right="0" w:bottom="0" w:left="0" w:header="720" w:footer="720" w:gutter="0"/>
          <w:cols w:space="720"/>
        </w:sectPr>
      </w:pPr>
    </w:p>
    <w:p w:rsidR="00F12E6D" w:rsidRDefault="009305A0">
      <w:pPr>
        <w:pStyle w:val="BodyText"/>
        <w:spacing w:before="10"/>
        <w:rPr>
          <w:rFonts w:ascii="Palatino Linotype"/>
          <w:sz w:val="17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158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270" cy="10687685"/>
                <wp:effectExtent l="0" t="0" r="0" b="0"/>
                <wp:wrapNone/>
                <wp:docPr id="1" name="Freeform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" cy="10687685"/>
                        </a:xfrm>
                        <a:custGeom>
                          <a:avLst/>
                          <a:gdLst>
                            <a:gd name="T0" fmla="*/ 0 h 16831"/>
                            <a:gd name="T1" fmla="*/ 16831 h 16831"/>
                            <a:gd name="T2" fmla="*/ 0 h 16831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  <a:cxn ang="0">
                              <a:pos x="0" y="T2"/>
                            </a:cxn>
                          </a:cxnLst>
                          <a:rect l="0" t="0" r="r" b="b"/>
                          <a:pathLst>
                            <a:path h="16831">
                              <a:moveTo>
                                <a:pt x="0" y="0"/>
                              </a:moveTo>
                              <a:lnTo>
                                <a:pt x="0" y="1683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9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7" o:spid="_x0000_s1026" style="position:absolute;margin-left:0;margin-top:0;width:.1pt;height:841.55pt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70,1683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" path="m0,0l0,16831,,0xe" fillcolor="#099" stroked="f">
                <v:path arrowok="t" o:connecttype="custom" o:connectlocs="0,0;0,10687685;0,0" o:connectangles="0,0,0"/>
                <w10:wrap anchorx="page" anchory="page"/>
              </v:shape>
            </w:pict>
          </mc:Fallback>
        </mc:AlternateContent>
      </w:r>
    </w:p>
    <w:p w:rsidR="009A6C6D" w:rsidRDefault="009A6C6D">
      <w:pPr>
        <w:pStyle w:val="BodyText"/>
        <w:ind w:left="637"/>
        <w:rPr>
          <w:color w:val="FFFFFF"/>
          <w:w w:val="105"/>
        </w:rPr>
      </w:pPr>
    </w:p>
    <w:p w:rsidR="00BB7557" w:rsidRDefault="00371460">
      <w:pPr>
        <w:pStyle w:val="BodyText"/>
        <w:spacing w:before="89" w:line="280" w:lineRule="auto"/>
        <w:ind w:left="2767" w:right="724" w:hanging="2131"/>
      </w:pPr>
      <w:r>
        <w:br w:type="column"/>
      </w:r>
    </w:p>
    <w:p w:rsidR="00BB7557" w:rsidRDefault="00BB7557">
      <w:pPr>
        <w:pStyle w:val="BodyText"/>
        <w:spacing w:before="89" w:line="280" w:lineRule="auto"/>
        <w:ind w:left="2767" w:right="724" w:hanging="2131"/>
      </w:pPr>
    </w:p>
    <w:p w:rsidR="00BB7557" w:rsidRDefault="00BB7557">
      <w:pPr>
        <w:pStyle w:val="BodyText"/>
        <w:spacing w:before="89" w:line="280" w:lineRule="auto"/>
        <w:ind w:left="2767" w:right="724" w:hanging="2131"/>
      </w:pPr>
    </w:p>
    <w:sectPr w:rsidR="00BB7557">
      <w:type w:val="continuous"/>
      <w:pgSz w:w="11900" w:h="16840"/>
      <w:pgMar w:top="0" w:right="0" w:bottom="0" w:left="0" w:header="720" w:footer="720" w:gutter="0"/>
      <w:cols w:num="2" w:space="720" w:equalWidth="0">
        <w:col w:w="5505" w:space="129"/>
        <w:col w:w="626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auto"/>
    <w:pitch w:val="variable"/>
    <w:sig w:usb0="E0000287" w:usb1="40000013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48"/>
    <w:rsid w:val="00126229"/>
    <w:rsid w:val="00190557"/>
    <w:rsid w:val="00221448"/>
    <w:rsid w:val="00371460"/>
    <w:rsid w:val="00512203"/>
    <w:rsid w:val="008F2023"/>
    <w:rsid w:val="009305A0"/>
    <w:rsid w:val="009A6C6D"/>
    <w:rsid w:val="00BB7557"/>
    <w:rsid w:val="00C14F86"/>
    <w:rsid w:val="00E24520"/>
    <w:rsid w:val="00F1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1"/>
    <w:qFormat/>
    <w:pPr>
      <w:ind w:left="1408" w:right="-12"/>
      <w:outlineLvl w:val="0"/>
    </w:pPr>
    <w:rPr>
      <w:rFonts w:ascii="Arial" w:eastAsia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9305A0"/>
    <w:rPr>
      <w:rFonts w:ascii="Verdana" w:eastAsia="Verdana" w:hAnsi="Verdana" w:cs="Verdana"/>
      <w:sz w:val="21"/>
      <w:szCs w:val="21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Verdana" w:eastAsia="Verdana" w:hAnsi="Verdana" w:cs="Verdana"/>
    </w:rPr>
  </w:style>
  <w:style w:type="paragraph" w:styleId="Heading1">
    <w:name w:val="heading 1"/>
    <w:basedOn w:val="Normal"/>
    <w:uiPriority w:val="1"/>
    <w:qFormat/>
    <w:pPr>
      <w:ind w:left="1408" w:right="-12"/>
      <w:outlineLvl w:val="0"/>
    </w:pPr>
    <w:rPr>
      <w:rFonts w:ascii="Arial" w:eastAsia="Arial" w:hAnsi="Arial" w:cs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9305A0"/>
    <w:rPr>
      <w:rFonts w:ascii="Verdana" w:eastAsia="Verdana" w:hAnsi="Verdana" w:cs="Verdan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63" Type="http://schemas.openxmlformats.org/officeDocument/2006/relationships/image" Target="media/image59.png"/><Relationship Id="rId64" Type="http://schemas.openxmlformats.org/officeDocument/2006/relationships/image" Target="media/image60.png"/><Relationship Id="rId65" Type="http://schemas.openxmlformats.org/officeDocument/2006/relationships/image" Target="media/image61.png"/><Relationship Id="rId66" Type="http://schemas.openxmlformats.org/officeDocument/2006/relationships/image" Target="media/image62.png"/><Relationship Id="rId67" Type="http://schemas.openxmlformats.org/officeDocument/2006/relationships/image" Target="media/image63.png"/><Relationship Id="rId68" Type="http://schemas.openxmlformats.org/officeDocument/2006/relationships/image" Target="media/image64.png"/><Relationship Id="rId69" Type="http://schemas.openxmlformats.org/officeDocument/2006/relationships/image" Target="media/image65.png"/><Relationship Id="rId50" Type="http://schemas.openxmlformats.org/officeDocument/2006/relationships/image" Target="media/image46.png"/><Relationship Id="rId51" Type="http://schemas.openxmlformats.org/officeDocument/2006/relationships/image" Target="media/image47.png"/><Relationship Id="rId52" Type="http://schemas.openxmlformats.org/officeDocument/2006/relationships/image" Target="media/image48.png"/><Relationship Id="rId53" Type="http://schemas.openxmlformats.org/officeDocument/2006/relationships/image" Target="media/image49.png"/><Relationship Id="rId54" Type="http://schemas.openxmlformats.org/officeDocument/2006/relationships/image" Target="media/image50.png"/><Relationship Id="rId55" Type="http://schemas.openxmlformats.org/officeDocument/2006/relationships/image" Target="media/image51.png"/><Relationship Id="rId56" Type="http://schemas.openxmlformats.org/officeDocument/2006/relationships/image" Target="media/image52.png"/><Relationship Id="rId57" Type="http://schemas.openxmlformats.org/officeDocument/2006/relationships/image" Target="media/image53.png"/><Relationship Id="rId58" Type="http://schemas.openxmlformats.org/officeDocument/2006/relationships/image" Target="media/image54.png"/><Relationship Id="rId59" Type="http://schemas.openxmlformats.org/officeDocument/2006/relationships/image" Target="media/image55.png"/><Relationship Id="rId40" Type="http://schemas.openxmlformats.org/officeDocument/2006/relationships/image" Target="media/image36.png"/><Relationship Id="rId41" Type="http://schemas.openxmlformats.org/officeDocument/2006/relationships/image" Target="media/image37.png"/><Relationship Id="rId42" Type="http://schemas.openxmlformats.org/officeDocument/2006/relationships/image" Target="media/image38.png"/><Relationship Id="rId43" Type="http://schemas.openxmlformats.org/officeDocument/2006/relationships/image" Target="media/image39.png"/><Relationship Id="rId44" Type="http://schemas.openxmlformats.org/officeDocument/2006/relationships/image" Target="media/image40.png"/><Relationship Id="rId45" Type="http://schemas.openxmlformats.org/officeDocument/2006/relationships/image" Target="media/image41.png"/><Relationship Id="rId46" Type="http://schemas.openxmlformats.org/officeDocument/2006/relationships/image" Target="media/image42.png"/><Relationship Id="rId47" Type="http://schemas.openxmlformats.org/officeDocument/2006/relationships/image" Target="media/image43.png"/><Relationship Id="rId48" Type="http://schemas.openxmlformats.org/officeDocument/2006/relationships/image" Target="media/image44.png"/><Relationship Id="rId49" Type="http://schemas.openxmlformats.org/officeDocument/2006/relationships/image" Target="media/image45.png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30" Type="http://schemas.openxmlformats.org/officeDocument/2006/relationships/image" Target="media/image26.png"/><Relationship Id="rId31" Type="http://schemas.openxmlformats.org/officeDocument/2006/relationships/image" Target="media/image27.png"/><Relationship Id="rId32" Type="http://schemas.openxmlformats.org/officeDocument/2006/relationships/image" Target="media/image28.png"/><Relationship Id="rId33" Type="http://schemas.openxmlformats.org/officeDocument/2006/relationships/image" Target="media/image29.png"/><Relationship Id="rId34" Type="http://schemas.openxmlformats.org/officeDocument/2006/relationships/image" Target="media/image30.png"/><Relationship Id="rId35" Type="http://schemas.openxmlformats.org/officeDocument/2006/relationships/image" Target="media/image31.png"/><Relationship Id="rId36" Type="http://schemas.openxmlformats.org/officeDocument/2006/relationships/image" Target="media/image32.png"/><Relationship Id="rId37" Type="http://schemas.openxmlformats.org/officeDocument/2006/relationships/image" Target="media/image33.png"/><Relationship Id="rId38" Type="http://schemas.openxmlformats.org/officeDocument/2006/relationships/image" Target="media/image34.png"/><Relationship Id="rId39" Type="http://schemas.openxmlformats.org/officeDocument/2006/relationships/image" Target="media/image35.png"/><Relationship Id="rId70" Type="http://schemas.openxmlformats.org/officeDocument/2006/relationships/image" Target="media/image66.png"/><Relationship Id="rId71" Type="http://schemas.openxmlformats.org/officeDocument/2006/relationships/image" Target="media/image67.png"/><Relationship Id="rId72" Type="http://schemas.openxmlformats.org/officeDocument/2006/relationships/image" Target="media/image68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Relationship Id="rId29" Type="http://schemas.openxmlformats.org/officeDocument/2006/relationships/image" Target="media/image25.png"/><Relationship Id="rId73" Type="http://schemas.openxmlformats.org/officeDocument/2006/relationships/fontTable" Target="fontTable.xml"/><Relationship Id="rId74" Type="http://schemas.openxmlformats.org/officeDocument/2006/relationships/theme" Target="theme/theme1.xml"/><Relationship Id="rId60" Type="http://schemas.openxmlformats.org/officeDocument/2006/relationships/image" Target="media/image56.png"/><Relationship Id="rId61" Type="http://schemas.openxmlformats.org/officeDocument/2006/relationships/image" Target="media/image57.png"/><Relationship Id="rId62" Type="http://schemas.openxmlformats.org/officeDocument/2006/relationships/image" Target="media/image58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%20HD:Users:Cindy:Dropbox:-Clients:Amy%20Harrop:amy-products:OnePagePP:Upsell2Templates:New%20Templates:Template%20Format:Blue%20and%20Orang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Blue and Orange.dotx</Template>
  <TotalTime>1</TotalTime>
  <Pages>1</Pages>
  <Words>10</Words>
  <Characters>63</Characters>
  <Application>Microsoft Macintosh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Orange and Green Elementary Book Report</vt:lpstr>
      <vt:lpstr/>
    </vt:vector>
  </TitlesOfParts>
  <Company>Microsoft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Orange and Green Elementary Book Report</dc:title>
  <dc:creator>Cindy</dc:creator>
  <cp:keywords>DACYgOR6BNE</cp:keywords>
  <cp:lastModifiedBy>Cindy</cp:lastModifiedBy>
  <cp:revision>1</cp:revision>
  <dcterms:created xsi:type="dcterms:W3CDTF">2017-07-18T01:20:00Z</dcterms:created>
  <dcterms:modified xsi:type="dcterms:W3CDTF">2017-07-18T01:25:00Z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2017-06-15T00:00:00Z</vt:filetime>
  </property>
  <property fmtid="{D5CDD505-2E9C-101B-9397-08002B2CF9AE}" pid="3" name="Creator">
    <vt:lpwstr>Canva</vt:lpwstr>
  </property>
  <property fmtid="{D5CDD505-2E9C-101B-9397-08002B2CF9AE}" pid="4" name="LastSaved">
    <vt:filetime>2017-06-21T00:00:00Z</vt:filetime>
  </property>
</Properties>
</file>