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F70" w:rsidRDefault="00E12F70">
      <w:pPr>
        <w:framePr w:w="2034" w:h="411" w:wrap="auto" w:vAnchor="page" w:hAnchor="page" w:x="2284" w:y="14648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1FF8" w:rsidRDefault="005C7CA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39"/>
          <w:szCs w:val="39"/>
        </w:rPr>
      </w:pPr>
      <w:r>
        <w:rPr>
          <w:rFonts w:ascii="Arial" w:hAnsi="Arial" w:cs="Arial"/>
          <w:noProof/>
          <w:sz w:val="39"/>
          <w:szCs w:val="39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-279400</wp:posOffset>
                </wp:positionV>
                <wp:extent cx="6753860" cy="2114550"/>
                <wp:effectExtent l="0" t="0" r="0" b="0"/>
                <wp:wrapNone/>
                <wp:docPr id="7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53860" cy="2114550"/>
                          <a:chOff x="855" y="615"/>
                          <a:chExt cx="10636" cy="3330"/>
                        </a:xfrm>
                      </wpg:grpSpPr>
                      <wps:wsp>
                        <wps:cNvPr id="8" name="Line 3"/>
                        <wps:cNvCnPr/>
                        <wps:spPr bwMode="auto">
                          <a:xfrm>
                            <a:off x="941" y="3945"/>
                            <a:ext cx="1055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98480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9" name="Group 19"/>
                        <wpg:cNvGrpSpPr>
                          <a:grpSpLocks/>
                        </wpg:cNvGrpSpPr>
                        <wpg:grpSpPr bwMode="auto">
                          <a:xfrm>
                            <a:off x="855" y="615"/>
                            <a:ext cx="10636" cy="3090"/>
                            <a:chOff x="855" y="615"/>
                            <a:chExt cx="10636" cy="3090"/>
                          </a:xfrm>
                        </wpg:grpSpPr>
                        <wps:wsp>
                          <wps:cNvPr id="13" name="Rectangl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855" y="615"/>
                              <a:ext cx="10636" cy="30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91FF8" w:rsidRDefault="00691FF8" w:rsidP="00691FF8">
                                <w:pPr>
                                  <w:ind w:left="5760"/>
                                  <w:rPr>
                                    <w:rFonts w:ascii="Comic Sans MS" w:hAnsi="Comic Sans MS" w:cs="Comic Sans MS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  <w:t xml:space="preserve">Name </w:t>
                                </w:r>
                                <w:r>
                                  <w:rPr>
                                    <w:rFonts w:ascii="Comic Sans MS" w:hAnsi="Comic Sans MS" w:cs="Comic Sans MS"/>
                                    <w:sz w:val="24"/>
                                    <w:szCs w:val="24"/>
                                  </w:rPr>
                                  <w:t>_______________________</w:t>
                                </w:r>
                              </w:p>
                              <w:p w:rsidR="00691FF8" w:rsidRPr="00565B16" w:rsidRDefault="00691FF8" w:rsidP="00691FF8">
                                <w:pPr>
                                  <w:ind w:left="5760"/>
                                  <w:rPr>
                                    <w:rFonts w:ascii="Arial" w:hAnsi="Arial" w:cs="Arial"/>
                                    <w:sz w:val="18"/>
                                    <w:szCs w:val="36"/>
                                  </w:rPr>
                                </w:pPr>
                              </w:p>
                              <w:p w:rsidR="00691FF8" w:rsidRPr="00565B16" w:rsidRDefault="00691FF8" w:rsidP="00691FF8">
                                <w:pPr>
                                  <w:widowControl w:val="0"/>
                                  <w:autoSpaceDE w:val="0"/>
                                  <w:autoSpaceDN w:val="0"/>
                                  <w:adjustRightInd w:val="0"/>
                                  <w:spacing w:after="0" w:line="204" w:lineRule="auto"/>
                                  <w:ind w:left="2400"/>
                                  <w:rPr>
                                    <w:rFonts w:ascii="Arial" w:hAnsi="Arial" w:cs="Arial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E36C0A"/>
                                    <w:sz w:val="56"/>
                                    <w:szCs w:val="56"/>
                                  </w:rPr>
                                  <w:tab/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E36C0A"/>
                                    <w:sz w:val="56"/>
                                    <w:szCs w:val="56"/>
                                  </w:rPr>
                                  <w:tab/>
                                </w:r>
                                <w:r w:rsidRPr="00565B16">
                                  <w:rPr>
                                    <w:rFonts w:ascii="Arial" w:hAnsi="Arial" w:cs="Arial"/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Worksheet</w:t>
                                </w:r>
                                <w:r w:rsidR="005C7CAC">
                                  <w:rPr>
                                    <w:rFonts w:ascii="Arial" w:hAnsi="Arial" w:cs="Arial"/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 xml:space="preserve"> Title</w:t>
                                </w:r>
                              </w:p>
                              <w:p w:rsidR="00691FF8" w:rsidRPr="00DB5D9F" w:rsidRDefault="005C7CAC" w:rsidP="00691FF8">
                                <w:pPr>
                                  <w:widowControl w:val="0"/>
                                  <w:autoSpaceDE w:val="0"/>
                                  <w:autoSpaceDN w:val="0"/>
                                  <w:adjustRightInd w:val="0"/>
                                  <w:spacing w:after="0" w:line="204" w:lineRule="auto"/>
                                  <w:ind w:left="2400"/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E36C0A"/>
                                    <w:sz w:val="56"/>
                                    <w:szCs w:val="56"/>
                                  </w:rPr>
                                  <w:t xml:space="preserve">     Heading 1</w:t>
                                </w:r>
                              </w:p>
                              <w:p w:rsidR="00691FF8" w:rsidRDefault="005C7CAC" w:rsidP="00691FF8">
                                <w:r>
                                  <w:rPr>
                                    <w:rFonts w:ascii="Arial" w:hAnsi="Arial" w:cs="Arial"/>
                                    <w:sz w:val="36"/>
                                    <w:szCs w:val="36"/>
                                  </w:rPr>
                                  <w:t>Sample text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AutoShap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1225" y="840"/>
                              <a:ext cx="2563" cy="70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BE4D5"/>
                            </a:solidFill>
                            <a:ln w="28575">
                              <a:solidFill>
                                <a:srgbClr val="C45911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91FF8" w:rsidRPr="00407CE9" w:rsidRDefault="005C7CAC" w:rsidP="00691FF8">
                                <w:pPr>
                                  <w:jc w:val="center"/>
                                  <w:rPr>
                                    <w:sz w:val="44"/>
                                    <w:szCs w:val="44"/>
                                  </w:rPr>
                                </w:pPr>
                                <w:r>
                                  <w:rPr>
                                    <w:sz w:val="44"/>
                                    <w:szCs w:val="44"/>
                                  </w:rPr>
                                  <w:t>Title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26" style="position:absolute;margin-left:-2.2pt;margin-top:-21.95pt;width:531.8pt;height:166.5pt;z-index:251662336" coordorigin="855,615" coordsize="10636,333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">
                <v:line id="Line 3" o:spid="_x0000_s1027" style="position:absolute;visibility:visible;mso-wrap-style:square" from="941,3945" to="11491,394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3WXys8IAAADaAAAADwAAAGRycy9kb3ducmV2LnhtbERPz2vCMBS+C/sfwhvsIja1kyGdUURx&#10;21HtEHd7NG9tZ/NSkkw7//rlIHj8+H7PFr1pxZmcbywrGCcpCOLS6oYrBZ/FZjQF4QOyxtYyKfgj&#10;D4v5w2CGubYX3tF5HyoRQ9jnqKAOocul9GVNBn1iO+LIfVtnMEToKqkdXmK4aWWWpi/SYMOxocaO&#10;VjWVp/2vUfA+OWbm7etabotrGKY/WfY8XB+Uenrsl68gAvXhLr65P7SCuDVeiTdAzv8B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3WXys8IAAADaAAAADwAAAAAAAAAAAAAA&#10;AAChAgAAZHJzL2Rvd25yZXYueG1sUEsFBgAAAAAEAAQA+QAAAJADAAAAAA==&#10;" strokecolor="#984806" strokeweight="3pt"/>
                <v:group id="Group 19" o:spid="_x0000_s1028" style="position:absolute;left:855;top:615;width:10636;height:3090" coordorigin="855,615" coordsize="10636,309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vJSJLcUAAADaAAAA&#10;DwAAAAAAAAAAAAAAAACpAgAAZHJzL2Rvd25yZXYueG1sUEsFBgAAAAAEAAQA+gAAAJsDAAAAAA==&#10;">
                  <v:rect id="Rectangle 17" o:spid="_x0000_s1029" style="position:absolute;left:855;top:615;width:10636;height:30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JOgVRwgAA&#10;ANsAAAAPAAAAZHJzL2Rvd25yZXYueG1sRE9La8JAEL4X+h+WEbw1u2oNbZqNiCAI1UO10OuQnTxo&#10;djbNrhr/vVso9DYf33Py1Wg7caHBt441zBIFgrh0puVaw+dp+/QCwgdkg51j0nAjD6vi8SHHzLgr&#10;f9DlGGoRQ9hnqKEJoc+k9GVDFn3ieuLIVW6wGCIcamkGvMZw28m5Uqm02HJsaLCnTUPl9/FsNWD6&#10;bH4O1WJ/ej+n+FqParv8UlpPJ+P6DUSgMfyL/9w7E+cv4PeXeIAs7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Ek6BVHCAAAA2wAAAA8AAAAAAAAAAAAAAAAAlwIAAGRycy9kb3du&#10;cmV2LnhtbFBLBQYAAAAABAAEAPUAAACGAwAAAAA=&#10;" stroked="f">
                    <v:textbox>
                      <w:txbxContent>
                        <w:p w:rsidR="00691FF8" w:rsidRDefault="00691FF8" w:rsidP="00691FF8">
                          <w:pPr>
                            <w:ind w:left="5760"/>
                            <w:rPr>
                              <w:rFonts w:ascii="Comic Sans MS" w:hAnsi="Comic Sans MS" w:cs="Comic Sans MS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  <w:t xml:space="preserve">Name </w:t>
                          </w:r>
                          <w:r>
                            <w:rPr>
                              <w:rFonts w:ascii="Comic Sans MS" w:hAnsi="Comic Sans MS" w:cs="Comic Sans MS"/>
                              <w:sz w:val="24"/>
                              <w:szCs w:val="24"/>
                            </w:rPr>
                            <w:t>_______________________</w:t>
                          </w:r>
                        </w:p>
                        <w:p w:rsidR="00691FF8" w:rsidRPr="00565B16" w:rsidRDefault="00691FF8" w:rsidP="00691FF8">
                          <w:pPr>
                            <w:ind w:left="5760"/>
                            <w:rPr>
                              <w:rFonts w:ascii="Arial" w:hAnsi="Arial" w:cs="Arial"/>
                              <w:sz w:val="18"/>
                              <w:szCs w:val="36"/>
                            </w:rPr>
                          </w:pPr>
                        </w:p>
                        <w:p w:rsidR="00691FF8" w:rsidRPr="00565B16" w:rsidRDefault="00691FF8" w:rsidP="00691FF8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04" w:lineRule="auto"/>
                            <w:ind w:left="2400"/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E36C0A"/>
                              <w:sz w:val="56"/>
                              <w:szCs w:val="56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E36C0A"/>
                              <w:sz w:val="56"/>
                              <w:szCs w:val="56"/>
                            </w:rPr>
                            <w:tab/>
                          </w:r>
                          <w:r w:rsidRPr="00565B16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t>Worksheet</w:t>
                          </w:r>
                          <w:r w:rsidR="005C7CAC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t xml:space="preserve"> Title</w:t>
                          </w:r>
                        </w:p>
                        <w:p w:rsidR="00691FF8" w:rsidRPr="00DB5D9F" w:rsidRDefault="005C7CAC" w:rsidP="00691FF8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04" w:lineRule="auto"/>
                            <w:ind w:left="2400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E36C0A"/>
                              <w:sz w:val="56"/>
                              <w:szCs w:val="56"/>
                            </w:rPr>
                            <w:t xml:space="preserve">     Heading 1</w:t>
                          </w:r>
                        </w:p>
                        <w:p w:rsidR="00691FF8" w:rsidRDefault="005C7CAC" w:rsidP="00691FF8">
                          <w:r>
                            <w:rPr>
                              <w:rFonts w:ascii="Arial" w:hAnsi="Arial" w:cs="Arial"/>
                              <w:sz w:val="36"/>
                              <w:szCs w:val="36"/>
                            </w:rPr>
                            <w:t>Sample text</w:t>
                          </w:r>
                        </w:p>
                      </w:txbxContent>
                    </v:textbox>
                  </v:rect>
                  <v:roundrect id="AutoShape 18" o:spid="_x0000_s1030" style="position:absolute;left:1225;top:840;width:2563;height:705;visibility:visible;mso-wrap-style:square;v-text-anchor:top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anMJTwgAA&#10;ANsAAAAPAAAAZHJzL2Rvd25yZXYueG1sRE/basJAEH0v+A/LCL4U3VRKKdFVRAhIWoV6eR+yYxLM&#10;zqbZ1Wz+vlso9G0O5zrLdTCNeFDnassKXmYJCOLC6ppLBedTNn0H4TyyxsYyKRjIwXo1elpiqm3P&#10;X/Q4+lLEEHYpKqi8b1MpXVGRQTezLXHkrrYz6CPsSqk77GO4aeQ8Sd6kwZpjQ4UtbSsqbse7UZD1&#10;h+Hj/B2ei0+XD4ewv+zzPFNqMg6bBQhPwf+L/9w7Hee/wu8v8QC5+g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cwlPCAAAA2wAAAA8AAAAAAAAAAAAAAAAAlwIAAGRycy9kb3du&#10;cmV2LnhtbFBLBQYAAAAABAAEAPUAAACGAwAAAAA=&#10;" fillcolor="#fbe4d5" strokecolor="#c45911" strokeweight="2.25pt">
                    <v:textbox>
                      <w:txbxContent>
                        <w:p w:rsidR="00691FF8" w:rsidRPr="00407CE9" w:rsidRDefault="005C7CAC" w:rsidP="00691FF8">
                          <w:pPr>
                            <w:jc w:val="center"/>
                            <w:rPr>
                              <w:sz w:val="44"/>
                              <w:szCs w:val="44"/>
                            </w:rPr>
                          </w:pPr>
                          <w:r>
                            <w:rPr>
                              <w:sz w:val="44"/>
                              <w:szCs w:val="44"/>
                            </w:rPr>
                            <w:t>Title</w:t>
                          </w:r>
                        </w:p>
                      </w:txbxContent>
                    </v:textbox>
                  </v:roundrect>
                </v:group>
              </v:group>
            </w:pict>
          </mc:Fallback>
        </mc:AlternateContent>
      </w:r>
    </w:p>
    <w:p w:rsidR="00691FF8" w:rsidRDefault="00691FF8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39"/>
          <w:szCs w:val="39"/>
        </w:rPr>
      </w:pPr>
    </w:p>
    <w:p w:rsidR="00691FF8" w:rsidRDefault="00691FF8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39"/>
          <w:szCs w:val="39"/>
        </w:rPr>
      </w:pPr>
    </w:p>
    <w:p w:rsidR="00691FF8" w:rsidRDefault="00691FF8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39"/>
          <w:szCs w:val="39"/>
        </w:rPr>
      </w:pPr>
    </w:p>
    <w:p w:rsidR="00691FF8" w:rsidRDefault="00691FF8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39"/>
          <w:szCs w:val="39"/>
        </w:rPr>
      </w:pPr>
    </w:p>
    <w:p w:rsidR="00691FF8" w:rsidRDefault="00691FF8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39"/>
          <w:szCs w:val="39"/>
        </w:rPr>
      </w:pPr>
    </w:p>
    <w:p w:rsidR="00691FF8" w:rsidRDefault="00691FF8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39"/>
          <w:szCs w:val="39"/>
        </w:rPr>
      </w:pPr>
    </w:p>
    <w:p w:rsidR="00691FF8" w:rsidRDefault="00691FF8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39"/>
          <w:szCs w:val="39"/>
        </w:rPr>
      </w:pPr>
    </w:p>
    <w:p w:rsidR="00691FF8" w:rsidRDefault="00691FF8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39"/>
          <w:szCs w:val="39"/>
        </w:rPr>
      </w:pPr>
    </w:p>
    <w:p w:rsidR="00691FF8" w:rsidRDefault="00691FF8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39"/>
          <w:szCs w:val="39"/>
        </w:rPr>
      </w:pPr>
    </w:p>
    <w:p w:rsidR="00691FF8" w:rsidRDefault="00691FF8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39"/>
          <w:szCs w:val="39"/>
        </w:rPr>
      </w:pPr>
    </w:p>
    <w:p w:rsidR="00691FF8" w:rsidRDefault="00691FF8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39"/>
          <w:szCs w:val="39"/>
        </w:rPr>
      </w:pPr>
    </w:p>
    <w:p w:rsidR="00E12F70" w:rsidRDefault="005C7C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>
                <wp:simplePos x="0" y="0"/>
                <wp:positionH relativeFrom="column">
                  <wp:posOffset>26035</wp:posOffset>
                </wp:positionH>
                <wp:positionV relativeFrom="paragraph">
                  <wp:posOffset>2531745</wp:posOffset>
                </wp:positionV>
                <wp:extent cx="6699250" cy="0"/>
                <wp:effectExtent l="0" t="0" r="0" b="0"/>
                <wp:wrapNone/>
                <wp:docPr id="6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9925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98480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-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05pt,199.35pt" to="529.55pt,199.3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" o:allowincell="f" strokecolor="#984806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>
                <wp:simplePos x="0" y="0"/>
                <wp:positionH relativeFrom="column">
                  <wp:posOffset>3375025</wp:posOffset>
                </wp:positionH>
                <wp:positionV relativeFrom="paragraph">
                  <wp:posOffset>292100</wp:posOffset>
                </wp:positionV>
                <wp:extent cx="0" cy="6735445"/>
                <wp:effectExtent l="0" t="0" r="0" b="0"/>
                <wp:wrapNone/>
                <wp:docPr id="5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735445"/>
                        </a:xfrm>
                        <a:prstGeom prst="line">
                          <a:avLst/>
                        </a:prstGeom>
                        <a:noFill/>
                        <a:ln w="38093">
                          <a:solidFill>
                            <a:srgbClr val="98480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5.75pt,23pt" to="265.75pt,553.3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" o:allowincell="f" strokecolor="#984806" strokeweight="38093emu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column">
                  <wp:posOffset>26035</wp:posOffset>
                </wp:positionH>
                <wp:positionV relativeFrom="paragraph">
                  <wp:posOffset>4750435</wp:posOffset>
                </wp:positionV>
                <wp:extent cx="6699250" cy="0"/>
                <wp:effectExtent l="0" t="0" r="0" b="0"/>
                <wp:wrapNone/>
                <wp:docPr id="4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9925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98480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05pt,374.05pt" to="529.55pt,374.0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" o:allowincell="f" strokecolor="#984806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column">
                  <wp:posOffset>45085</wp:posOffset>
                </wp:positionH>
                <wp:positionV relativeFrom="paragraph">
                  <wp:posOffset>292100</wp:posOffset>
                </wp:positionV>
                <wp:extent cx="0" cy="6735445"/>
                <wp:effectExtent l="0" t="0" r="0" b="0"/>
                <wp:wrapNone/>
                <wp:docPr id="3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735445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98480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55pt,23pt" to="3.55pt,553.3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" o:allowincell="f" strokecolor="#984806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column">
                  <wp:posOffset>26035</wp:posOffset>
                </wp:positionH>
                <wp:positionV relativeFrom="paragraph">
                  <wp:posOffset>7008495</wp:posOffset>
                </wp:positionV>
                <wp:extent cx="6699250" cy="0"/>
                <wp:effectExtent l="0" t="0" r="0" b="0"/>
                <wp:wrapNone/>
                <wp:docPr id="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9925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98480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05pt,551.85pt" to="529.55pt,551.8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" o:allowincell="f" strokecolor="#984806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column">
                  <wp:posOffset>6706235</wp:posOffset>
                </wp:positionH>
                <wp:positionV relativeFrom="paragraph">
                  <wp:posOffset>292100</wp:posOffset>
                </wp:positionV>
                <wp:extent cx="0" cy="6735445"/>
                <wp:effectExtent l="0" t="0" r="0" b="0"/>
                <wp:wrapNone/>
                <wp:docPr id="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735445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98480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8.05pt,23pt" to="528.05pt,553.3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" o:allowincell="f" strokecolor="#984806" strokeweight="3pt"/>
            </w:pict>
          </mc:Fallback>
        </mc:AlternateContent>
      </w:r>
    </w:p>
    <w:p w:rsidR="00E12F70" w:rsidRDefault="00E12F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12F70" w:rsidRDefault="00E12F70">
      <w:pPr>
        <w:widowControl w:val="0"/>
        <w:autoSpaceDE w:val="0"/>
        <w:autoSpaceDN w:val="0"/>
        <w:adjustRightInd w:val="0"/>
        <w:spacing w:after="0" w:line="233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"/>
        <w:gridCol w:w="3900"/>
        <w:gridCol w:w="1360"/>
        <w:gridCol w:w="3880"/>
      </w:tblGrid>
      <w:tr w:rsidR="00E12F70" w:rsidRPr="00E12F70">
        <w:trPr>
          <w:trHeight w:val="41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F70" w:rsidRPr="00E12F70" w:rsidRDefault="00E1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12F70">
              <w:rPr>
                <w:rFonts w:ascii="Arial" w:hAnsi="Arial" w:cs="Arial"/>
                <w:w w:val="70"/>
                <w:sz w:val="34"/>
                <w:szCs w:val="34"/>
              </w:rPr>
              <w:t>1.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F70" w:rsidRPr="00E12F70" w:rsidRDefault="005C7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36"/>
                <w:szCs w:val="36"/>
              </w:rPr>
              <w:t>Sample text</w:t>
            </w:r>
            <w:r w:rsidR="00E12F70" w:rsidRPr="00E12F70">
              <w:rPr>
                <w:rFonts w:ascii="Arial" w:hAnsi="Arial" w:cs="Arial"/>
                <w:sz w:val="36"/>
                <w:szCs w:val="36"/>
              </w:rPr>
              <w:t>: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F70" w:rsidRPr="00E12F70" w:rsidRDefault="00E1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12F70">
              <w:rPr>
                <w:rFonts w:ascii="Arial" w:hAnsi="Arial" w:cs="Arial"/>
                <w:sz w:val="36"/>
                <w:szCs w:val="36"/>
              </w:rPr>
              <w:t>2.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F70" w:rsidRPr="00E12F70" w:rsidRDefault="005C7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36"/>
                <w:szCs w:val="36"/>
              </w:rPr>
              <w:t>Sample text</w:t>
            </w:r>
            <w:r w:rsidR="00E12F70" w:rsidRPr="00E12F70">
              <w:rPr>
                <w:rFonts w:ascii="Arial" w:hAnsi="Arial" w:cs="Arial"/>
                <w:sz w:val="36"/>
                <w:szCs w:val="36"/>
              </w:rPr>
              <w:t>:</w:t>
            </w:r>
          </w:p>
        </w:tc>
      </w:tr>
      <w:tr w:rsidR="00E12F70" w:rsidRPr="00E12F70">
        <w:trPr>
          <w:trHeight w:val="2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F70" w:rsidRPr="00E12F70" w:rsidRDefault="00E1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12F70" w:rsidRPr="00E12F70" w:rsidRDefault="00E1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F70" w:rsidRPr="00E12F70" w:rsidRDefault="00E1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12F70" w:rsidRPr="00E12F70" w:rsidRDefault="00E1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E12F70" w:rsidRPr="00E12F70">
        <w:trPr>
          <w:trHeight w:val="446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F70" w:rsidRPr="00E12F70" w:rsidRDefault="00E1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12F70" w:rsidRPr="00E12F70" w:rsidRDefault="00E1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F70" w:rsidRPr="00E12F70" w:rsidRDefault="00E1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12F70" w:rsidRPr="00E12F70" w:rsidRDefault="00E1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12F70" w:rsidRDefault="005C7C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435610</wp:posOffset>
            </wp:positionH>
            <wp:positionV relativeFrom="paragraph">
              <wp:posOffset>-175260</wp:posOffset>
            </wp:positionV>
            <wp:extent cx="5796280" cy="37465"/>
            <wp:effectExtent l="0" t="0" r="0" b="635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6280" cy="3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2F70" w:rsidRDefault="00E12F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12F70" w:rsidRDefault="00E12F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12F70" w:rsidRDefault="00E12F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12F70" w:rsidRDefault="00E12F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12F70" w:rsidRDefault="00E12F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12F70" w:rsidRDefault="00E12F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12F70" w:rsidRDefault="00E12F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12F70" w:rsidRDefault="00E12F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12F70" w:rsidRDefault="00E12F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12F70" w:rsidRDefault="00E12F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12F70" w:rsidRDefault="00E12F70">
      <w:pPr>
        <w:widowControl w:val="0"/>
        <w:autoSpaceDE w:val="0"/>
        <w:autoSpaceDN w:val="0"/>
        <w:adjustRightInd w:val="0"/>
        <w:spacing w:after="0" w:line="372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"/>
        <w:gridCol w:w="3900"/>
        <w:gridCol w:w="1380"/>
        <w:gridCol w:w="3880"/>
      </w:tblGrid>
      <w:tr w:rsidR="00E12F70" w:rsidRPr="00E12F70">
        <w:trPr>
          <w:trHeight w:val="41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F70" w:rsidRPr="00E12F70" w:rsidRDefault="00E12F70">
            <w:pPr>
              <w:widowControl w:val="0"/>
              <w:autoSpaceDE w:val="0"/>
              <w:autoSpaceDN w:val="0"/>
              <w:adjustRightInd w:val="0"/>
              <w:spacing w:after="0" w:line="412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12F70">
              <w:rPr>
                <w:rFonts w:ascii="Arial" w:hAnsi="Arial" w:cs="Arial"/>
                <w:w w:val="73"/>
                <w:sz w:val="36"/>
                <w:szCs w:val="36"/>
              </w:rPr>
              <w:t>3.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F70" w:rsidRPr="00E12F70" w:rsidRDefault="005C7CAC">
            <w:pPr>
              <w:widowControl w:val="0"/>
              <w:autoSpaceDE w:val="0"/>
              <w:autoSpaceDN w:val="0"/>
              <w:adjustRightInd w:val="0"/>
              <w:spacing w:after="0" w:line="412" w:lineRule="exact"/>
              <w:ind w:left="9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36"/>
                <w:szCs w:val="36"/>
              </w:rPr>
              <w:t>Sample text</w:t>
            </w:r>
            <w:r w:rsidR="00E12F70" w:rsidRPr="00E12F70">
              <w:rPr>
                <w:rFonts w:ascii="Arial" w:hAnsi="Arial" w:cs="Arial"/>
                <w:sz w:val="36"/>
                <w:szCs w:val="36"/>
              </w:rPr>
              <w:t>: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F70" w:rsidRPr="00E12F70" w:rsidRDefault="00E12F70">
            <w:pPr>
              <w:widowControl w:val="0"/>
              <w:autoSpaceDE w:val="0"/>
              <w:autoSpaceDN w:val="0"/>
              <w:adjustRightInd w:val="0"/>
              <w:spacing w:after="0" w:line="412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12F70">
              <w:rPr>
                <w:rFonts w:ascii="Arial" w:hAnsi="Arial" w:cs="Arial"/>
                <w:sz w:val="36"/>
                <w:szCs w:val="36"/>
              </w:rPr>
              <w:t>4.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F70" w:rsidRPr="00E12F70" w:rsidRDefault="005C7CAC">
            <w:pPr>
              <w:widowControl w:val="0"/>
              <w:autoSpaceDE w:val="0"/>
              <w:autoSpaceDN w:val="0"/>
              <w:adjustRightInd w:val="0"/>
              <w:spacing w:after="0" w:line="412" w:lineRule="exact"/>
              <w:ind w:left="8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36"/>
                <w:szCs w:val="36"/>
              </w:rPr>
              <w:t>Sample text</w:t>
            </w:r>
            <w:r w:rsidR="00E12F70" w:rsidRPr="00E12F70">
              <w:rPr>
                <w:rFonts w:ascii="Arial" w:hAnsi="Arial" w:cs="Arial"/>
                <w:sz w:val="36"/>
                <w:szCs w:val="36"/>
              </w:rPr>
              <w:t>:</w:t>
            </w:r>
          </w:p>
        </w:tc>
      </w:tr>
      <w:tr w:rsidR="00E12F70" w:rsidRPr="00E12F70">
        <w:trPr>
          <w:trHeight w:val="33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F70" w:rsidRPr="00E12F70" w:rsidRDefault="00E1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12F70" w:rsidRPr="00E12F70" w:rsidRDefault="00E1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F70" w:rsidRPr="00E12F70" w:rsidRDefault="00E1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12F70" w:rsidRPr="00E12F70" w:rsidRDefault="00E1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E12F70" w:rsidRPr="00E12F70">
        <w:trPr>
          <w:trHeight w:val="446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F70" w:rsidRPr="00E12F70" w:rsidRDefault="00E1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12F70" w:rsidRPr="00E12F70" w:rsidRDefault="00E1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F70" w:rsidRPr="00E12F70" w:rsidRDefault="00E1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12F70" w:rsidRPr="00E12F70" w:rsidRDefault="00E1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12F70" w:rsidRDefault="005C7C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435610</wp:posOffset>
            </wp:positionH>
            <wp:positionV relativeFrom="paragraph">
              <wp:posOffset>-173355</wp:posOffset>
            </wp:positionV>
            <wp:extent cx="5807075" cy="37465"/>
            <wp:effectExtent l="0" t="0" r="3175" b="635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7075" cy="3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2F70" w:rsidRDefault="00E12F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12F70" w:rsidRDefault="00E12F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12F70" w:rsidRDefault="00E12F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12F70" w:rsidRDefault="00E12F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12F70" w:rsidRDefault="00E12F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12F70" w:rsidRDefault="00E12F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12F70" w:rsidRDefault="00E12F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12F70" w:rsidRDefault="00E12F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12F70" w:rsidRDefault="00E12F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12F70" w:rsidRDefault="00E12F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12F70" w:rsidRDefault="00E12F70">
      <w:pPr>
        <w:widowControl w:val="0"/>
        <w:autoSpaceDE w:val="0"/>
        <w:autoSpaceDN w:val="0"/>
        <w:adjustRightInd w:val="0"/>
        <w:spacing w:after="0" w:line="367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"/>
        <w:gridCol w:w="3880"/>
        <w:gridCol w:w="1380"/>
        <w:gridCol w:w="3880"/>
      </w:tblGrid>
      <w:tr w:rsidR="00E12F70" w:rsidRPr="00E12F70">
        <w:trPr>
          <w:trHeight w:val="434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F70" w:rsidRPr="00E12F70" w:rsidRDefault="00E1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12F70">
              <w:rPr>
                <w:rFonts w:ascii="Arial" w:hAnsi="Arial" w:cs="Arial"/>
                <w:w w:val="73"/>
                <w:sz w:val="36"/>
                <w:szCs w:val="36"/>
              </w:rPr>
              <w:t>5.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12F70" w:rsidRPr="00E12F70" w:rsidRDefault="005C7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36"/>
                <w:szCs w:val="36"/>
              </w:rPr>
              <w:t>Sample text</w:t>
            </w:r>
            <w:r w:rsidR="00E12F70" w:rsidRPr="00E12F70">
              <w:rPr>
                <w:rFonts w:ascii="Arial" w:hAnsi="Arial" w:cs="Arial"/>
                <w:sz w:val="36"/>
                <w:szCs w:val="36"/>
              </w:rPr>
              <w:t>: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F70" w:rsidRPr="00E12F70" w:rsidRDefault="00E1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12F70">
              <w:rPr>
                <w:rFonts w:ascii="Arial" w:hAnsi="Arial" w:cs="Arial"/>
                <w:sz w:val="36"/>
                <w:szCs w:val="36"/>
              </w:rPr>
              <w:t>6.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12F70" w:rsidRPr="00E12F70" w:rsidRDefault="005C7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36"/>
                <w:szCs w:val="36"/>
              </w:rPr>
              <w:t>Sample text</w:t>
            </w:r>
            <w:r w:rsidR="00E12F70" w:rsidRPr="00E12F70">
              <w:rPr>
                <w:rFonts w:ascii="Arial" w:hAnsi="Arial" w:cs="Arial"/>
                <w:sz w:val="36"/>
                <w:szCs w:val="36"/>
              </w:rPr>
              <w:t>:</w:t>
            </w:r>
          </w:p>
        </w:tc>
      </w:tr>
      <w:tr w:rsidR="00E12F70" w:rsidRPr="00E12F70">
        <w:trPr>
          <w:trHeight w:val="443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F70" w:rsidRPr="00E12F70" w:rsidRDefault="00E1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12F70" w:rsidRPr="00E12F70" w:rsidRDefault="00E1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F70" w:rsidRPr="00E12F70" w:rsidRDefault="00E1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12F70" w:rsidRPr="00E12F70" w:rsidRDefault="00E12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12F70" w:rsidRDefault="005C7C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446405</wp:posOffset>
            </wp:positionH>
            <wp:positionV relativeFrom="paragraph">
              <wp:posOffset>-179705</wp:posOffset>
            </wp:positionV>
            <wp:extent cx="5796280" cy="4381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6280" cy="43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2F70" w:rsidRDefault="00E12F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12F70" w:rsidRDefault="00E12F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12F70" w:rsidRDefault="00E12F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12F70" w:rsidRDefault="00E12F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12F70" w:rsidRDefault="00E12F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12F70" w:rsidRDefault="00E12F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12F70" w:rsidRDefault="00E12F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12F70" w:rsidRDefault="00E12F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12F70" w:rsidRDefault="00E12F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12F70" w:rsidRDefault="00E12F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12F70" w:rsidRDefault="00E12F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12F70" w:rsidRDefault="00E12F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B5D9F" w:rsidRDefault="00DB5D9F" w:rsidP="00DB5D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DB5D9F">
      <w:type w:val="continuous"/>
      <w:pgSz w:w="12240" w:h="15840"/>
      <w:pgMar w:top="1055" w:right="1480" w:bottom="734" w:left="900" w:header="720" w:footer="720" w:gutter="0"/>
      <w:cols w:space="1600" w:equalWidth="0">
        <w:col w:w="9860" w:space="160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savePreviewPicture/>
  <w:doNotValidateAgainstSchema/>
  <w:doNotDemarcateInvalidXml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36C"/>
    <w:rsid w:val="000152E0"/>
    <w:rsid w:val="001C027F"/>
    <w:rsid w:val="0037368C"/>
    <w:rsid w:val="00407CE9"/>
    <w:rsid w:val="00490724"/>
    <w:rsid w:val="00565B16"/>
    <w:rsid w:val="005C7CAC"/>
    <w:rsid w:val="00691FF8"/>
    <w:rsid w:val="008D3960"/>
    <w:rsid w:val="008E1867"/>
    <w:rsid w:val="00924195"/>
    <w:rsid w:val="00A93C1D"/>
    <w:rsid w:val="00C5668D"/>
    <w:rsid w:val="00CE236C"/>
    <w:rsid w:val="00DB5D9F"/>
    <w:rsid w:val="00E12F70"/>
    <w:rsid w:val="00E6757A"/>
    <w:rsid w:val="00E84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DB5D9F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924195"/>
    <w:rPr>
      <w:color w:val="954F72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DB5D9F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924195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%20HD:Users:Cindy:Dropbox:-Clients:Amy%20Harrop:amy-products:OnePagePP:Upsell2Templates:New%20Templates:Template%20Format:works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worksheet.dotx</Template>
  <TotalTime>1</TotalTime>
  <Pages>1</Pages>
  <Words>28</Words>
  <Characters>160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</CharactersWithSpaces>
  <SharedDoc>false</SharedDoc>
  <HLinks>
    <vt:vector size="6" baseType="variant">
      <vt:variant>
        <vt:i4>3276925</vt:i4>
      </vt:variant>
      <vt:variant>
        <vt:i4>0</vt:i4>
      </vt:variant>
      <vt:variant>
        <vt:i4>0</vt:i4>
      </vt:variant>
      <vt:variant>
        <vt:i4>5</vt:i4>
      </vt:variant>
      <vt:variant>
        <vt:lpwstr>http://www.kidslearningstation.com/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Cindy</dc:creator>
  <cp:lastModifiedBy>Cindy</cp:lastModifiedBy>
  <cp:revision>1</cp:revision>
  <dcterms:created xsi:type="dcterms:W3CDTF">2017-07-18T01:20:00Z</dcterms:created>
  <dcterms:modified xsi:type="dcterms:W3CDTF">2017-07-18T01:22:00Z</dcterms:modified>
</cp:coreProperties>
</file>