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93E" w:rsidRDefault="00CA7090">
      <w:pPr>
        <w:pStyle w:val="BodyText"/>
        <w:rPr>
          <w:rFonts w:ascii="Times New Roman"/>
          <w:sz w:val="20"/>
        </w:rPr>
      </w:pPr>
      <w:bookmarkStart w:id="0" w:name="_GoBack"/>
      <w:bookmarkEnd w:id="0"/>
      <w:r>
        <w:rPr>
          <w:noProof/>
        </w:rPr>
        <mc:AlternateContent>
          <mc:Choice Requires="wps">
            <w:drawing>
              <wp:anchor distT="0" distB="0" distL="114300" distR="114300" simplePos="0" relativeHeight="503313728" behindDoc="1" locked="0" layoutInCell="1" allowOverlap="1">
                <wp:simplePos x="0" y="0"/>
                <wp:positionH relativeFrom="page">
                  <wp:posOffset>0</wp:posOffset>
                </wp:positionH>
                <wp:positionV relativeFrom="page">
                  <wp:posOffset>0</wp:posOffset>
                </wp:positionV>
                <wp:extent cx="7556500" cy="2493645"/>
                <wp:effectExtent l="0" t="0" r="0" b="19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2493645"/>
                        </a:xfrm>
                        <a:prstGeom prst="rect">
                          <a:avLst/>
                        </a:prstGeom>
                        <a:solidFill>
                          <a:srgbClr val="366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0;margin-top:0;width:595pt;height:196.35pt;z-index:-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" fillcolor="#366191" stroked="f">
                <w10:wrap anchorx="page" anchory="page"/>
              </v:rect>
            </w:pict>
          </mc:Fallback>
        </mc:AlternateContent>
      </w:r>
    </w:p>
    <w:p w:rsidR="003F493E" w:rsidRDefault="003F493E">
      <w:pPr>
        <w:pStyle w:val="BodyText"/>
        <w:rPr>
          <w:rFonts w:ascii="Times New Roman"/>
          <w:sz w:val="20"/>
        </w:rPr>
      </w:pPr>
    </w:p>
    <w:p w:rsidR="003F493E" w:rsidRDefault="003F493E">
      <w:pPr>
        <w:pStyle w:val="BodyText"/>
        <w:spacing w:before="5"/>
        <w:rPr>
          <w:rFonts w:ascii="Times New Roman"/>
          <w:sz w:val="20"/>
        </w:rPr>
      </w:pPr>
    </w:p>
    <w:p w:rsidR="003F493E" w:rsidRDefault="001507B6">
      <w:pPr>
        <w:spacing w:line="224" w:lineRule="exact"/>
        <w:ind w:left="1273" w:right="1322"/>
        <w:jc w:val="center"/>
        <w:rPr>
          <w:sz w:val="25"/>
        </w:rPr>
      </w:pPr>
      <w:r>
        <w:rPr>
          <w:color w:val="FFFFFF"/>
          <w:w w:val="105"/>
          <w:sz w:val="25"/>
        </w:rPr>
        <w:t>Sample Text</w:t>
      </w:r>
    </w:p>
    <w:p w:rsidR="003F493E" w:rsidRDefault="001507B6">
      <w:pPr>
        <w:spacing w:before="211"/>
        <w:ind w:left="1283" w:right="1322"/>
        <w:jc w:val="center"/>
        <w:rPr>
          <w:rFonts w:ascii="Times New Roman"/>
          <w:b/>
          <w:sz w:val="132"/>
        </w:rPr>
      </w:pPr>
      <w:r>
        <w:rPr>
          <w:rFonts w:ascii="Times New Roman"/>
          <w:b/>
          <w:color w:val="F7C96C"/>
          <w:spacing w:val="17"/>
          <w:w w:val="90"/>
          <w:sz w:val="132"/>
        </w:rPr>
        <w:t>Title</w:t>
      </w:r>
    </w:p>
    <w:p w:rsidR="003F493E" w:rsidRDefault="003F493E">
      <w:pPr>
        <w:pStyle w:val="BodyText"/>
        <w:spacing w:before="9"/>
        <w:rPr>
          <w:rFonts w:ascii="Times New Roman"/>
          <w:b/>
          <w:sz w:val="25"/>
        </w:rPr>
      </w:pPr>
    </w:p>
    <w:p w:rsidR="003F493E" w:rsidRDefault="001507B6" w:rsidP="001507B6">
      <w:pPr>
        <w:spacing w:line="245" w:lineRule="exact"/>
        <w:ind w:left="2605"/>
        <w:rPr>
          <w:sz w:val="29"/>
        </w:rPr>
      </w:pPr>
      <w:r>
        <w:rPr>
          <w:color w:val="FFFFFF"/>
          <w:w w:val="105"/>
          <w:sz w:val="29"/>
        </w:rPr>
        <w:t xml:space="preserve">                              Subtitle</w:t>
      </w:r>
    </w:p>
    <w:p w:rsidR="003F493E" w:rsidRDefault="003F493E">
      <w:pPr>
        <w:pStyle w:val="BodyText"/>
        <w:rPr>
          <w:sz w:val="20"/>
        </w:rPr>
      </w:pPr>
    </w:p>
    <w:p w:rsidR="003F493E" w:rsidRDefault="003F493E">
      <w:pPr>
        <w:pStyle w:val="BodyText"/>
        <w:rPr>
          <w:sz w:val="20"/>
        </w:rPr>
      </w:pPr>
    </w:p>
    <w:p w:rsidR="003F493E" w:rsidRDefault="003F493E">
      <w:pPr>
        <w:pStyle w:val="BodyText"/>
        <w:rPr>
          <w:sz w:val="20"/>
        </w:rPr>
      </w:pPr>
    </w:p>
    <w:p w:rsidR="003F493E" w:rsidRDefault="00FE241C">
      <w:pPr>
        <w:pStyle w:val="BodyText"/>
        <w:spacing w:before="6"/>
        <w:rPr>
          <w:sz w:val="28"/>
        </w:rPr>
      </w:pPr>
      <w:r>
        <w:rPr>
          <w:noProof/>
        </w:rPr>
        <w:drawing>
          <wp:anchor distT="0" distB="0" distL="0" distR="0" simplePos="0" relativeHeight="251658240" behindDoc="0" locked="0" layoutInCell="1" allowOverlap="1">
            <wp:simplePos x="0" y="0"/>
            <wp:positionH relativeFrom="page">
              <wp:posOffset>323578</wp:posOffset>
            </wp:positionH>
            <wp:positionV relativeFrom="paragraph">
              <wp:posOffset>235247</wp:posOffset>
            </wp:positionV>
            <wp:extent cx="6947411" cy="24744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6947411" cy="2474420"/>
                    </a:xfrm>
                    <a:prstGeom prst="rect">
                      <a:avLst/>
                    </a:prstGeom>
                  </pic:spPr>
                </pic:pic>
              </a:graphicData>
            </a:graphic>
          </wp:anchor>
        </w:drawing>
      </w:r>
    </w:p>
    <w:p w:rsidR="003F493E" w:rsidRDefault="003F493E">
      <w:pPr>
        <w:pStyle w:val="BodyText"/>
        <w:rPr>
          <w:sz w:val="20"/>
        </w:rPr>
      </w:pPr>
    </w:p>
    <w:p w:rsidR="003F493E" w:rsidRDefault="003F493E">
      <w:pPr>
        <w:pStyle w:val="BodyText"/>
        <w:rPr>
          <w:sz w:val="20"/>
        </w:rPr>
      </w:pPr>
    </w:p>
    <w:p w:rsidR="003F493E" w:rsidRDefault="00CA7090">
      <w:pPr>
        <w:spacing w:before="173" w:line="600" w:lineRule="exact"/>
        <w:ind w:left="554" w:right="6021"/>
        <w:rPr>
          <w:rFonts w:ascii="Times New Roman"/>
          <w:b/>
          <w:sz w:val="53"/>
        </w:rPr>
      </w:pPr>
      <w:r>
        <w:rPr>
          <w:noProof/>
        </w:rPr>
        <mc:AlternateContent>
          <mc:Choice Requires="wpg">
            <w:drawing>
              <wp:anchor distT="0" distB="0" distL="114300" distR="114300" simplePos="0" relativeHeight="1096" behindDoc="0" locked="0" layoutInCell="1" allowOverlap="1">
                <wp:simplePos x="0" y="0"/>
                <wp:positionH relativeFrom="page">
                  <wp:posOffset>4282440</wp:posOffset>
                </wp:positionH>
                <wp:positionV relativeFrom="paragraph">
                  <wp:posOffset>-76200</wp:posOffset>
                </wp:positionV>
                <wp:extent cx="2988310" cy="4949190"/>
                <wp:effectExtent l="0" t="0" r="0" b="381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8310" cy="4949190"/>
                          <a:chOff x="6744" y="-120"/>
                          <a:chExt cx="4706" cy="7794"/>
                        </a:xfrm>
                      </wpg:grpSpPr>
                      <wps:wsp>
                        <wps:cNvPr id="3" name="Rectangle 5"/>
                        <wps:cNvSpPr>
                          <a:spLocks noChangeArrowheads="1"/>
                        </wps:cNvSpPr>
                        <wps:spPr bwMode="auto">
                          <a:xfrm>
                            <a:off x="6744" y="-120"/>
                            <a:ext cx="4706" cy="7793"/>
                          </a:xfrm>
                          <a:prstGeom prst="rect">
                            <a:avLst/>
                          </a:prstGeom>
                          <a:solidFill>
                            <a:srgbClr val="366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AutoShape 4"/>
                        <wps:cNvSpPr>
                          <a:spLocks/>
                        </wps:cNvSpPr>
                        <wps:spPr bwMode="auto">
                          <a:xfrm>
                            <a:off x="7179" y="1012"/>
                            <a:ext cx="3807" cy="6250"/>
                          </a:xfrm>
                          <a:custGeom>
                            <a:avLst/>
                            <a:gdLst>
                              <a:gd name="T0" fmla="+- 0 7194 7179"/>
                              <a:gd name="T1" fmla="*/ T0 w 3807"/>
                              <a:gd name="T2" fmla="+- 0 2841 1012"/>
                              <a:gd name="T3" fmla="*/ 2841 h 6250"/>
                              <a:gd name="T4" fmla="+- 0 10986 7179"/>
                              <a:gd name="T5" fmla="*/ T4 w 3807"/>
                              <a:gd name="T6" fmla="+- 0 2841 1012"/>
                              <a:gd name="T7" fmla="*/ 2841 h 6250"/>
                              <a:gd name="T8" fmla="+- 0 7194 7179"/>
                              <a:gd name="T9" fmla="*/ T8 w 3807"/>
                              <a:gd name="T10" fmla="+- 0 4339 1012"/>
                              <a:gd name="T11" fmla="*/ 4339 h 6250"/>
                              <a:gd name="T12" fmla="+- 0 10986 7179"/>
                              <a:gd name="T13" fmla="*/ T12 w 3807"/>
                              <a:gd name="T14" fmla="+- 0 4339 1012"/>
                              <a:gd name="T15" fmla="*/ 4339 h 6250"/>
                              <a:gd name="T16" fmla="+- 0 7194 7179"/>
                              <a:gd name="T17" fmla="*/ T16 w 3807"/>
                              <a:gd name="T18" fmla="+- 0 5838 1012"/>
                              <a:gd name="T19" fmla="*/ 5838 h 6250"/>
                              <a:gd name="T20" fmla="+- 0 10986 7179"/>
                              <a:gd name="T21" fmla="*/ T20 w 3807"/>
                              <a:gd name="T22" fmla="+- 0 5838 1012"/>
                              <a:gd name="T23" fmla="*/ 5838 h 6250"/>
                              <a:gd name="T24" fmla="+- 0 7179 7179"/>
                              <a:gd name="T25" fmla="*/ T24 w 3807"/>
                              <a:gd name="T26" fmla="+- 0 7262 1012"/>
                              <a:gd name="T27" fmla="*/ 7262 h 6250"/>
                              <a:gd name="T28" fmla="+- 0 10971 7179"/>
                              <a:gd name="T29" fmla="*/ T28 w 3807"/>
                              <a:gd name="T30" fmla="+- 0 7262 1012"/>
                              <a:gd name="T31" fmla="*/ 7262 h 6250"/>
                              <a:gd name="T32" fmla="+- 0 7194 7179"/>
                              <a:gd name="T33" fmla="*/ T32 w 3807"/>
                              <a:gd name="T34" fmla="+- 0 1012 1012"/>
                              <a:gd name="T35" fmla="*/ 1012 h 6250"/>
                              <a:gd name="T36" fmla="+- 0 10986 7179"/>
                              <a:gd name="T37" fmla="*/ T36 w 3807"/>
                              <a:gd name="T38" fmla="+- 0 1012 1012"/>
                              <a:gd name="T39" fmla="*/ 1012 h 6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07" h="6250">
                                <a:moveTo>
                                  <a:pt x="15" y="1829"/>
                                </a:moveTo>
                                <a:lnTo>
                                  <a:pt x="3807" y="1829"/>
                                </a:lnTo>
                                <a:moveTo>
                                  <a:pt x="15" y="3327"/>
                                </a:moveTo>
                                <a:lnTo>
                                  <a:pt x="3807" y="3327"/>
                                </a:lnTo>
                                <a:moveTo>
                                  <a:pt x="15" y="4826"/>
                                </a:moveTo>
                                <a:lnTo>
                                  <a:pt x="3807" y="4826"/>
                                </a:lnTo>
                                <a:moveTo>
                                  <a:pt x="0" y="6250"/>
                                </a:moveTo>
                                <a:lnTo>
                                  <a:pt x="3792" y="6250"/>
                                </a:lnTo>
                                <a:moveTo>
                                  <a:pt x="15" y="0"/>
                                </a:moveTo>
                                <a:lnTo>
                                  <a:pt x="3807" y="0"/>
                                </a:lnTo>
                              </a:path>
                            </a:pathLst>
                          </a:custGeom>
                          <a:noFill/>
                          <a:ln w="28551">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3"/>
                        <wps:cNvSpPr txBox="1">
                          <a:spLocks noChangeArrowheads="1"/>
                        </wps:cNvSpPr>
                        <wps:spPr bwMode="auto">
                          <a:xfrm>
                            <a:off x="6744" y="-120"/>
                            <a:ext cx="4706" cy="77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493E" w:rsidRDefault="003F493E">
                              <w:pPr>
                                <w:spacing w:before="7"/>
                                <w:rPr>
                                  <w:rFonts w:ascii="Calibri"/>
                                  <w:sz w:val="34"/>
                                </w:rPr>
                              </w:pPr>
                            </w:p>
                            <w:p w:rsidR="003F493E" w:rsidRDefault="00FE241C">
                              <w:pPr>
                                <w:ind w:left="479" w:right="1268"/>
                                <w:rPr>
                                  <w:rFonts w:ascii="Times New Roman"/>
                                  <w:sz w:val="35"/>
                                </w:rPr>
                              </w:pPr>
                              <w:r>
                                <w:rPr>
                                  <w:rFonts w:ascii="Times New Roman"/>
                                  <w:color w:val="F7C96C"/>
                                  <w:sz w:val="35"/>
                                </w:rPr>
                                <w:t>C O N T E N T S</w:t>
                              </w:r>
                            </w:p>
                            <w:p w:rsidR="003F493E" w:rsidRDefault="003F493E">
                              <w:pPr>
                                <w:rPr>
                                  <w:rFonts w:ascii="Calibri"/>
                                  <w:sz w:val="34"/>
                                </w:rPr>
                              </w:pPr>
                            </w:p>
                            <w:p w:rsidR="003F493E" w:rsidRDefault="001507B6">
                              <w:pPr>
                                <w:spacing w:before="255" w:line="288" w:lineRule="auto"/>
                                <w:ind w:left="449" w:right="1268"/>
                                <w:rPr>
                                  <w:sz w:val="28"/>
                                </w:rPr>
                              </w:pPr>
                              <w:r>
                                <w:rPr>
                                  <w:color w:val="FFFFFF"/>
                                  <w:w w:val="115"/>
                                  <w:sz w:val="28"/>
                                </w:rPr>
                                <w:t>Sample Text1</w:t>
                              </w:r>
                            </w:p>
                            <w:p w:rsidR="003F493E" w:rsidRDefault="00FE241C">
                              <w:pPr>
                                <w:spacing w:before="146"/>
                                <w:ind w:left="464" w:right="1268"/>
                                <w:rPr>
                                  <w:rFonts w:ascii="Calibri"/>
                                  <w:sz w:val="21"/>
                                </w:rPr>
                              </w:pPr>
                              <w:r>
                                <w:rPr>
                                  <w:rFonts w:ascii="Calibri"/>
                                  <w:color w:val="F7C96C"/>
                                  <w:w w:val="155"/>
                                  <w:sz w:val="21"/>
                                </w:rPr>
                                <w:t>01</w:t>
                              </w:r>
                            </w:p>
                            <w:p w:rsidR="003F493E" w:rsidRDefault="003F493E">
                              <w:pPr>
                                <w:rPr>
                                  <w:rFonts w:ascii="Calibri"/>
                                </w:rPr>
                              </w:pPr>
                            </w:p>
                            <w:p w:rsidR="003F493E" w:rsidRDefault="003F493E">
                              <w:pPr>
                                <w:spacing w:before="11"/>
                                <w:rPr>
                                  <w:rFonts w:ascii="Calibri"/>
                                  <w:sz w:val="30"/>
                                </w:rPr>
                              </w:pPr>
                            </w:p>
                            <w:p w:rsidR="001507B6" w:rsidRDefault="001507B6" w:rsidP="001507B6">
                              <w:pPr>
                                <w:spacing w:before="255" w:line="288" w:lineRule="auto"/>
                                <w:ind w:left="449" w:right="1268"/>
                                <w:rPr>
                                  <w:sz w:val="28"/>
                                </w:rPr>
                              </w:pPr>
                              <w:r>
                                <w:rPr>
                                  <w:color w:val="FFFFFF"/>
                                  <w:w w:val="115"/>
                                  <w:sz w:val="28"/>
                                </w:rPr>
                                <w:t>Sample Text2</w:t>
                              </w:r>
                            </w:p>
                            <w:p w:rsidR="003F493E" w:rsidRDefault="00FE241C">
                              <w:pPr>
                                <w:spacing w:line="374" w:lineRule="auto"/>
                                <w:ind w:left="449" w:right="2176"/>
                                <w:rPr>
                                  <w:rFonts w:ascii="Calibri"/>
                                  <w:sz w:val="21"/>
                                </w:rPr>
                              </w:pPr>
                              <w:r>
                                <w:rPr>
                                  <w:rFonts w:ascii="Calibri"/>
                                  <w:color w:val="F7C96C"/>
                                  <w:w w:val="125"/>
                                  <w:sz w:val="21"/>
                                </w:rPr>
                                <w:t>02</w:t>
                              </w:r>
                            </w:p>
                            <w:p w:rsidR="003F493E" w:rsidRDefault="003F493E">
                              <w:pPr>
                                <w:rPr>
                                  <w:rFonts w:ascii="Calibri"/>
                                </w:rPr>
                              </w:pPr>
                            </w:p>
                            <w:p w:rsidR="001507B6" w:rsidRDefault="001507B6">
                              <w:pPr>
                                <w:spacing w:before="1" w:line="374" w:lineRule="auto"/>
                                <w:ind w:left="449" w:right="2176" w:hanging="15"/>
                                <w:rPr>
                                  <w:color w:val="FFFFFF"/>
                                  <w:w w:val="110"/>
                                  <w:sz w:val="28"/>
                                </w:rPr>
                              </w:pPr>
                            </w:p>
                            <w:p w:rsidR="001507B6" w:rsidRDefault="001507B6">
                              <w:pPr>
                                <w:spacing w:before="1" w:line="374" w:lineRule="auto"/>
                                <w:ind w:left="449" w:right="2176" w:hanging="15"/>
                                <w:rPr>
                                  <w:color w:val="FFFFFF"/>
                                  <w:w w:val="110"/>
                                  <w:sz w:val="28"/>
                                </w:rPr>
                              </w:pPr>
                              <w:r>
                                <w:rPr>
                                  <w:color w:val="FFFFFF"/>
                                  <w:w w:val="110"/>
                                  <w:sz w:val="28"/>
                                </w:rPr>
                                <w:t>SampleText3</w:t>
                              </w:r>
                            </w:p>
                            <w:p w:rsidR="003F493E" w:rsidRDefault="00FE241C">
                              <w:pPr>
                                <w:spacing w:before="1" w:line="374" w:lineRule="auto"/>
                                <w:ind w:left="449" w:right="2176" w:hanging="15"/>
                                <w:rPr>
                                  <w:rFonts w:ascii="Calibri"/>
                                  <w:sz w:val="21"/>
                                </w:rPr>
                              </w:pPr>
                              <w:r>
                                <w:rPr>
                                  <w:rFonts w:ascii="Calibri"/>
                                  <w:color w:val="F7C96C"/>
                                  <w:w w:val="125"/>
                                  <w:sz w:val="21"/>
                                </w:rPr>
                                <w:t>03</w:t>
                              </w:r>
                            </w:p>
                            <w:p w:rsidR="003F493E" w:rsidRDefault="003F493E">
                              <w:pPr>
                                <w:rPr>
                                  <w:rFonts w:ascii="Calibri"/>
                                </w:rPr>
                              </w:pPr>
                            </w:p>
                            <w:p w:rsidR="003F493E" w:rsidRDefault="003F493E">
                              <w:pPr>
                                <w:spacing w:before="10"/>
                                <w:rPr>
                                  <w:rFonts w:ascii="Calibri"/>
                                </w:rPr>
                              </w:pPr>
                            </w:p>
                            <w:p w:rsidR="001507B6" w:rsidRDefault="001507B6" w:rsidP="001507B6">
                              <w:pPr>
                                <w:spacing w:before="1" w:line="374" w:lineRule="auto"/>
                                <w:ind w:left="449" w:right="2176" w:hanging="15"/>
                                <w:rPr>
                                  <w:color w:val="FFFFFF"/>
                                  <w:w w:val="110"/>
                                  <w:sz w:val="28"/>
                                </w:rPr>
                              </w:pPr>
                              <w:r>
                                <w:rPr>
                                  <w:color w:val="FFFFFF"/>
                                  <w:w w:val="110"/>
                                  <w:sz w:val="28"/>
                                </w:rPr>
                                <w:t>SampleText4</w:t>
                              </w:r>
                            </w:p>
                            <w:p w:rsidR="003F493E" w:rsidRDefault="00FE241C">
                              <w:pPr>
                                <w:spacing w:line="374" w:lineRule="auto"/>
                                <w:ind w:left="449" w:right="1268" w:hanging="15"/>
                                <w:rPr>
                                  <w:rFonts w:ascii="Calibri"/>
                                  <w:sz w:val="21"/>
                                </w:rPr>
                              </w:pPr>
                              <w:r>
                                <w:rPr>
                                  <w:rFonts w:ascii="Calibri"/>
                                  <w:color w:val="F7C96C"/>
                                  <w:w w:val="125"/>
                                  <w:sz w:val="21"/>
                                </w:rPr>
                                <w:t>04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337.2pt;margin-top:-5.95pt;width:235.3pt;height:389.7pt;z-index:1096;mso-position-horizontal-relative:page" coordorigin="6744,-120" coordsize="4706,779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">
                <v:rect id="Rectangle 5" o:spid="_x0000_s1027" style="position:absolute;left:6744;top:-120;width:4706;height:77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Wc+exgAA&#10;ANoAAAAPAAAAZHJzL2Rvd25yZXYueG1sRI9Pa8JAFMTvQr/D8gredOOfqqSuEkoLHhRbtYfeHtnX&#10;JJh9G3a3Jvrp3UKhx2FmfsMs152pxYWcrywrGA0TEMS51RUXCk7Ht8EChA/IGmvLpOBKHtarh94S&#10;U21b/qDLIRQiQtinqKAMoUml9HlJBv3QNsTR+7bOYIjSFVI7bCPc1HKcJDNpsOK4UGJDLyXl58OP&#10;UTDNbjPn97en7e71U47m79lXtm+V6j922TOIQF34D/+1N1rBBH6vxBsgV3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TWc+exgAAANoAAAAPAAAAAAAAAAAAAAAAAJcCAABkcnMv&#10;ZG93bnJldi54bWxQSwUGAAAAAAQABAD1AAAAigMAAAAA&#10;" fillcolor="#366191" stroked="f"/>
                <v:shape id="AutoShape 4" o:spid="_x0000_s1028" style="position:absolute;left:7179;top:1012;width:3807;height:6250;visibility:visible;mso-wrap-style:square;v-text-anchor:top" coordsize="3807,62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6LubwwAA&#10;ANoAAAAPAAAAZHJzL2Rvd25yZXYueG1sRI9Pa8JAFMTvBb/D8oTemo1aQpu6igiWkltN9fyafU2i&#10;2bchu/njt+8WCh6HmfkNs95OphEDda62rGARxSCIC6trLhV85YenFxDOI2tsLJOCGznYbmYPa0y1&#10;HfmThqMvRYCwS1FB5X2bSumKigy6yLbEwfuxnUEfZFdK3eEY4KaRyzhOpMGaw0KFLe0rKq7H3igw&#10;4+37cE7ysT9l2SpfvV/64TVX6nE+7d5AeJr8Pfzf/tAKnuHvSrgBcvM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6LubwwAAANoAAAAPAAAAAAAAAAAAAAAAAJcCAABkcnMvZG93&#10;bnJldi54bWxQSwUGAAAAAAQABAD1AAAAhwMAAAAA&#10;" path="m15,1829l3807,1829m15,3327l3807,3327m15,4826l3807,4826m0,6250l3792,6250m15,0l3807,0e" filled="f" strokecolor="white" strokeweight="28551emu">
                  <v:path arrowok="t" o:connecttype="custom" o:connectlocs="15,2841;3807,2841;15,4339;3807,4339;15,5838;3807,5838;0,7262;3792,7262;15,1012;3807,1012" o:connectangles="0,0,0,0,0,0,0,0,0,0"/>
                </v:shape>
                <v:shapetype id="_x0000_t202" coordsize="21600,21600" o:spt="202" path="m0,0l0,21600,21600,21600,21600,0xe">
                  <v:stroke joinstyle="miter"/>
                  <v:path gradientshapeok="t" o:connecttype="rect"/>
                </v:shapetype>
                <v:shape id="Text Box 3" o:spid="_x0000_s1029" type="#_x0000_t202" style="position:absolute;left:6744;top:-120;width:4706;height:77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Zw8vwwAA&#10;ANoAAAAPAAAAZHJzL2Rvd25yZXYueG1sRI9Ba8JAFITvBf/D8gRvdWNBqdFVRCwUhGKMB4/P7DNZ&#10;zL6N2a3Gf98VCh6HmfmGmS87W4sbtd44VjAaJiCIC6cNlwoO+df7JwgfkDXWjknBgzwsF723Oaba&#10;3Tmj2z6UIkLYp6igCqFJpfRFRRb90DXE0Tu71mKIsi2lbvEe4baWH0kykRYNx4UKG1pXVFz2v1bB&#10;6sjZxlx/TrvsnJk8nya8nVyUGvS71QxEoC68wv/tb61gDM8r8QbI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Zw8vwwAAANoAAAAPAAAAAAAAAAAAAAAAAJcCAABkcnMvZG93&#10;bnJldi54bWxQSwUGAAAAAAQABAD1AAAAhwMAAAAA&#10;" filled="f" stroked="f">
                  <v:textbox inset="0,0,0,0">
                    <w:txbxContent>
                      <w:p w:rsidR="003F493E" w:rsidRDefault="003F493E">
                        <w:pPr>
                          <w:spacing w:before="7"/>
                          <w:rPr>
                            <w:rFonts w:ascii="Calibri"/>
                            <w:sz w:val="34"/>
                          </w:rPr>
                        </w:pPr>
                      </w:p>
                      <w:p w:rsidR="003F493E" w:rsidRDefault="00FE241C">
                        <w:pPr>
                          <w:ind w:left="479" w:right="1268"/>
                          <w:rPr>
                            <w:rFonts w:ascii="Times New Roman"/>
                            <w:sz w:val="35"/>
                          </w:rPr>
                        </w:pPr>
                        <w:r>
                          <w:rPr>
                            <w:rFonts w:ascii="Times New Roman"/>
                            <w:color w:val="F7C96C"/>
                            <w:sz w:val="35"/>
                          </w:rPr>
                          <w:t>C O N T E N T S</w:t>
                        </w:r>
                      </w:p>
                      <w:p w:rsidR="003F493E" w:rsidRDefault="003F493E">
                        <w:pPr>
                          <w:rPr>
                            <w:rFonts w:ascii="Calibri"/>
                            <w:sz w:val="34"/>
                          </w:rPr>
                        </w:pPr>
                      </w:p>
                      <w:p w:rsidR="003F493E" w:rsidRDefault="001507B6">
                        <w:pPr>
                          <w:spacing w:before="255" w:line="288" w:lineRule="auto"/>
                          <w:ind w:left="449" w:right="1268"/>
                          <w:rPr>
                            <w:sz w:val="28"/>
                          </w:rPr>
                        </w:pPr>
                        <w:r>
                          <w:rPr>
                            <w:color w:val="FFFFFF"/>
                            <w:w w:val="115"/>
                            <w:sz w:val="28"/>
                          </w:rPr>
                          <w:t>Sample Text1</w:t>
                        </w:r>
                      </w:p>
                      <w:p w:rsidR="003F493E" w:rsidRDefault="00FE241C">
                        <w:pPr>
                          <w:spacing w:before="146"/>
                          <w:ind w:left="464" w:right="1268"/>
                          <w:rPr>
                            <w:rFonts w:ascii="Calibri"/>
                            <w:sz w:val="21"/>
                          </w:rPr>
                        </w:pPr>
                        <w:r>
                          <w:rPr>
                            <w:rFonts w:ascii="Calibri"/>
                            <w:color w:val="F7C96C"/>
                            <w:w w:val="155"/>
                            <w:sz w:val="21"/>
                          </w:rPr>
                          <w:t>01</w:t>
                        </w:r>
                      </w:p>
                      <w:p w:rsidR="003F493E" w:rsidRDefault="003F493E">
                        <w:pPr>
                          <w:rPr>
                            <w:rFonts w:ascii="Calibri"/>
                          </w:rPr>
                        </w:pPr>
                      </w:p>
                      <w:p w:rsidR="003F493E" w:rsidRDefault="003F493E">
                        <w:pPr>
                          <w:spacing w:before="11"/>
                          <w:rPr>
                            <w:rFonts w:ascii="Calibri"/>
                            <w:sz w:val="30"/>
                          </w:rPr>
                        </w:pPr>
                      </w:p>
                      <w:p w:rsidR="001507B6" w:rsidRDefault="001507B6" w:rsidP="001507B6">
                        <w:pPr>
                          <w:spacing w:before="255" w:line="288" w:lineRule="auto"/>
                          <w:ind w:left="449" w:right="1268"/>
                          <w:rPr>
                            <w:sz w:val="28"/>
                          </w:rPr>
                        </w:pPr>
                        <w:r>
                          <w:rPr>
                            <w:color w:val="FFFFFF"/>
                            <w:w w:val="115"/>
                            <w:sz w:val="28"/>
                          </w:rPr>
                          <w:t>Sample Text2</w:t>
                        </w:r>
                      </w:p>
                      <w:p w:rsidR="003F493E" w:rsidRDefault="00FE241C">
                        <w:pPr>
                          <w:spacing w:line="374" w:lineRule="auto"/>
                          <w:ind w:left="449" w:right="2176"/>
                          <w:rPr>
                            <w:rFonts w:ascii="Calibri"/>
                            <w:sz w:val="21"/>
                          </w:rPr>
                        </w:pPr>
                        <w:r>
                          <w:rPr>
                            <w:rFonts w:ascii="Calibri"/>
                            <w:color w:val="F7C96C"/>
                            <w:w w:val="125"/>
                            <w:sz w:val="21"/>
                          </w:rPr>
                          <w:t>02</w:t>
                        </w:r>
                      </w:p>
                      <w:p w:rsidR="003F493E" w:rsidRDefault="003F493E">
                        <w:pPr>
                          <w:rPr>
                            <w:rFonts w:ascii="Calibri"/>
                          </w:rPr>
                        </w:pPr>
                      </w:p>
                      <w:p w:rsidR="001507B6" w:rsidRDefault="001507B6">
                        <w:pPr>
                          <w:spacing w:before="1" w:line="374" w:lineRule="auto"/>
                          <w:ind w:left="449" w:right="2176" w:hanging="15"/>
                          <w:rPr>
                            <w:color w:val="FFFFFF"/>
                            <w:w w:val="110"/>
                            <w:sz w:val="28"/>
                          </w:rPr>
                        </w:pPr>
                      </w:p>
                      <w:p w:rsidR="001507B6" w:rsidRDefault="001507B6">
                        <w:pPr>
                          <w:spacing w:before="1" w:line="374" w:lineRule="auto"/>
                          <w:ind w:left="449" w:right="2176" w:hanging="15"/>
                          <w:rPr>
                            <w:color w:val="FFFFFF"/>
                            <w:w w:val="110"/>
                            <w:sz w:val="28"/>
                          </w:rPr>
                        </w:pPr>
                        <w:r>
                          <w:rPr>
                            <w:color w:val="FFFFFF"/>
                            <w:w w:val="110"/>
                            <w:sz w:val="28"/>
                          </w:rPr>
                          <w:t>SampleText3</w:t>
                        </w:r>
                      </w:p>
                      <w:p w:rsidR="003F493E" w:rsidRDefault="00FE241C">
                        <w:pPr>
                          <w:spacing w:before="1" w:line="374" w:lineRule="auto"/>
                          <w:ind w:left="449" w:right="2176" w:hanging="15"/>
                          <w:rPr>
                            <w:rFonts w:ascii="Calibri"/>
                            <w:sz w:val="21"/>
                          </w:rPr>
                        </w:pPr>
                        <w:r>
                          <w:rPr>
                            <w:rFonts w:ascii="Calibri"/>
                            <w:color w:val="F7C96C"/>
                            <w:w w:val="125"/>
                            <w:sz w:val="21"/>
                          </w:rPr>
                          <w:t>03</w:t>
                        </w:r>
                      </w:p>
                      <w:p w:rsidR="003F493E" w:rsidRDefault="003F493E">
                        <w:pPr>
                          <w:rPr>
                            <w:rFonts w:ascii="Calibri"/>
                          </w:rPr>
                        </w:pPr>
                      </w:p>
                      <w:p w:rsidR="003F493E" w:rsidRDefault="003F493E">
                        <w:pPr>
                          <w:spacing w:before="10"/>
                          <w:rPr>
                            <w:rFonts w:ascii="Calibri"/>
                          </w:rPr>
                        </w:pPr>
                      </w:p>
                      <w:p w:rsidR="001507B6" w:rsidRDefault="001507B6" w:rsidP="001507B6">
                        <w:pPr>
                          <w:spacing w:before="1" w:line="374" w:lineRule="auto"/>
                          <w:ind w:left="449" w:right="2176" w:hanging="15"/>
                          <w:rPr>
                            <w:color w:val="FFFFFF"/>
                            <w:w w:val="110"/>
                            <w:sz w:val="28"/>
                          </w:rPr>
                        </w:pPr>
                        <w:r>
                          <w:rPr>
                            <w:color w:val="FFFFFF"/>
                            <w:w w:val="110"/>
                            <w:sz w:val="28"/>
                          </w:rPr>
                          <w:t>SampleText4</w:t>
                        </w:r>
                      </w:p>
                      <w:p w:rsidR="003F493E" w:rsidRDefault="00FE241C">
                        <w:pPr>
                          <w:spacing w:line="374" w:lineRule="auto"/>
                          <w:ind w:left="449" w:right="1268" w:hanging="15"/>
                          <w:rPr>
                            <w:rFonts w:ascii="Calibri"/>
                            <w:sz w:val="21"/>
                          </w:rPr>
                        </w:pPr>
                        <w:r>
                          <w:rPr>
                            <w:rFonts w:ascii="Calibri"/>
                            <w:color w:val="F7C96C"/>
                            <w:w w:val="125"/>
                            <w:sz w:val="21"/>
                          </w:rPr>
                          <w:t>04</w:t>
                        </w:r>
                      </w:p>
                    </w:txbxContent>
                  </v:textbox>
                </v:shape>
                <w10:wrap anchorx="page"/>
              </v:group>
            </w:pict>
          </mc:Fallback>
        </mc:AlternateContent>
      </w:r>
      <w:r w:rsidR="001507B6">
        <w:rPr>
          <w:rFonts w:ascii="Times New Roman"/>
          <w:b/>
          <w:color w:val="366191"/>
          <w:sz w:val="53"/>
        </w:rPr>
        <w:t>Heading 1</w:t>
      </w:r>
    </w:p>
    <w:p w:rsidR="003F493E" w:rsidRDefault="001507B6">
      <w:pPr>
        <w:spacing w:before="157"/>
        <w:ind w:left="554"/>
        <w:rPr>
          <w:i/>
        </w:rPr>
      </w:pPr>
      <w:r>
        <w:rPr>
          <w:i/>
          <w:color w:val="212121"/>
          <w:w w:val="105"/>
        </w:rPr>
        <w:t>Name</w:t>
      </w:r>
    </w:p>
    <w:p w:rsidR="003F493E" w:rsidRDefault="003F493E">
      <w:pPr>
        <w:pStyle w:val="BodyText"/>
        <w:rPr>
          <w:i/>
          <w:sz w:val="20"/>
        </w:rPr>
      </w:pPr>
    </w:p>
    <w:p w:rsidR="003F493E" w:rsidRDefault="003F493E">
      <w:pPr>
        <w:pStyle w:val="BodyText"/>
        <w:spacing w:before="2"/>
        <w:rPr>
          <w:i/>
          <w:sz w:val="20"/>
        </w:rPr>
      </w:pPr>
    </w:p>
    <w:p w:rsidR="003F493E" w:rsidRDefault="001507B6">
      <w:pPr>
        <w:pStyle w:val="BodyText"/>
        <w:spacing w:line="193" w:lineRule="exact"/>
        <w:ind w:left="554"/>
      </w:pPr>
      <w:r>
        <w:rPr>
          <w:color w:val="212121"/>
          <w:w w:val="105"/>
        </w:rPr>
        <w:t>Sample text</w:t>
      </w:r>
    </w:p>
    <w:p w:rsidR="001507B6" w:rsidRPr="001507B6" w:rsidRDefault="00FE241C" w:rsidP="001507B6">
      <w:pPr>
        <w:pStyle w:val="BodyText"/>
        <w:spacing w:before="82" w:line="333" w:lineRule="auto"/>
        <w:ind w:left="554" w:right="6021"/>
        <w:rPr>
          <w:color w:val="212121"/>
          <w:w w:val="105"/>
        </w:rPr>
      </w:pPr>
      <w:r>
        <w:rPr>
          <w:color w:val="212121"/>
          <w:w w:val="105"/>
        </w:rPr>
        <w:t>d</w:t>
      </w:r>
      <w:r w:rsidR="001507B6" w:rsidRPr="001507B6">
        <w:rPr>
          <w:color w:val="212121"/>
          <w:w w:val="105"/>
        </w:rPr>
        <w:t>Lorem ipsum dolor sit amet, eu eros vulputate pri. Noluisse maiestatis interpretaris nec no, at tollit disputationi vel, putant tritani pri ad. Malis iriure tamquam est ad, inani nominavi convenire ne per. Sit possim patrioque te, te aeque nihil nominavi vim. Has ex soleat vocibus aliquando, an mandamus intellegam deterruisset vix. No officiis antiopam conceptam qui, sit ut graecis scaevola dissentiet.</w:t>
      </w:r>
    </w:p>
    <w:p w:rsidR="001507B6" w:rsidRPr="001507B6" w:rsidRDefault="001507B6" w:rsidP="001507B6">
      <w:pPr>
        <w:pStyle w:val="BodyText"/>
        <w:spacing w:before="82" w:line="333" w:lineRule="auto"/>
        <w:ind w:left="554" w:right="6021"/>
        <w:rPr>
          <w:color w:val="212121"/>
          <w:w w:val="105"/>
        </w:rPr>
      </w:pPr>
    </w:p>
    <w:p w:rsidR="001507B6" w:rsidRPr="001507B6" w:rsidRDefault="001507B6" w:rsidP="001507B6">
      <w:pPr>
        <w:pStyle w:val="BodyText"/>
        <w:spacing w:before="82" w:line="333" w:lineRule="auto"/>
        <w:ind w:left="554" w:right="6021"/>
        <w:rPr>
          <w:color w:val="212121"/>
          <w:w w:val="105"/>
        </w:rPr>
      </w:pPr>
      <w:r w:rsidRPr="001507B6">
        <w:rPr>
          <w:color w:val="212121"/>
          <w:w w:val="105"/>
        </w:rPr>
        <w:t>Quando ornatus ex mel. Usu mutat ipsum te, novum liberavisse vis ne, cum oporteat ocurreret disputationi et. Pri et brute fierent vulputate, doctus saperet ei mei, diam salutandi ei mea. Quem tamquam propriae vel ad, essent definiebas ex vel.</w:t>
      </w:r>
    </w:p>
    <w:p w:rsidR="001507B6" w:rsidRPr="001507B6" w:rsidRDefault="001507B6" w:rsidP="001507B6">
      <w:pPr>
        <w:pStyle w:val="BodyText"/>
        <w:spacing w:before="82" w:line="333" w:lineRule="auto"/>
        <w:ind w:left="554" w:right="6021"/>
        <w:rPr>
          <w:color w:val="212121"/>
          <w:w w:val="105"/>
        </w:rPr>
      </w:pPr>
    </w:p>
    <w:p w:rsidR="003F493E" w:rsidRDefault="001507B6" w:rsidP="001507B6">
      <w:pPr>
        <w:pStyle w:val="BodyText"/>
        <w:spacing w:before="82" w:line="333" w:lineRule="auto"/>
        <w:ind w:left="554" w:right="6021"/>
        <w:rPr>
          <w:rFonts w:ascii="Calibri"/>
        </w:rPr>
      </w:pPr>
      <w:r w:rsidRPr="001507B6">
        <w:rPr>
          <w:color w:val="212121"/>
          <w:w w:val="105"/>
        </w:rPr>
        <w:t>Usu nihil ornatus eligendi ea. Habeo ubique graecis ea has, debet viderer cu eam. Vim legimus fabellas ut. Feugiat explicari splendide vel ut, eros dolor laboramus his ea. Mel erant volumus assentior ne, vis an veritus quaerendum dissentiet, vim oratio audi</w:t>
      </w:r>
      <w:r>
        <w:rPr>
          <w:color w:val="212121"/>
          <w:w w:val="105"/>
        </w:rPr>
        <w:t>am blandit id. Eum illud doctu</w:t>
      </w:r>
    </w:p>
    <w:sectPr w:rsidR="003F493E">
      <w:type w:val="continuous"/>
      <w:pgSz w:w="11900" w:h="16840"/>
      <w:pgMar w:top="0" w:right="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23"/>
    <w:rsid w:val="00045B23"/>
    <w:rsid w:val="001507B6"/>
    <w:rsid w:val="003F493E"/>
    <w:rsid w:val="00CA7090"/>
    <w:rsid w:val="00FE2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rebuchet MS" w:eastAsia="Trebuchet MS" w:hAnsi="Trebuchet MS" w:cs="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Mac%20HD:Users:Cindy:Dropbox:-Clients:Amy%20Harrop:amy-products:OnePagePP:Upsell2Templates:New%20Templates:Template%20Format:Blue%20and%20Yello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Blue and Yellow.dotx</Template>
  <TotalTime>0</TotalTime>
  <Pages>1</Pages>
  <Words>155</Words>
  <Characters>884</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Blue Students Photo Middle School Newsletter</vt:lpstr>
    </vt:vector>
  </TitlesOfParts>
  <Company>Microsoft</Company>
  <LinksUpToDate>false</LinksUpToDate>
  <CharactersWithSpaces>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Students Photo Middle School Newsletter</dc:title>
  <dc:creator>Cindy</dc:creator>
  <cp:keywords>DACYgWBmgQU</cp:keywords>
  <cp:lastModifiedBy>Cindy</cp:lastModifiedBy>
  <cp:revision>1</cp:revision>
  <dcterms:created xsi:type="dcterms:W3CDTF">2017-07-18T01:20:00Z</dcterms:created>
  <dcterms:modified xsi:type="dcterms:W3CDTF">2017-07-18T01:24:00Z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2017-06-15T00:00:00Z</vt:filetime>
  </property>
  <property fmtid="{D5CDD505-2E9C-101B-9397-08002B2CF9AE}" pid="3" name="Creator">
    <vt:lpwstr>Canva</vt:lpwstr>
  </property>
  <property fmtid="{D5CDD505-2E9C-101B-9397-08002B2CF9AE}" pid="4" name="LastSaved">
    <vt:filetime>2017-06-19T00:00:00Z</vt:filetime>
  </property>
</Properties>
</file>