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9A" w:rsidRDefault="00B8797F" w:rsidP="00DB3DDC">
      <w:r>
        <w:rPr>
          <w:noProof/>
        </w:rPr>
        <w:pict>
          <v:group id="_x0000_s1042" style="position:absolute;margin-left:-64.5pt;margin-top:-69.2pt;width:771.75pt;height:588.95pt;z-index:1" coordorigin="150,56" coordsize="15435,11779">
            <v:group id="_x0000_s1041" style="position:absolute;left:150;top:235;width:15435;height:11600" coordorigin="150,235" coordsize="15435,116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7" type="#_x0000_t202" style="position:absolute;left:13830;top:1405;width:1755;height:49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" filled="f" stroked="f">
                <v:textbox style="layout-flow:vertical;mso-next-textbox:#Text Box 7">
                  <w:txbxContent>
                    <w:p w:rsidR="00A276A2" w:rsidRPr="00F21D9A" w:rsidRDefault="00A276A2" w:rsidP="00A276A2">
                      <w:pPr>
                        <w:rPr>
                          <w:b/>
                          <w:i/>
                          <w:color w:val="70AD47"/>
                          <w:sz w:val="144"/>
                          <w:szCs w:val="144"/>
                        </w:rPr>
                      </w:pPr>
                      <w:r w:rsidRPr="00F21D9A">
                        <w:rPr>
                          <w:b/>
                          <w:i/>
                          <w:color w:val="70AD47"/>
                          <w:sz w:val="144"/>
                          <w:szCs w:val="144"/>
                        </w:rPr>
                        <w:t>Draw</w:t>
                      </w:r>
                    </w:p>
                  </w:txbxContent>
                </v:textbox>
              </v:shape>
              <v:group id="_x0000_s1040" style="position:absolute;left:150;top:235;width:15345;height:11600" coordorigin="150,235" coordsize="15345,11600">
                <v:rect id="Rectangle 1" o:spid="_x0000_s1032" style="position:absolute;left:150;top:235;width:15345;height:11600;visibility:visible;v-text-anchor:middle" strokecolor="#41719c" strokeweight="1pt">
                  <v:fill r:id="rId6" o:title="" recolor="t" rotate="t" type="frame"/>
                  <v:textbox style="mso-next-textbox:#Rectangle 1">
                    <w:txbxContent>
                      <w:p w:rsidR="00A276A2" w:rsidRPr="00DB3DDC" w:rsidRDefault="00A276A2" w:rsidP="00A276A2">
                        <w:pPr>
                          <w:rPr>
                            <w:color w:val="FF0000"/>
                            <w:sz w:val="144"/>
                            <w:szCs w:val="144"/>
                          </w:rPr>
                        </w:pPr>
                      </w:p>
                      <w:p w:rsidR="00A276A2" w:rsidRPr="00DB3DDC" w:rsidRDefault="00A276A2" w:rsidP="00A276A2">
                        <w:pPr>
                          <w:rPr>
                            <w:color w:val="FF0000"/>
                            <w:sz w:val="144"/>
                            <w:szCs w:val="144"/>
                          </w:rPr>
                        </w:pPr>
                      </w:p>
                      <w:p w:rsidR="00A276A2" w:rsidRPr="00DB3DDC" w:rsidRDefault="00A276A2" w:rsidP="00A276A2">
                        <w:pPr>
                          <w:rPr>
                            <w:color w:val="FF0000"/>
                            <w:sz w:val="144"/>
                            <w:szCs w:val="144"/>
                          </w:rPr>
                        </w:pPr>
                        <w:r w:rsidRPr="00DB3DDC">
                          <w:rPr>
                            <w:color w:val="FF0000"/>
                            <w:sz w:val="144"/>
                            <w:szCs w:val="144"/>
                          </w:rPr>
                          <w:t xml:space="preserve">  </w:t>
                        </w:r>
                      </w:p>
                      <w:p w:rsidR="00A276A2" w:rsidRPr="00DB3DDC" w:rsidRDefault="00A276A2" w:rsidP="00A276A2">
                        <w:pPr>
                          <w:rPr>
                            <w:color w:val="FF0000"/>
                            <w:sz w:val="144"/>
                            <w:szCs w:val="144"/>
                          </w:rPr>
                        </w:pPr>
                        <w:r w:rsidRPr="00DB3DDC">
                          <w:rPr>
                            <w:color w:val="FF0000"/>
                            <w:sz w:val="144"/>
                            <w:szCs w:val="144"/>
                          </w:rPr>
                          <w:t xml:space="preserve">     </w:t>
                        </w:r>
                        <w:bookmarkStart w:id="0" w:name="_GoBack"/>
                        <w:bookmarkEnd w:id="0"/>
                      </w:p>
                      <w:p w:rsidR="00A276A2" w:rsidRPr="002739FC" w:rsidRDefault="00A276A2" w:rsidP="00A276A2">
                        <w:pPr>
                          <w:rPr>
                            <w:b/>
                            <w:color w:val="FF0000"/>
                            <w:sz w:val="144"/>
                            <w:szCs w:val="144"/>
                          </w:rPr>
                        </w:pPr>
                        <w:r w:rsidRPr="00DB3DDC">
                          <w:rPr>
                            <w:color w:val="FF0000"/>
                            <w:sz w:val="144"/>
                            <w:szCs w:val="144"/>
                          </w:rPr>
                          <w:t xml:space="preserve">       </w:t>
                        </w:r>
                        <w:r w:rsidRPr="002739FC">
                          <w:rPr>
                            <w:b/>
                            <w:color w:val="FF0000"/>
                            <w:sz w:val="144"/>
                            <w:szCs w:val="144"/>
                          </w:rPr>
                          <w:t>Sketch</w:t>
                        </w:r>
                      </w:p>
                      <w:p w:rsidR="00A276A2" w:rsidRDefault="00A276A2" w:rsidP="00A276A2">
                        <w:pPr>
                          <w:jc w:val="center"/>
                        </w:pPr>
                      </w:p>
                    </w:txbxContent>
                  </v:textbox>
                </v:rect>
                <v:shape id="Text Box 2" o:spid="_x0000_s1033" type="#_x0000_t202" style="position:absolute;left:885;top:1552;width:6705;height:5002;visibility:visible">
                  <v:shadow on="t" color="black" offset="0,1pt"/>
                  <o:extrusion v:ext="view" color="white" on="t" lightposition="0" lightposition2="0,,0"/>
                  <v:textbox style="mso-next-textbox:#Text Box 2">
                    <w:txbxContent>
                      <w:p w:rsidR="00A276A2" w:rsidRDefault="00A276A2" w:rsidP="00A276A2"/>
                    </w:txbxContent>
                  </v:textbox>
                </v:shape>
                <v:oval id="Oval 4" o:spid="_x0000_s1034" style="position:absolute;left:6390;top:5896;width:8715;height:5354;visibility:visible;v-text-anchor:middle" strokecolor="#00b0f0" strokeweight="4.5pt">
                  <v:stroke dashstyle="3 1" joinstyle="miter"/>
                </v:oval>
                <v:shape id="Text Box 6" o:spid="_x0000_s1035" type="#_x0000_t202" style="position:absolute;left:7860;top:1113;width:6375;height:4315;visibility:visible">
                  <v:shadow offset=",3pt"/>
                  <o:extrusion v:ext="view" color="white" on="t" rotationangle="655362fd,-50" lightposition="-50000" lightposition2="50000"/>
                  <v:textbox style="mso-next-textbox:#Text Box 6">
                    <w:txbxContent>
                      <w:p w:rsidR="00A276A2" w:rsidRDefault="00A276A2" w:rsidP="00A276A2"/>
                    </w:txbxContent>
                  </v:textbox>
                </v:shape>
              </v:group>
            </v:group>
            <v:shape id="Text Box 6" o:spid="_x0000_s1036" type="#_x0000_t202" style="position:absolute;left:780;top:56;width:5775;height:2201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" filled="f" stroked="f">
              <v:path arrowok="t"/>
              <v:textbox style="mso-fit-shape-to-text:t">
                <w:txbxContent>
                  <w:p w:rsidR="00A276A2" w:rsidRPr="00DB3DDC" w:rsidRDefault="00A276A2" w:rsidP="00A276A2">
                    <w:pPr>
                      <w:jc w:val="center"/>
                      <w:rPr>
                        <w:b/>
                        <w:color w:val="4472C4"/>
                        <w:sz w:val="144"/>
                        <w:szCs w:val="144"/>
                      </w:rPr>
                    </w:pPr>
                    <w:r w:rsidRPr="00DB3DDC">
                      <w:rPr>
                        <w:b/>
                        <w:color w:val="4472C4"/>
                        <w:sz w:val="144"/>
                        <w:szCs w:val="144"/>
                      </w:rPr>
                      <w:t>Create</w:t>
                    </w:r>
                  </w:p>
                </w:txbxContent>
              </v:textbox>
            </v:shape>
          </v:group>
        </w:pict>
      </w:r>
    </w:p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Default="00A276A2" w:rsidP="00DB3DDC"/>
    <w:p w:rsidR="00A276A2" w:rsidRPr="00DB3DDC" w:rsidRDefault="00A276A2" w:rsidP="00DB3DDC"/>
    <w:sectPr w:rsidR="00A276A2" w:rsidRPr="00DB3DDC" w:rsidSect="00B905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11" w:rsidRDefault="00901311" w:rsidP="00B90506">
      <w:pPr>
        <w:spacing w:after="0" w:line="240" w:lineRule="auto"/>
      </w:pPr>
      <w:r>
        <w:separator/>
      </w:r>
    </w:p>
  </w:endnote>
  <w:endnote w:type="continuationSeparator" w:id="0">
    <w:p w:rsidR="00901311" w:rsidRDefault="00901311" w:rsidP="00B90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11" w:rsidRDefault="00901311" w:rsidP="00B90506">
      <w:pPr>
        <w:spacing w:after="0" w:line="240" w:lineRule="auto"/>
      </w:pPr>
      <w:r>
        <w:separator/>
      </w:r>
    </w:p>
  </w:footnote>
  <w:footnote w:type="continuationSeparator" w:id="0">
    <w:p w:rsidR="00901311" w:rsidRDefault="00901311" w:rsidP="00B905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506"/>
    <w:rsid w:val="0017718C"/>
    <w:rsid w:val="002739FC"/>
    <w:rsid w:val="002D22DB"/>
    <w:rsid w:val="00314AE0"/>
    <w:rsid w:val="00845D31"/>
    <w:rsid w:val="00901311"/>
    <w:rsid w:val="009B2F5D"/>
    <w:rsid w:val="00A21F9A"/>
    <w:rsid w:val="00A276A2"/>
    <w:rsid w:val="00B8797F"/>
    <w:rsid w:val="00B90506"/>
    <w:rsid w:val="00DB3DDC"/>
    <w:rsid w:val="00F2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0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506"/>
  </w:style>
  <w:style w:type="paragraph" w:styleId="Footer">
    <w:name w:val="footer"/>
    <w:basedOn w:val="Normal"/>
    <w:link w:val="FooterChar"/>
    <w:uiPriority w:val="99"/>
    <w:unhideWhenUsed/>
    <w:rsid w:val="00B90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 Journal</Template>
  <TotalTime>0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PRNCE</dc:creator>
  <cp:lastModifiedBy>amaryllis</cp:lastModifiedBy>
  <cp:revision>2</cp:revision>
  <dcterms:created xsi:type="dcterms:W3CDTF">2017-05-10T13:31:00Z</dcterms:created>
  <dcterms:modified xsi:type="dcterms:W3CDTF">2017-05-10T13:31:00Z</dcterms:modified>
</cp:coreProperties>
</file>